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77d9" w14:paraId="d5c77d9" w:rsidRDefault="004727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73D" w:rsidP="0047273D" w:rsidR="00AE649C">
      <w:pPr>
        <w:pStyle w:val="NormaleSPIS"/>
        <w:spacing w:after="0"/>
      </w:pPr>
      <w:r>
        <w:t xml:space="preserve">        Republika Hrvatska</w:t>
      </w:r>
    </w:p>
    <w:p w:rsidRDefault="0047273D" w:rsidP="0047273D" w:rsidR="0047273D">
      <w:pPr>
        <w:pStyle w:val="NormaleSPIS"/>
        <w:spacing w:after="0"/>
      </w:pPr>
      <w:r>
        <w:t xml:space="preserve">     Trgovački sud u Bjelovaru</w:t>
      </w:r>
    </w:p>
    <w:p w:rsidRDefault="0047273D" w:rsidP="0047273D" w:rsidR="0047273D">
      <w:pPr>
        <w:pStyle w:val="NormaleSPIS"/>
        <w:spacing w:after="0"/>
      </w:pPr>
      <w:r>
        <w:t>Bjelovar, Šetalište dr.I.Lebovića 42.</w:t>
      </w:r>
    </w:p>
    <w:p w:rsidRDefault="0047273D" w:rsidP="0047273D" w:rsidR="0047273D">
      <w:pPr>
        <w:pStyle w:val="NormaleSPIS"/>
        <w:jc w:val="right"/>
        <w:rPr>
          <w:b/>
          <w:noProof/>
        </w:rPr>
      </w:pPr>
      <w:r>
        <w:rPr>
          <w:noProof/>
        </w:rPr>
        <w:t>Poslovni broj: 7 St-744/2018-11</w:t>
      </w:r>
    </w:p>
    <w:p w:rsidRDefault="0047273D" w:rsidP="0047273D" w:rsidR="0047273D">
      <w:pPr>
        <w:jc w:val="center"/>
        <w:rPr>
          <w:noProof/>
        </w:rPr>
      </w:pPr>
    </w:p>
    <w:p w:rsidRDefault="0047273D" w:rsidP="0047273D" w:rsidR="0047273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7273D" w:rsidP="0047273D" w:rsidR="0047273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7273D" w:rsidP="0047273D" w:rsidR="0047273D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47273D" w:rsidP="0047273D" w:rsidR="0047273D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47273D" w:rsidP="0047273D" w:rsidR="0047273D">
      <w:pPr>
        <w:outlineLvl w:val="0"/>
        <w:rPr>
          <w:noProof/>
        </w:rPr>
      </w:pPr>
    </w:p>
    <w:p w:rsidRDefault="0047273D" w:rsidP="0047273D" w:rsidR="0047273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DOMINA j.d.o.o. za trgovinu i usluge iz Virovitice, Slavonska ulica 103, MBS 010098975, OIB 38016856089, </w:t>
      </w:r>
      <w:r>
        <w:rPr>
          <w:lang w:eastAsia="hr-HR"/>
        </w:rPr>
        <w:t>1</w:t>
      </w:r>
      <w:r>
        <w:t>0. siječnja</w:t>
      </w:r>
      <w:r>
        <w:rPr>
          <w:noProof/>
        </w:rPr>
        <w:t xml:space="preserve"> 2019.</w:t>
      </w:r>
    </w:p>
    <w:p w:rsidRDefault="0047273D" w:rsidP="0047273D" w:rsidR="0047273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Pokreće se prethodni postupak radi utvrđivanja uvjeta za otvaranje stečajnog postupka nad dužnikom DOMINA j.d.o.o. za trgovinu i usluge iz Virovitice, Slavonska ulica 103, MBS 010098975, OIB 38016856089.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</w:t>
      </w:r>
      <w:r>
        <w:t>z a k l j u č i o  j e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Dragomiru Kosanović iz Virovitice, Slavonska ulica 103, OIB 28015314135,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47273D" w:rsidP="0047273D" w:rsidR="0047273D">
      <w:pPr>
        <w:pStyle w:val="ListaeSPIS"/>
        <w:numPr>
          <w:ilvl w:val="0"/>
          <w:numId w:val="0"/>
        </w:numPr>
        <w:ind w:left="624"/>
        <w:jc w:val="right"/>
      </w:pPr>
      <w:r>
        <w:t>Poslovni broj:7 St-744/2018-11</w:t>
      </w:r>
      <w:bookmarkStart w:name="_GoBack" w:id="0"/>
      <w:bookmarkEnd w:id="0"/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11. veljače 2019. godine u 10,20 sati, u ovome sudu u Bjelovaru, Šetalište dr. Ivše Lebovića 42, sudnica br. 2, na koje se pozivaju dostavom ovoga rješenja:</w:t>
      </w:r>
    </w:p>
    <w:p w:rsidRDefault="0047273D" w:rsidP="0047273D" w:rsidR="0047273D">
      <w:pPr>
        <w:ind w:firstLine="851"/>
        <w:jc w:val="both"/>
        <w:rPr>
          <w:noProof/>
        </w:rPr>
      </w:pPr>
    </w:p>
    <w:p w:rsidRDefault="0047273D" w:rsidP="0047273D" w:rsidR="0047273D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DOMINA j.d.o.o. za trgovinu i usluge iz Virovitice, Slavonska ulica 103,</w:t>
      </w:r>
    </w:p>
    <w:p w:rsidRDefault="0047273D" w:rsidP="0047273D" w:rsidR="0047273D">
      <w:pPr>
        <w:ind w:left="851"/>
        <w:jc w:val="both"/>
      </w:pPr>
      <w:r>
        <w:rPr>
          <w:noProof/>
        </w:rPr>
        <w:t xml:space="preserve">-zakonski zastupnik dužnika </w:t>
      </w:r>
      <w:r>
        <w:t>Dragomir Kosanović iz Virovitice, Slavonska ulica 103,</w:t>
      </w:r>
    </w:p>
    <w:p w:rsidRDefault="0047273D" w:rsidP="0047273D" w:rsidR="0047273D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47273D" w:rsidP="0047273D" w:rsidR="0047273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47273D" w:rsidP="0047273D" w:rsidR="0047273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7273D" w:rsidP="0047273D" w:rsidR="0047273D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24. rujna 2018. godine ima u Očevidniku redoslijeda osnova za plaćanje evidentirane neizvršene osnove za plaćanje u neprekinutom razdoblju od 120 dana u ukupnom iznosu od 15.322,58 kuna, te da ima i tri zaposlena radnika. </w:t>
      </w:r>
    </w:p>
    <w:p w:rsidRDefault="0047273D" w:rsidP="0047273D" w:rsidR="0047273D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47273D" w:rsidP="0047273D" w:rsidR="0047273D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47273D" w:rsidP="0047273D" w:rsidR="0047273D">
      <w:pPr>
        <w:jc w:val="center"/>
        <w:outlineLvl w:val="0"/>
        <w:rPr>
          <w:noProof/>
        </w:rPr>
      </w:pPr>
      <w:r>
        <w:rPr>
          <w:noProof/>
        </w:rPr>
        <w:t xml:space="preserve">Bjelovar 10. siječnja 2019. </w:t>
      </w:r>
    </w:p>
    <w:p w:rsidRDefault="0047273D" w:rsidP="0047273D" w:rsidR="0047273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 </w:t>
      </w:r>
      <w:r>
        <w:rPr>
          <w:noProof/>
        </w:rPr>
        <w:t>S u d a c</w:t>
      </w:r>
    </w:p>
    <w:p w:rsidRDefault="0047273D" w:rsidP="0047273D" w:rsidR="0047273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</w:t>
      </w:r>
      <w:r>
        <w:rPr>
          <w:noProof/>
        </w:rPr>
        <w:t xml:space="preserve"> Tomislav Mrazović,v.r.</w:t>
      </w:r>
    </w:p>
    <w:p w:rsidRDefault="0047273D" w:rsidP="0047273D" w:rsidR="0047273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 xml:space="preserve">     Za točnost otpravka-ovlašteni službenik</w:t>
      </w:r>
    </w:p>
    <w:p w:rsidRDefault="0047273D" w:rsidP="0047273D" w:rsidR="0047273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      </w:t>
      </w:r>
      <w:r>
        <w:rPr>
          <w:noProof/>
        </w:rPr>
        <w:t xml:space="preserve"> Jasmina Tubić</w:t>
      </w:r>
    </w:p>
    <w:p w:rsidRDefault="0047273D" w:rsidP="0047273D" w:rsidR="0047273D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47273D" w:rsidP="0047273D" w:rsidR="0047273D">
      <w:pPr>
        <w:jc w:val="both"/>
      </w:pPr>
    </w:p>
    <w:sectPr w:rsidSect="0032366B" w:rsidR="0047273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73D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17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St-744/2018-11</izvorni_sadrzaj>
    <derivirana_varijabla naziv="DomainObject.Oznaka_1">St-744/2018-11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 jednostavno društvo s ograničenom odgovornošću za trgovinu i usluge</izvorni_sadrzaj>
    <derivirana_varijabla naziv="DomainObject.Predmet.ProtustrankaFormated_1">  DOMINA jednostavno društvo s ograničenom odgovornošću za trgovinu i usluge</derivirana_varijabla>
  </DomainObject.Predmet.ProtustrankaFormated>
  <DomainObject.Predmet.ProtustrankaFormatedOIB>
    <izvorni_sadrzaj>  DOMINA jednostavno društvo s ograničenom odgovornošću za trgovinu i usluge, OIB 38016856089</izvorni_sadrzaj>
    <derivirana_varijabla naziv="DomainObject.Predmet.ProtustrankaFormatedOIB_1">  DOMINA jednostavno društvo s ograničenom odgovornošću za trgovinu i usluge, OIB 38016856089</derivirana_varijabla>
  </DomainObject.Predmet.ProtustrankaFormatedOIB>
  <DomainObject.Predmet.ProtustrankaFormatedWithAdress>
    <izvorni_sadrzaj> DOMINA jednostavno društvo s ograničenom odgovornošću za trgovinu i usluge, Slavonska ulica 103, 33000 Virovitica</izvorni_sadrzaj>
    <derivirana_varijabla naziv="DomainObject.Predmet.ProtustrankaFormatedWithAdress_1"> DOMINA jednostavno društvo s ograničenom odgovornošću za trgovinu i usluge, Slavonska ulica 103, 33000 Virovitica</derivirana_varijabla>
  </DomainObject.Predmet.ProtustrankaFormatedWithAdress>
  <DomainObject.Predmet.ProtustrankaFormatedWithAdressOIB>
    <izvorni_sadrzaj> DOMINA jednostavno društvo s ograničenom odgovornošću za trgovinu i usluge, OIB 38016856089, Slavonska ulica 103, 33000 Virovitica</izvorni_sadrzaj>
    <derivirana_varijabla naziv="DomainObject.Predmet.ProtustrankaFormatedWithAdressOIB_1"> DOMINA jednostavno društvo s ograničenom odgovornošću za trgovinu i usluge, OIB 38016856089, Slavonska ulica 103, 33000 Virovitica</derivirana_varijabla>
  </DomainObject.Predmet.ProtustrankaFormatedWithAdressOIB>
  <DomainObject.Predmet.ProtustrankaWithAdress>
    <izvorni_sadrzaj>DOMINA jednostavno društvo s ograničenom odgovornošću za trgovinu i usluge Slavonska ulica 103, 33000 Virovitica</izvorni_sadrzaj>
    <derivirana_varijabla naziv="DomainObject.Predmet.ProtustrankaWithAdress_1">DOMINA jednostavno društvo s ograničenom odgovornošću za trgovinu i usluge Slavonska ulica 103, 33000 Virovitica</derivirana_varijabla>
  </DomainObject.Predmet.ProtustrankaWithAdress>
  <DomainObject.Predmet.ProtustrankaWithAdressOIB>
    <izvorni_sadrzaj>DOMINA jednostavno društvo s ograničenom odgovornošću za trgovinu i usluge, OIB 38016856089, Slavonska ulica 103, 33000 Virovitica</izvorni_sadrzaj>
    <derivirana_varijabla naziv="DomainObject.Predmet.ProtustrankaWithAdressOIB_1">DOMINA jednostavno društvo s ograničenom odgovornošću za trgovinu i usluge, OIB 38016856089, Slavonska ulica 103, 33000 Virovitica</derivirana_varijabla>
  </DomainObject.Predmet.ProtustrankaWithAdressOIB>
  <DomainObject.Predmet.ProtustrankaNazivFormated>
    <izvorni_sadrzaj>DOMINA jednostavno društvo s ograničenom odgovornošću za trgovinu i usluge</izvorni_sadrzaj>
    <derivirana_varijabla naziv="DomainObject.Predmet.ProtustrankaNazivFormated_1">DOMINA jednostavno društvo s ograničenom odgovornošću za trgovinu i usluge</derivirana_varijabla>
  </DomainObject.Predmet.ProtustrankaNazivFormated>
  <DomainObject.Predmet.ProtustrankaNazivFormatedOIB>
    <izvorni_sadrzaj>DOMINA jednostavno društvo s ograničenom odgovornošću za trgovinu i usluge, OIB 38016856089</izvorni_sadrzaj>
    <derivirana_varijabla naziv="DomainObject.Predmet.ProtustrankaNazivFormatedOIB_1">DOMINA jednostavno društvo s ograničenom odgovornošću za trgovinu i usluge, OIB 38016856089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DOMINA jednostavno društvo s ograničenom odgovornošću za trgovinu i usluge</item>
    </izvorni_sadrzaj>
    <derivirana_varijabla naziv="DomainObject.Predmet.ProtuStrankaListFormated_1">
      <item>DOMINA jednostavno društvo s ograničenom odgovornošću za trgovinu i usluge</item>
    </derivirana_varijabla>
  </DomainObject.Predmet.ProtuStrankaListFormated>
  <DomainObject.Predmet.ProtuStrankaListFormatedOIB>
    <izvorni_sadrzaj>
      <item>DOMINA jednostavno društvo s ograničenom odgovornošću za trgovinu i usluge, OIB 38016856089</item>
    </izvorni_sadrzaj>
    <derivirana_varijabla naziv="DomainObject.Predmet.ProtuStrankaListFormatedOIB_1">
      <item>DOMINA jednostavno društvo s ograničenom odgovornošću za trgovinu i usluge, OIB 38016856089</item>
    </derivirana_varijabla>
  </DomainObject.Predmet.ProtuStrankaListFormatedOIB>
  <DomainObject.Predmet.ProtuStrankaListFormatedWithAdress>
    <izvorni_sadrzaj>
      <item>DOMINA jednostavno društvo s ograničenom odgovornošću za trgovinu i usluge, Slavonska ulica 103, 33000 Virovitica</item>
    </izvorni_sadrzaj>
    <derivirana_varijabla naziv="DomainObject.Predmet.ProtuStrankaListFormatedWithAdress_1">
      <item>DOMINA jednostavno društvo s ograničenom odgovornošću za trgovinu i usluge, Slavonska ulica 103, 33000 Virovitica</item>
    </derivirana_varijabla>
  </DomainObject.Predmet.ProtuStrankaListFormatedWithAdress>
  <DomainObject.Predmet.ProtuStrankaListFormatedWithAdressOIB>
    <izvorni_sadrzaj>
      <item>DOMINA jednostavno društvo s ograničenom odgovornošću za trgovinu i usluge, OIB 38016856089, Slavonska ulica 103, 33000 Virovitica</item>
    </izvorni_sadrzaj>
    <derivirana_varijabla naziv="DomainObject.Predmet.ProtuStrankaListFormatedWithAdressOIB_1">
      <item>DOMINA jednostavno društvo s ograničenom odgovornošću za trgovinu i usluge, OIB 38016856089, Slavonska ulica 103, 33000 Virovitica</item>
    </derivirana_varijabla>
  </DomainObject.Predmet.ProtuStrankaListFormatedWithAdressOIB>
  <DomainObject.Predmet.ProtuStrankaListNazivFormated>
    <izvorni_sadrzaj>
      <item>DOMINA jednostavno društvo s ograničenom odgovornošću za trgovinu i usluge</item>
    </izvorni_sadrzaj>
    <derivirana_varijabla naziv="DomainObject.Predmet.ProtuStrankaListNazivFormated_1">
      <item>DOMINA jednostavno društvo s ograničenom odgovornošću za trgovinu i usluge</item>
    </derivirana_varijabla>
  </DomainObject.Predmet.ProtuStrankaListNazivFormated>
  <DomainObject.Predmet.ProtuStrankaListNazivFormatedOIB>
    <izvorni_sadrzaj>
      <item>DOMINA jednostavno društvo s ograničenom odgovornošću za trgovinu i usluge, OIB 38016856089</item>
    </izvorni_sadrzaj>
    <derivirana_varijabla naziv="DomainObject.Predmet.ProtuStrankaListNazivFormatedOIB_1">
      <item>DOMINA jednostavno društvo s ograničenom odgovornošću za trgovinu i usluge, OIB 38016856089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St-744/2018-11</izvorni_sadrzaj>
    <derivirana_varijabla naziv="DomainObject.PoslovniBrojDokumenta_1">St-744/2018-11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DOMINA jednostavno društvo s ograničenom odgovornošću za trgovinu i usluge</izvorni_sadrzaj>
    <derivirana_varijabla naziv="DomainObject.Predmet.ProtustrankaIDrugi_1">DOMINA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DOMINA jednostavno društvo s ograničenom odgovornošću za trgovinu i usluge, OIB 38016856089, Slavonska ulica 103, 33000 Virovitica</izvorni_sadrzaj>
    <derivirana_varijabla naziv="DomainObject.Predmet.ProtustrankaIDrugiAdressOIB_1">DOMINA jednostavno društvo s ograničenom odgovornošću za trgovinu i usluge, OIB 38016856089, Slavonska ulica 103,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DOMINA jednostavno društvo s ograničenom odgovornošću za trgovinu i usluge</item>
    </izvorni_sadrzaj>
    <derivirana_varijabla naziv="DomainObject.Predmet.SudioniciListNaziv_1">
      <item>FINA, RC ZAGREB, Podružnica BJELOVAR</item>
      <item>DOMINA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DOMINA jednostavno društvo s ograničenom odgovornošću za trgovinu i usluge, OIB 38016856089, Slavonska ulica 103,33000 Virovitica</item>
    </izvorni_sadrzaj>
    <derivirana_varijabla naziv="DomainObject.Predmet.SudioniciListAdressOIB_1">
      <item>FINA, RC ZAGREB, Podružnica BJELOVAR, OIB 85821130368, F. Supila 4,43000 Bjelovar</item>
      <item>DOMINA jednostavno društvo s ograničenom odgovornošću za trgovinu i usluge, OIB 38016856089, Slavonska ulica 103,33000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EE5C0-5B1E-4D37-B463-5928ABEE9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3547</properties:Characters>
  <properties:Lines>75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2019-01-10T08:15:00Z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