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20A68" w:rsidP="00A20A68" w:rsidRDefault="00A20A68" w14:paraId="4026112" w14:textId="4026112">
      <w:pPr>
        <w15:collapsed w:val="false"/>
      </w:pPr>
      <w:bookmarkStart w:name="_GoBack" w:id="0"/>
      <w:bookmarkEnd w:id="0"/>
    </w:p>
    <w:p w:rsidR="00A20A68" w:rsidP="00A20A68" w:rsidRDefault="00A20A68">
      <w:pPr>
        <w:jc w:val="center"/>
      </w:pPr>
      <w:r>
        <w:t>O B A V I J E S T</w:t>
      </w:r>
    </w:p>
    <w:p w:rsidR="00A20A68" w:rsidP="00A20A68" w:rsidRDefault="00A20A68"/>
    <w:p w:rsidR="00A20A68" w:rsidP="00A20A68" w:rsidRDefault="00A20A68">
      <w:r>
        <w:tab/>
        <w:t>Obavještavamo vas da će se ročište u predmetu St-22/2025, zakazano za 10. srpnja 2025. u 13,00 sati, održati na novoj adresi:</w:t>
      </w:r>
    </w:p>
    <w:p w:rsidR="00A20A68" w:rsidP="00A20A68" w:rsidRDefault="00A20A68">
      <w:pPr>
        <w:spacing w:after="0"/>
      </w:pPr>
      <w:r>
        <w:tab/>
      </w:r>
      <w:r>
        <w:tab/>
        <w:t>TRGOVAČKI SUD U VARAŽDINU</w:t>
      </w:r>
    </w:p>
    <w:p w:rsidR="00A20A68" w:rsidP="00A20A68" w:rsidRDefault="00A20A68">
      <w:pPr>
        <w:spacing w:after="0"/>
      </w:pPr>
      <w:r>
        <w:tab/>
      </w:r>
      <w:r>
        <w:tab/>
        <w:t>Cehovska 1</w:t>
      </w:r>
    </w:p>
    <w:p w:rsidR="00A20A68" w:rsidP="00A20A68" w:rsidRDefault="00A20A68">
      <w:pPr>
        <w:spacing w:after="0"/>
      </w:pPr>
      <w:r>
        <w:t xml:space="preserve">                     Sudnica 1, prvi kat</w:t>
      </w:r>
    </w:p>
    <w:p w:rsidR="00A20A68" w:rsidP="00A20A68" w:rsidRDefault="00A20A68"/>
    <w:p w:rsidR="00A20A68" w:rsidP="00A20A68" w:rsidRDefault="00A20A68"/>
    <w:p w:rsidRPr="00A20A68" w:rsidR="00AE649C" w:rsidP="00A20A68" w:rsidRDefault="00AE649C"/>
    <w:sectPr w:rsidRPr="00A20A68" w:rsidR="00AE649C" w:rsidSect="0032366B">
      <w:headerReference w:type="default" r:id="rId9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B0C" w:rsidP="00537B78" w:rsidRDefault="00930B0C">
      <w:r>
        <w:separator/>
      </w:r>
    </w:p>
  </w:endnote>
  <w:endnote w:type="continuationSeparator" w:id="0">
    <w:p w:rsidR="00930B0C" w:rsidP="00537B78" w:rsidRDefault="00930B0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B0C" w:rsidP="00537B78" w:rsidRDefault="00930B0C">
      <w:r>
        <w:separator/>
      </w:r>
    </w:p>
  </w:footnote>
  <w:footnote w:type="continuationSeparator" w:id="0">
    <w:p w:rsidR="00930B0C" w:rsidP="00537B78" w:rsidRDefault="00930B0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A6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docId w15:val="{5511D064-9F67-423C-BE6B-5983115B010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43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srpnja 2025.</izvorni_sadrzaj>
    <derivirana_varijabla naziv="DomainObject.DatumDonosenjaOdluke_1">9.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St-22/2025-18</izvorni_sadrzaj>
    <derivirana_varijabla naziv="DomainObject.Oznaka_1">St-22/2025-18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2025.</izvorni_sadrzaj>
    <derivirana_varijabla naziv="DomainObject.Predmet.DatumIzradeOptuznogAkta_1">20. siječnja 2025.</derivirana_varijabla>
  </DomainObject.Predmet.DatumIzradeOptuznogAkta>
  <DomainObject.Predmet.DatumIzradeOptuznogAktaFormated>
    <izvorni_sadrzaj>20.1.2025.</izvorni_sadrzaj>
    <derivirana_varijabla naziv="DomainObject.Predmet.DatumIzradeOptuznogAktaFormated_1">20.1.2025.</derivirana_varijabla>
  </DomainObject.Predmet.DatumIzradeOptuznogAktaFormated>
  <DomainObject.Predmet.DatumOsnivanja>
    <izvorni_sadrzaj>22. siječnja 2025.</izvorni_sadrzaj>
    <derivirana_varijabla naziv="DomainObject.Predmet.DatumOsnivanja_1">22.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siječnja 2025.</izvorni_sadrzaj>
    <derivirana_varijabla naziv="DomainObject.Predmet.DatumPrimitkaOptuznogAkta_1">21.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St-22/2025</izvorni_sadrzaj>
    <derivirana_varijabla naziv="DomainObject.Predmet.OznakaBroj_1">St-22/2025</derivirana_varijabla>
  </DomainObject.Predmet.OznakaBroj>
  <DomainObject.Predmet.OznakaBrojOptuznogAkta>
    <izvorni_sadrzaj>04-06-25-303</izvorni_sadrzaj>
    <derivirana_varijabla naziv="DomainObject.Predmet.OznakaBrojOptuznogAkta_1">04-06-25-303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LADY CHIC&amp;NAILS jednostavno društvo s ograničenom odgovornošću za usluge zastupanog po punomoćniku Valentina Žnidarić</izvorni_sadrzaj>
    <derivirana_varijabla naziv="DomainObject.Predmet.ProtustrankaFormated_1">  LADY CHIC&amp;NAILS jednostavno društvo s ograničenom odgovornošću za usluge zastupanog po punomoćniku Valentina Žnidarić</derivirana_varijabla>
  </DomainObject.Predmet.ProtustrankaFormated>
  <DomainObject.Predmet.ProtustrankaFormatedOIB>
    <izvorni_sadrzaj>  LADY CHIC&amp;NAILS jednostavno društvo s ograničenom odgovornošću za usluge, OIB 09243607620 zastupanog po punomoćniku Valentina Žnidarić</izvorni_sadrzaj>
    <derivirana_varijabla naziv="DomainObject.Predmet.ProtustrankaFormatedOIB_1">  LADY CHIC&amp;NAILS jednostavno društvo s ograničenom odgovornošću za usluge, OIB 09243607620 zastupanog po punomoćniku Valentina Žnidarić</derivirana_varijabla>
  </DomainObject.Predmet.ProtustrankaFormatedOIB>
  <DomainObject.Predmet.ProtustrankaFormatedWithAdress>
    <izvorni_sadrzaj> LADY CHIC&amp;NAILS jednostavno društvo s ograničenom odgovornošću za usluge, Koprivnička ulica 12 A, 42000 Varaždin zastupanog po punomoćniku Valentina Žnidarić</izvorni_sadrzaj>
    <derivirana_varijabla naziv="DomainObject.Predmet.ProtustrankaFormatedWithAdress_1"> LADY CHIC&amp;NAILS jednostavno društvo s ograničenom odgovornošću za usluge, Koprivnička ulica 12 A, 42000 Varaždin zastupanog po punomoćniku Valentina Žnidarić</derivirana_varijabla>
  </DomainObject.Predmet.ProtustrankaFormatedWithAdress>
  <DomainObject.Predmet.ProtustrankaFormatedWithAdressOIB>
    <izvorni_sadrzaj> LADY CHIC&amp;NAILS jednostavno društvo s ograničenom odgovornošću za usluge, OIB 09243607620, Koprivnička ulica 12 A, 42000 Varaždin zastupanog po punomoćniku Valentina Žnidarić</izvorni_sadrzaj>
    <derivirana_varijabla naziv="DomainObject.Predmet.ProtustrankaFormatedWithAdressOIB_1"> LADY CHIC&amp;NAILS jednostavno društvo s ograničenom odgovornošću za usluge, OIB 09243607620, Koprivnička ulica 12 A, 42000 Varaždin zastupanog po punomoćniku Valentina Žnidarić</derivirana_varijabla>
  </DomainObject.Predmet.ProtustrankaFormatedWithAdressOIB>
  <DomainObject.Predmet.ProtustrankaWithAdress>
    <izvorni_sadrzaj>LADY CHIC&amp;NAILS jednostavno društvo s ograničenom odgovornošću za usluge Koprivnička ulica 12 A, 42000 Varaždin</izvorni_sadrzaj>
    <derivirana_varijabla naziv="DomainObject.Predmet.ProtustrankaWithAdress_1">LADY CHIC&amp;NAILS jednostavno društvo s ograničenom odgovornošću za usluge Koprivnička ulica 12 A, 42000 Varaždin</derivirana_varijabla>
  </DomainObject.Predmet.ProtustrankaWithAdress>
  <DomainObject.Predmet.ProtustrankaWithAdressOIB>
    <izvorni_sadrzaj>LADY CHIC&amp;NAILS jednostavno društvo s ograničenom odgovornošću za usluge, OIB 09243607620, Koprivnička ulica 12 A, 42000 Varaždin</izvorni_sadrzaj>
    <derivirana_varijabla naziv="DomainObject.Predmet.ProtustrankaWithAdressOIB_1">LADY CHIC&amp;NAILS jednostavno društvo s ograničenom odgovornošću za usluge, OIB 09243607620, Koprivnička ulica 12 A, 42000 Varaždin</derivirana_varijabla>
  </DomainObject.Predmet.ProtustrankaWithAdressOIB>
  <DomainObject.Predmet.ProtustrankaNazivFormated>
    <izvorni_sadrzaj>LADY CHIC&amp;NAILS jednostavno društvo s ograničenom odgovornošću za usluge</izvorni_sadrzaj>
    <derivirana_varijabla naziv="DomainObject.Predmet.ProtustrankaNazivFormated_1">LADY CHIC&amp;NAILS jednostavno društvo s ograničenom odgovornošću za usluge</derivirana_varijabla>
  </DomainObject.Predmet.ProtustrankaNazivFormated>
  <DomainObject.Predmet.ProtustrankaNazivFormatedOIB>
    <izvorni_sadrzaj>LADY CHIC&amp;NAILS jednostavno društvo s ograničenom odgovornošću za usluge, OIB 09243607620</izvorni_sadrzaj>
    <derivirana_varijabla naziv="DomainObject.Predmet.ProtustrankaNazivFormatedOIB_1">LADY CHIC&amp;NAILS jednostavno društvo s ograničenom odgovornošću za usluge, OIB 09243607620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</izvorni_sadrzaj>
    <derivirana_varijabla naziv="DomainObject.Predmet.Referada.Prostorija.Naziv_1">Sudnica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LADY CHIC&amp;NAILS jednostavno društvo s ograničenom odgovornošću za usluge zastupanog po punomoćniku Valentina Žnidarić</item>
    </izvorni_sadrzaj>
    <derivirana_varijabla naziv="DomainObject.Predmet.ProtuStrankaListFormated_1">
      <item>LADY CHIC&amp;NAILS jednostavno društvo s ograničenom odgovornošću za usluge zastupanog po punomoćniku Valentina Žnidarić</item>
    </derivirana_varijabla>
  </DomainObject.Predmet.ProtuStrankaListFormated>
  <DomainObject.Predmet.ProtuStrankaListFormatedOIB>
    <izvorni_sadrzaj>
      <item>LADY CHIC&amp;NAILS jednostavno društvo s ograničenom odgovornošću za usluge, OIB 09243607620 zastupanog po punomoćniku Valentina Žnidarić</item>
    </izvorni_sadrzaj>
    <derivirana_varijabla naziv="DomainObject.Predmet.ProtuStrankaListFormatedOIB_1">
      <item>LADY CHIC&amp;NAILS jednostavno društvo s ograničenom odgovornošću za usluge, OIB 09243607620 zastupanog po punomoćniku Valentina Žnidarić</item>
    </derivirana_varijabla>
  </DomainObject.Predmet.ProtuStrankaListFormatedOIB>
  <DomainObject.Predmet.ProtuStrankaListFormatedWithAdress>
    <izvorni_sadrzaj>
      <item>LADY CHIC&amp;NAILS jednostavno društvo s ograničenom odgovornošću za usluge, Koprivnička ulica 12 A, 42000 Varaždin zastupanog po punomoćniku Valentina Žnidarić</item>
    </izvorni_sadrzaj>
    <derivirana_varijabla naziv="DomainObject.Predmet.ProtuStrankaListFormatedWithAdress_1">
      <item>LADY CHIC&amp;NAILS jednostavno društvo s ograničenom odgovornošću za usluge, Koprivnička ulica 12 A, 42000 Varaždin zastupanog po punomoćniku Valentina Žnidarić</item>
    </derivirana_varijabla>
  </DomainObject.Predmet.ProtuStrankaListFormatedWithAdress>
  <DomainObject.Predmet.ProtuStrankaListFormatedWithAdressOIB>
    <izvorni_sadrzaj>
      <item>LADY CHIC&amp;NAILS jednostavno društvo s ograničenom odgovornošću za usluge, OIB 09243607620, Koprivnička ulica 12 A, 42000 Varaždin zastupanog po punomoćniku Valentina Žnidarić</item>
    </izvorni_sadrzaj>
    <derivirana_varijabla naziv="DomainObject.Predmet.ProtuStrankaListFormatedWithAdressOIB_1">
      <item>LADY CHIC&amp;NAILS jednostavno društvo s ograničenom odgovornošću za usluge, OIB 09243607620, Koprivnička ulica 12 A, 42000 Varaždin zastupanog po punomoćniku Valentina Žnidarić</item>
    </derivirana_varijabla>
  </DomainObject.Predmet.ProtuStrankaListFormatedWithAdressOIB>
  <DomainObject.Predmet.ProtuStrankaListNazivFormated>
    <izvorni_sadrzaj>
      <item>LADY CHIC&amp;NAILS jednostavno društvo s ograničenom odgovornošću za usluge</item>
    </izvorni_sadrzaj>
    <derivirana_varijabla naziv="DomainObject.Predmet.ProtuStrankaListNazivFormated_1">
      <item>LADY CHIC&amp;NAILS jednostavno društvo s ograničenom odgovornošću za usluge</item>
    </derivirana_varijabla>
  </DomainObject.Predmet.ProtuStrankaListNazivFormated>
  <DomainObject.Predmet.ProtuStrankaListNazivFormatedOIB>
    <izvorni_sadrzaj>
      <item>LADY CHIC&amp;NAILS jednostavno društvo s ograničenom odgovornošću za usluge, OIB 09243607620</item>
    </izvorni_sadrzaj>
    <derivirana_varijabla naziv="DomainObject.Predmet.ProtuStrankaListNazivFormatedOIB_1">
      <item>LADY CHIC&amp;NAILS jednostavno društvo s ograničenom odgovornošću za usluge, OIB 09243607620</item>
    </derivirana_varijabla>
  </DomainObject.Predmet.ProtuStrankaListNazivFormatedOIB>
  <DomainObject.Predmet.OstaliListFormated>
    <izvorni_sadrzaj>
      <item>Valentina Žnidarić punomoćnica sudionika u postupku LADY CHIC&amp;NAILS jednostavno društvo s ograničenom odgovornošću za usluge</item>
      <item>Senka Zuber Šanjek</item>
    </izvorni_sadrzaj>
    <derivirana_varijabla naziv="DomainObject.Predmet.OstaliListFormated_1">
      <item>Valentina Žnidarić punomoćnica sudionika u postupku LADY CHIC&amp;NAILS jednostavno društvo s ograničenom odgovornošću za usluge</item>
      <item>Senka Zuber Šanjek</item>
    </derivirana_varijabla>
  </DomainObject.Predmet.OstaliListFormated>
  <DomainObject.Predmet.OstaliListFormatedOIB>
    <izvorni_sadrzaj>
      <item>Valentina Žnidarić, OIB 22124942165 punomoćnica sudionika u postupku LADY CHIC&amp;NAILS jednostavno društvo s ograničenom odgovornošću za usluge</item>
      <item>Senka Zuber Šanjek, OIB 90440001252</item>
    </izvorni_sadrzaj>
    <derivirana_varijabla naziv="DomainObject.Predmet.OstaliListFormatedOIB_1">
      <item>Valentina Žnidarić, OIB 22124942165 punomoćnica sudionika u postupku LADY CHIC&amp;NAILS jednostavno društvo s ograničenom odgovornošću za usluge</item>
      <item>Senka Zuber Šanjek, OIB 90440001252</item>
    </derivirana_varijabla>
  </DomainObject.Predmet.OstaliListFormatedOIB>
  <DomainObject.Predmet.OstaliListFormatedWithAdress>
    <izvorni_sadrzaj>
      <item>Valentina Žnidarić, Ivana Mažuranića 9, 42202 Trnovec punomoćnica sudionika u postupku LADY CHIC&amp;NAILS jednostavno društvo s ograničenom odgovornošću za usluge</item>
      <item>Senka Zuber Šanjek, Braće Radića 7, 42000 Varaždin</item>
    </izvorni_sadrzaj>
    <derivirana_varijabla naziv="DomainObject.Predmet.OstaliListFormatedWithAdress_1">
      <item>Valentina Žnidarić, Ivana Mažuranića 9, 42202 Trnovec punomoćnica sudionika u postupku LADY CHIC&amp;NAILS jednostavno društvo s ograničenom odgovornošću za usluge</item>
      <item>Senka Zuber Šanjek, Braće Radića 7, 42000 Varaždin</item>
    </derivirana_varijabla>
  </DomainObject.Predmet.OstaliListFormatedWithAdress>
  <DomainObject.Predmet.OstaliListFormatedWithAdressOIB>
    <izvorni_sadrzaj>
      <item>Valentina Žnidarić, OIB 22124942165, Ivana Mažuranića 9, 42202 Trnovec punomoćnica sudionika u postupku LADY CHIC&amp;NAILS jednostavno društvo s ograničenom odgovornošću za usluge</item>
      <item>Senka Zuber Šanjek, OIB 90440001252, Braće Radića 7, 42000 Varaždin</item>
    </izvorni_sadrzaj>
    <derivirana_varijabla naziv="DomainObject.Predmet.OstaliListFormatedWithAdressOIB_1">
      <item>Valentina Žnidarić, OIB 22124942165, Ivana Mažuranića 9, 42202 Trnovec punomoćnica sudionika u postupku LADY CHIC&amp;NAILS jednostavno društvo s ograničenom odgovornošću za usluge</item>
      <item>Senka Zuber Šanjek, OIB 90440001252, Braće Radića 7, 42000 Varaždin</item>
    </derivirana_varijabla>
  </DomainObject.Predmet.OstaliListFormatedWithAdressOIB>
  <DomainObject.Predmet.OstaliListNazivFormated>
    <izvorni_sadrzaj>
      <item>Valentina Žnidarić</item>
      <item>Senka Zuber Šanjek</item>
    </izvorni_sadrzaj>
    <derivirana_varijabla naziv="DomainObject.Predmet.OstaliListNazivFormated_1">
      <item>Valentina Žnidarić</item>
      <item>Senka Zuber Šanjek</item>
    </derivirana_varijabla>
  </DomainObject.Predmet.OstaliListNazivFormated>
  <DomainObject.Predmet.OstaliListNazivFormatedOIB>
    <izvorni_sadrzaj>
      <item>Valentina Žnidarić, OIB 22124942165</item>
      <item>Senka Zuber Šanjek, OIB 90440001252</item>
    </izvorni_sadrzaj>
    <derivirana_varijabla naziv="DomainObject.Predmet.OstaliListNazivFormatedOIB_1">
      <item>Valentina Žnidarić, OIB 22124942165</item>
      <item>Senka Zuber Šanjek, OIB 90440001252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2025.</izvorni_sadrzaj>
    <derivirana_varijabla naziv="DomainObject.Datum_1">9. srpnja 2025.</derivirana_varijabla>
  </DomainObject.Datum>
  <DomainObject.PoslovniBrojDokumenta>
    <izvorni_sadrzaj>St-22/2025-18</izvorni_sadrzaj>
    <derivirana_varijabla naziv="DomainObject.PoslovniBrojDokumenta_1">St-22/2025-18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LADY CHIC&amp;NAILS jednostavno društvo s ograničenom odgovornošću za usluge</izvorni_sadrzaj>
    <derivirana_varijabla naziv="DomainObject.Predmet.ProtustrankaIDrugi_1">LADY CHIC&amp;NAILS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LADY CHIC&amp;NAILS jednostavno društvo s ograničenom odgovornošću za usluge, OIB 09243607620, Koprivnička ulica 12 A, 42000 Varaždin</izvorni_sadrzaj>
    <derivirana_varijabla naziv="DomainObject.Predmet.ProtustrankaIDrugiAdressOIB_1">LADY CHIC&amp;NAILS jednostavno društvo s ograničenom odgovornošću za usluge, OIB 09243607620, Koprivnička ulica 12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LADY CHIC&amp;NAILS jednostavno društvo s ograničenom odgovornošću za usluge</item>
      <item>Financijska agencija</item>
      <item>Valentina Žnidarić</item>
      <item>Senka Zuber Šanjek</item>
    </izvorni_sadrzaj>
    <derivirana_varijabla naziv="DomainObject.Predmet.SudioniciListNaziv_1">
      <item>LADY CHIC&amp;NAILS jednostavno društvo s ograničenom odgovornošću za usluge</item>
      <item>Financijska agencija</item>
      <item>Valentina Žnidarić</item>
      <item>Senka Zuber Šanjek</item>
    </derivirana_varijabla>
  </DomainObject.Predmet.SudioniciListNaziv>
  <DomainObject.Predmet.SudioniciListAdressOIB>
    <izvorni_sadrzaj>
      <item>LADY CHIC&amp;NAILS jednostavno društvo s ograničenom odgovornošću za usluge, OIB 09243607620, Koprivnička ulica 12 A,42000 Varaždin</item>
      <item>Financijska agencija, OIB 85821130368, A.CESARCA 2,42000 Varaždin</item>
      <item>Valentina Žnidarić, OIB 22124942165, Ivana Mažuranića 9,42202 Trnovec</item>
      <item>Senka Zuber Šanjek, OIB 90440001252, Braće Radića 7,42000 Varaždin</item>
    </izvorni_sadrzaj>
    <derivirana_varijabla naziv="DomainObject.Predmet.SudioniciListAdressOIB_1">
      <item>LADY CHIC&amp;NAILS jednostavno društvo s ograničenom odgovornošću za usluge, OIB 09243607620, Koprivnička ulica 12 A,42000 Varaždin</item>
      <item>Financijska agencija, OIB 85821130368, A.CESARCA 2,42000 Varaždin</item>
      <item>Valentina Žnidarić, OIB 22124942165, Ivana Mažuranića 9,42202 Trnovec</item>
      <item>Senka Zuber Šanjek, OIB 90440001252, Braće Radića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09243607620</item>
      <item>, OIB 85821130368</item>
      <item>, OIB 22124942165</item>
      <item>, OIB 90440001252</item>
    </izvorni_sadrzaj>
    <derivirana_varijabla naziv="DomainObject.Predmet.SudioniciListNazivOIB_1">
      <item>, OIB 09243607620</item>
      <item>, OIB 85821130368</item>
      <item>, OIB 22124942165</item>
      <item>, OIB 90440001252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travnja 2025.</izvorni_sadrzaj>
    <derivirana_varijabla naziv="DomainObject.PredzadnjaOdlukaIzPredmeta.DatumDonosenjaOdluke_1">28. travnja 2025.</derivirana_varijabla>
  </DomainObject.PredzadnjaOdlukaIzPredmeta.DatumDonosenjaOdluke>
  <DomainObject.PredzadnjaOdlukaIzPredmeta.Oznaka>
    <izvorni_sadrzaj>St-22/2025-13</izvorni_sadrzaj>
    <derivirana_varijabla naziv="DomainObject.PredzadnjaOdlukaIzPredmeta.Oznaka_1">St-22/2025-13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2025.</izvorni_sadrzaj>
    <derivirana_varijabla naziv="DomainObject.Predmet.DatumPocetkaProcesa_1">21.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9A62D-98E4-44AE-8376-0C6A38A2E71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40</properties:Words>
  <properties:Characters>161</properties:Characters>
  <properties:Lines>10</properties:Lines>
  <properties:Paragraphs>5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2025-07-09T07:54:00Z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St-22/2025-18 / Odluka - Ostalo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