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e1b62" w14:paraId="c8e1b62" w:rsidRDefault="00F56070" w:rsidP="00F56070" w:rsidR="00D25BFE">
      <w:pPr>
        <w:jc w:val="both"/>
        <w15:collapsed w:val="false"/>
      </w:pPr>
      <w:r>
        <w:tab/>
      </w:r>
      <w:r>
        <w:tab/>
      </w:r>
      <w:r>
        <w:tab/>
      </w:r>
      <w:r>
        <w:tab/>
      </w:r>
      <w:r>
        <w:tab/>
      </w:r>
    </w:p>
    <w:p w:rsidRDefault="00B63E03" w:rsidP="00B63E03" w:rsidR="00B63E03">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63E03" w:rsidP="00B63E03" w:rsidR="00B63E03" w:rsidRPr="00D21A2C"/>
    <w:p w:rsidRDefault="00B63E03" w:rsidP="00B63E03" w:rsidR="00B63E03" w:rsidRPr="00B82754">
      <w:pPr>
        <w:ind w:hanging="720" w:left="360"/>
        <w:rPr>
          <w:b/>
        </w:rPr>
      </w:pPr>
      <w:r w:rsidRPr="00B82754">
        <w:rPr>
          <w:b/>
        </w:rPr>
        <w:t xml:space="preserve">     REPUBLIKA HRVATSKA</w:t>
      </w:r>
    </w:p>
    <w:p w:rsidRDefault="00B63E03" w:rsidP="00B63E03" w:rsidR="00B63E0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25BFE" w:rsidP="00F56070" w:rsidR="00D25BFE">
      <w:pPr>
        <w:jc w:val="both"/>
      </w:pPr>
    </w:p>
    <w:p w:rsidRDefault="00D25BFE" w:rsidP="00F56070" w:rsidR="00D25BFE">
      <w:pPr>
        <w:jc w:val="both"/>
      </w:pPr>
    </w:p>
    <w:p w:rsidRDefault="007F3265" w:rsidP="007F3265" w:rsidR="00F56070">
      <w:pPr>
        <w:jc w:val="center"/>
      </w:pPr>
      <w:r>
        <w:t>R E P U B L I K A  H R V A T S KA</w:t>
      </w:r>
    </w:p>
    <w:p w:rsidRDefault="007F3265" w:rsidP="007F3265" w:rsidR="007F3265" w:rsidRPr="007F3265">
      <w:pPr>
        <w:jc w:val="center"/>
      </w:pPr>
    </w:p>
    <w:p w:rsidRDefault="00F56070" w:rsidP="00F56070" w:rsidR="00F56070" w:rsidRPr="007F3265">
      <w:pPr>
        <w:jc w:val="center"/>
      </w:pPr>
      <w:r w:rsidRPr="007F3265">
        <w:t>R J E Š E N J E</w:t>
      </w:r>
    </w:p>
    <w:p w:rsidRDefault="00D25BFE" w:rsidP="0088785F" w:rsidR="00D25BFE">
      <w:pPr>
        <w:rPr>
          <w:b/>
        </w:rPr>
      </w:pPr>
    </w:p>
    <w:p w:rsidRDefault="00F56070" w:rsidP="00F56070" w:rsidR="00F56070">
      <w:pPr>
        <w:jc w:val="center"/>
        <w:rPr>
          <w:b/>
        </w:rPr>
      </w:pPr>
    </w:p>
    <w:p w:rsidRDefault="00F56070" w:rsidP="00CC0773" w:rsidR="0036209B">
      <w:pPr>
        <w:jc w:val="both"/>
      </w:pPr>
      <w:r>
        <w:tab/>
      </w:r>
      <w:r w:rsidR="00454B5F" w:rsidRPr="00454B5F">
        <w:t xml:space="preserve">Trgovački sud u Osijeku, po </w:t>
      </w:r>
      <w:r w:rsidR="00B63E03">
        <w:t xml:space="preserve">stečajnoj sutkinji </w:t>
      </w:r>
      <w:r w:rsidR="00454B5F" w:rsidRPr="00454B5F">
        <w:t xml:space="preserve">Nadi Roso, u stečajnom </w:t>
      </w:r>
      <w:r w:rsidR="00AD2277">
        <w:t xml:space="preserve">postupku nad dužnikom </w:t>
      </w:r>
      <w:r w:rsidR="00AD2277">
        <w:rPr>
          <w:b/>
        </w:rPr>
        <w:t>VINO ILOK d.d. „u stečaju“ Ilok, S. Radića 14, OIB: 54322407060, MBS: 030037573</w:t>
      </w:r>
      <w:r w:rsidR="00717882" w:rsidRPr="00717882">
        <w:rPr>
          <w:b/>
        </w:rPr>
        <w:t xml:space="preserve">, </w:t>
      </w:r>
      <w:r w:rsidR="00454B5F" w:rsidRPr="00454B5F">
        <w:t xml:space="preserve">dana </w:t>
      </w:r>
      <w:r w:rsidR="0007653C">
        <w:t>11. srpnja</w:t>
      </w:r>
      <w:r w:rsidR="007D0B09">
        <w:t xml:space="preserve"> 2018. g.,</w:t>
      </w:r>
    </w:p>
    <w:p w:rsidRDefault="00454B5F" w:rsidP="00CC0773" w:rsidR="00454B5F">
      <w:pPr>
        <w:jc w:val="both"/>
      </w:pPr>
    </w:p>
    <w:p w:rsidRDefault="00454B5F" w:rsidP="00CC0773" w:rsidR="00454B5F">
      <w:pPr>
        <w:jc w:val="both"/>
      </w:pPr>
    </w:p>
    <w:p w:rsidRDefault="00F56070" w:rsidP="00CC0773" w:rsidR="00D25BFE" w:rsidRPr="007F3265">
      <w:pPr>
        <w:jc w:val="center"/>
      </w:pPr>
      <w:r w:rsidRPr="007F3265">
        <w:t>r i j e š i o    j e</w:t>
      </w:r>
    </w:p>
    <w:p w:rsidRDefault="0088785F" w:rsidP="008255AC" w:rsidR="0088785F">
      <w:pPr>
        <w:jc w:val="both"/>
        <w:rPr>
          <w:b/>
        </w:rPr>
      </w:pPr>
    </w:p>
    <w:p w:rsidRDefault="008255AC" w:rsidP="008255AC" w:rsidR="008255AC" w:rsidRPr="008255AC">
      <w:pPr>
        <w:jc w:val="both"/>
      </w:pPr>
    </w:p>
    <w:p w:rsidRDefault="00B8207C" w:rsidP="001E05D5" w:rsidR="007D0B09">
      <w:pPr>
        <w:pStyle w:val="Odlomakpopisa"/>
        <w:numPr>
          <w:ilvl w:val="0"/>
          <w:numId w:val="3"/>
        </w:numPr>
        <w:ind w:firstLine="705" w:left="0"/>
        <w:jc w:val="both"/>
      </w:pPr>
      <w:r>
        <w:t xml:space="preserve">ODBIJA SE </w:t>
      </w:r>
      <w:r w:rsidR="00E37484">
        <w:t>zahtj</w:t>
      </w:r>
      <w:r w:rsidR="00B63E03">
        <w:t xml:space="preserve">ev </w:t>
      </w:r>
      <w:r w:rsidR="00B94DBA">
        <w:t>stečajn</w:t>
      </w:r>
      <w:r w:rsidR="00173BF8">
        <w:t>ih</w:t>
      </w:r>
      <w:r w:rsidR="00B63E03">
        <w:t xml:space="preserve"> vjerovnika </w:t>
      </w:r>
      <w:r w:rsidR="00173BF8">
        <w:t xml:space="preserve">CRM-SISTEMI d.o.o. Sv. Nedjelja, </w:t>
      </w:r>
      <w:proofErr w:type="spellStart"/>
      <w:r w:rsidR="00173BF8">
        <w:t>Korab</w:t>
      </w:r>
      <w:proofErr w:type="spellEnd"/>
      <w:r w:rsidR="00173BF8">
        <w:t xml:space="preserve"> d.o.o. </w:t>
      </w:r>
      <w:r w:rsidR="00611146">
        <w:t xml:space="preserve">Zagreb i Alen </w:t>
      </w:r>
      <w:proofErr w:type="spellStart"/>
      <w:r w:rsidR="00611146">
        <w:t>Ivković</w:t>
      </w:r>
      <w:proofErr w:type="spellEnd"/>
      <w:r w:rsidR="00611146">
        <w:t xml:space="preserve"> iz Rijeke</w:t>
      </w:r>
      <w:r w:rsidR="008255AC">
        <w:t xml:space="preserve"> od </w:t>
      </w:r>
      <w:r w:rsidR="0007653C">
        <w:t>6.7.2018</w:t>
      </w:r>
      <w:r w:rsidR="008255AC">
        <w:t>. g.</w:t>
      </w:r>
      <w:r w:rsidR="00611146">
        <w:t xml:space="preserve"> za </w:t>
      </w:r>
      <w:r w:rsidR="007D0B09">
        <w:t xml:space="preserve">ukidanje </w:t>
      </w:r>
      <w:r w:rsidR="00611146">
        <w:t xml:space="preserve"> Odluke Skupštine održane dana </w:t>
      </w:r>
      <w:r w:rsidR="0007653C">
        <w:t>6. srpnja 2018</w:t>
      </w:r>
      <w:r w:rsidR="00611146">
        <w:t>. g.</w:t>
      </w:r>
      <w:r w:rsidR="007D0B09">
        <w:t xml:space="preserve"> koja glasi:</w:t>
      </w:r>
    </w:p>
    <w:p w:rsidRDefault="00A4100E" w:rsidP="00A4100E" w:rsidR="00A4100E">
      <w:pPr>
        <w:pStyle w:val="Odlomakpopisa"/>
        <w:ind w:left="1065"/>
        <w:jc w:val="both"/>
      </w:pPr>
    </w:p>
    <w:p w:rsidRDefault="007D0B09" w:rsidP="0007653C" w:rsidR="0007653C">
      <w:pPr>
        <w:pStyle w:val="Odlomakpopisa"/>
        <w:ind w:left="709"/>
        <w:jc w:val="both"/>
        <w:rPr>
          <w:bCs/>
        </w:rPr>
      </w:pPr>
      <w:r>
        <w:t>„</w:t>
      </w:r>
      <w:r w:rsidR="0007653C">
        <w:t xml:space="preserve">1. </w:t>
      </w:r>
      <w:r w:rsidR="0007653C" w:rsidRPr="00771E5F">
        <w:rPr>
          <w:bCs/>
        </w:rPr>
        <w:t>Prihvaća se Izvješće stečajnog upravitelja o tijeku stečajnog postupka i stanju stečajne mase</w:t>
      </w:r>
      <w:r w:rsidR="0007653C">
        <w:rPr>
          <w:bCs/>
        </w:rPr>
        <w:t xml:space="preserve"> i </w:t>
      </w:r>
    </w:p>
    <w:p w:rsidRDefault="0007653C" w:rsidP="0007653C" w:rsidR="00F56070" w:rsidRPr="0007653C">
      <w:pPr>
        <w:pStyle w:val="Odlomakpopisa"/>
        <w:ind w:left="709"/>
        <w:jc w:val="both"/>
        <w:rPr>
          <w:bCs/>
          <w:lang w:val="sv-SE"/>
        </w:rPr>
      </w:pPr>
      <w:r>
        <w:rPr>
          <w:bCs/>
        </w:rPr>
        <w:t xml:space="preserve">5. </w:t>
      </w:r>
      <w:r w:rsidRPr="00771E5F">
        <w:rPr>
          <w:bCs/>
        </w:rPr>
        <w:t xml:space="preserve">U odbor vjerovnika se pored već izabranih članova biraju predstavnik stečajnog vjerovnika Financijska agencija ispred stečajnih vjerovnika s malim tražbinama te </w:t>
      </w:r>
      <w:proofErr w:type="spellStart"/>
      <w:r w:rsidRPr="00771E5F">
        <w:rPr>
          <w:bCs/>
        </w:rPr>
        <w:t>Sanko</w:t>
      </w:r>
      <w:proofErr w:type="spellEnd"/>
      <w:r w:rsidRPr="00771E5F">
        <w:rPr>
          <w:bCs/>
        </w:rPr>
        <w:t xml:space="preserve"> Palež kao predstavnik prijašnjih dužnikovih radnika</w:t>
      </w:r>
      <w:r>
        <w:rPr>
          <w:bCs/>
        </w:rPr>
        <w:t xml:space="preserve">.", </w:t>
      </w:r>
      <w:r w:rsidR="008255AC">
        <w:t>kao neosnovan.</w:t>
      </w:r>
    </w:p>
    <w:p w:rsidRDefault="00F56070" w:rsidP="00CC0773" w:rsidR="0074446F" w:rsidRPr="00CC12C2">
      <w:pPr>
        <w:jc w:val="both"/>
      </w:pPr>
      <w:r>
        <w:tab/>
      </w:r>
    </w:p>
    <w:p w:rsidRDefault="00D25BFE" w:rsidP="00CC0773" w:rsidR="00D25BFE">
      <w:pPr>
        <w:jc w:val="both"/>
      </w:pPr>
    </w:p>
    <w:p w:rsidRDefault="00F56070" w:rsidP="00CC0773" w:rsidR="00F56070" w:rsidRPr="007F3265">
      <w:pPr>
        <w:jc w:val="center"/>
      </w:pPr>
      <w:r w:rsidRPr="007F3265">
        <w:t>Obrazloženje</w:t>
      </w:r>
    </w:p>
    <w:p w:rsidRDefault="00D25BFE" w:rsidP="00CC0773" w:rsidR="00D25BFE">
      <w:pPr>
        <w:jc w:val="center"/>
        <w:rPr>
          <w:b/>
        </w:rPr>
      </w:pPr>
    </w:p>
    <w:p w:rsidRDefault="00DA0164" w:rsidP="00CC0773" w:rsidR="00DA0164">
      <w:pPr>
        <w:jc w:val="center"/>
        <w:rPr>
          <w:b/>
        </w:rPr>
      </w:pPr>
    </w:p>
    <w:p w:rsidRDefault="00611146" w:rsidP="00611146" w:rsidR="008706C9">
      <w:pPr>
        <w:ind w:firstLine="708"/>
        <w:jc w:val="both"/>
      </w:pPr>
      <w:r>
        <w:t>Na održano</w:t>
      </w:r>
      <w:r w:rsidR="008706C9">
        <w:t>j Skupštini vjerovnika dana 6. srpnja 2018. g. u</w:t>
      </w:r>
      <w:r>
        <w:t xml:space="preserve"> stečajnom postupku stečajnog dužnika Vino Ilok d.d. „u st</w:t>
      </w:r>
      <w:r w:rsidR="008706C9">
        <w:t xml:space="preserve">ečaju“ Ilok, u nazočnosti stečajnih vjerovnika RH zastupan po ŽDO Vukovar, za Alen </w:t>
      </w:r>
      <w:proofErr w:type="spellStart"/>
      <w:r w:rsidR="008706C9">
        <w:t>Ivković</w:t>
      </w:r>
      <w:proofErr w:type="spellEnd"/>
      <w:r w:rsidR="008706C9">
        <w:t xml:space="preserve"> odvjetnik iz rijeke i </w:t>
      </w:r>
      <w:r w:rsidR="001E05D5">
        <w:t xml:space="preserve"> </w:t>
      </w:r>
      <w:r>
        <w:t>CRM-SISTEMI d.o.o. Sv. Nedjelja</w:t>
      </w:r>
      <w:r w:rsidR="008706C9">
        <w:t xml:space="preserve"> punomoćnik – odvjetnička vježbenica, za Hrvatski centar za poljoprivredu, hranu i selo Zagreb punomoćnik – zaposlenik i </w:t>
      </w:r>
      <w:proofErr w:type="spellStart"/>
      <w:r w:rsidR="008706C9">
        <w:t>Sanko</w:t>
      </w:r>
      <w:proofErr w:type="spellEnd"/>
      <w:r w:rsidR="008706C9">
        <w:t xml:space="preserve"> Palež osobno – radnik, stečajni upravitelj je iznio Izvješće o tijeku stečajnog postupka i stanju stečajne mase te je pod točkom 5. Dnevnog reda predložio izbor novih članova Odbora vjerovnika.</w:t>
      </w:r>
    </w:p>
    <w:p w:rsidRDefault="008706C9" w:rsidP="00611146" w:rsidR="008706C9">
      <w:pPr>
        <w:ind w:firstLine="708"/>
        <w:jc w:val="both"/>
      </w:pPr>
      <w:r>
        <w:t>Na istoj sjednici Skupštine sud je utvrdio prava glasa nazočnih stečajnih vjerovnika na slijedeći način:</w:t>
      </w:r>
    </w:p>
    <w:p w:rsidRDefault="008706C9" w:rsidP="00611146" w:rsidR="008706C9">
      <w:pPr>
        <w:ind w:firstLine="708"/>
        <w:jc w:val="both"/>
      </w:pPr>
    </w:p>
    <w:p w:rsidRDefault="008706C9" w:rsidP="00611146" w:rsidR="008706C9">
      <w:pPr>
        <w:ind w:firstLine="708"/>
        <w:jc w:val="both"/>
      </w:pPr>
    </w:p>
    <w:p w:rsidRDefault="008706C9" w:rsidP="00611146" w:rsidR="008706C9">
      <w:pPr>
        <w:ind w:firstLine="708"/>
        <w:jc w:val="both"/>
      </w:pPr>
    </w:p>
    <w:p w:rsidRDefault="008706C9" w:rsidP="008706C9" w:rsidR="008706C9">
      <w:pPr>
        <w:pStyle w:val="Odlomakpopisa"/>
        <w:numPr>
          <w:ilvl w:val="0"/>
          <w:numId w:val="9"/>
        </w:numPr>
        <w:jc w:val="both"/>
      </w:pPr>
      <w:r>
        <w:lastRenderedPageBreak/>
        <w:t>za RH – ŽDO Vukovar Danka Kapelac Ilić – zamjenica: čl. 106 st.2 SZ</w:t>
      </w:r>
    </w:p>
    <w:p w:rsidRDefault="008706C9" w:rsidP="008706C9" w:rsidR="008706C9">
      <w:pPr>
        <w:pStyle w:val="Odlomakpopisa"/>
        <w:numPr>
          <w:ilvl w:val="0"/>
          <w:numId w:val="8"/>
        </w:numPr>
        <w:jc w:val="both"/>
      </w:pPr>
      <w:r>
        <w:t>I viši isplatni red redni broj 35 RH MF Porezna uprava Područni ured Slavonija i Baranja  vjerovnik raspolaže ovršnom ispravom utvrđena tražbina 7.772.285,21 kn što čini udio 19,30%</w:t>
      </w:r>
      <w:r w:rsidR="00D068BE">
        <w:t xml:space="preserve"> </w:t>
      </w:r>
    </w:p>
    <w:p w:rsidRDefault="008706C9" w:rsidP="008706C9" w:rsidR="008706C9">
      <w:pPr>
        <w:pStyle w:val="Odlomakpopisa"/>
        <w:numPr>
          <w:ilvl w:val="0"/>
          <w:numId w:val="8"/>
        </w:numPr>
        <w:jc w:val="both"/>
      </w:pPr>
      <w:r>
        <w:t>I</w:t>
      </w:r>
      <w:r w:rsidRPr="00765896">
        <w:t xml:space="preserve">I viši isplatni red redni broj </w:t>
      </w:r>
      <w:r>
        <w:t>24</w:t>
      </w:r>
      <w:r w:rsidRPr="00765896">
        <w:t xml:space="preserve"> RH M</w:t>
      </w:r>
      <w:r>
        <w:t xml:space="preserve">inistarstvo poljoprivrede </w:t>
      </w:r>
      <w:r w:rsidRPr="00765896">
        <w:t xml:space="preserve">utvrđena tražbina </w:t>
      </w:r>
      <w:r>
        <w:t>17.367,12</w:t>
      </w:r>
      <w:r w:rsidRPr="00765896">
        <w:t xml:space="preserve"> kn što čini udio </w:t>
      </w:r>
      <w:r>
        <w:t>0,04</w:t>
      </w:r>
      <w:r w:rsidRPr="00765896">
        <w:t>%</w:t>
      </w:r>
    </w:p>
    <w:p w:rsidRDefault="008706C9" w:rsidP="008706C9" w:rsidR="008706C9">
      <w:pPr>
        <w:pStyle w:val="Odlomakpopisa"/>
        <w:numPr>
          <w:ilvl w:val="0"/>
          <w:numId w:val="8"/>
        </w:numPr>
        <w:jc w:val="both"/>
      </w:pPr>
      <w:r>
        <w:t>I</w:t>
      </w:r>
      <w:r w:rsidRPr="00765896">
        <w:t xml:space="preserve">I viši isplatni red redni broj </w:t>
      </w:r>
      <w:r>
        <w:t>28</w:t>
      </w:r>
      <w:r w:rsidRPr="00765896">
        <w:t xml:space="preserve"> RH </w:t>
      </w:r>
      <w:r>
        <w:t xml:space="preserve">MF Porezna uprava Područni ured Slavonija i Baranja vjerovnik raspolaže ovršnom ispravom </w:t>
      </w:r>
      <w:r w:rsidRPr="00765896">
        <w:t xml:space="preserve">utvrđena tražbina </w:t>
      </w:r>
      <w:r>
        <w:t>14.436.031,16</w:t>
      </w:r>
      <w:r w:rsidRPr="00765896">
        <w:t xml:space="preserve"> kn što čini udio </w:t>
      </w:r>
      <w:r>
        <w:t>35,85</w:t>
      </w:r>
      <w:r w:rsidRPr="00765896">
        <w:t>%</w:t>
      </w:r>
      <w:r>
        <w:t xml:space="preserve"> </w:t>
      </w:r>
    </w:p>
    <w:p w:rsidRDefault="008706C9" w:rsidP="008706C9" w:rsidR="008706C9">
      <w:pPr>
        <w:pStyle w:val="Odlomakpopisa"/>
        <w:numPr>
          <w:ilvl w:val="0"/>
          <w:numId w:val="8"/>
        </w:numPr>
        <w:jc w:val="both"/>
      </w:pPr>
      <w:r>
        <w:t>I</w:t>
      </w:r>
      <w:r w:rsidRPr="00765896">
        <w:t xml:space="preserve">I viši isplatni red redni broj </w:t>
      </w:r>
      <w:r>
        <w:t>31</w:t>
      </w:r>
      <w:r w:rsidRPr="00765896">
        <w:t xml:space="preserve"> RH </w:t>
      </w:r>
      <w:r>
        <w:t xml:space="preserve">Ministarstvo poljoprivrede vjerovnik raspolaže ovršnom ispravom </w:t>
      </w:r>
      <w:r w:rsidRPr="00765896">
        <w:t xml:space="preserve">utvrđena tražbina </w:t>
      </w:r>
      <w:r>
        <w:t>626.253,72</w:t>
      </w:r>
      <w:r w:rsidRPr="00765896">
        <w:t xml:space="preserve"> kn što čini udio </w:t>
      </w:r>
      <w:r>
        <w:t>1,56</w:t>
      </w:r>
      <w:r w:rsidRPr="00765896">
        <w:t>%</w:t>
      </w:r>
      <w:r>
        <w:t xml:space="preserve"> </w:t>
      </w:r>
    </w:p>
    <w:p w:rsidRDefault="008706C9" w:rsidP="008706C9" w:rsidR="008706C9">
      <w:pPr>
        <w:pStyle w:val="Odlomakpopisa"/>
        <w:numPr>
          <w:ilvl w:val="0"/>
          <w:numId w:val="8"/>
        </w:numPr>
        <w:jc w:val="both"/>
      </w:pPr>
      <w:r>
        <w:t>I</w:t>
      </w:r>
      <w:r w:rsidRPr="00765896">
        <w:t xml:space="preserve">I viši isplatni red redni broj </w:t>
      </w:r>
      <w:r>
        <w:t>32</w:t>
      </w:r>
      <w:r w:rsidRPr="00765896">
        <w:t xml:space="preserve"> RH </w:t>
      </w:r>
      <w:r>
        <w:t xml:space="preserve">Ministarstvo financija Zagreb vjerovnik raspolaže ovršnom ispravom </w:t>
      </w:r>
      <w:r w:rsidRPr="00765896">
        <w:t xml:space="preserve">utvrđena tražbina </w:t>
      </w:r>
      <w:r>
        <w:t>7.916.364,46</w:t>
      </w:r>
      <w:r w:rsidRPr="00765896">
        <w:t xml:space="preserve"> kn što čini udio </w:t>
      </w:r>
      <w:r>
        <w:t>19,66</w:t>
      </w:r>
      <w:r w:rsidRPr="00765896">
        <w:t>%</w:t>
      </w:r>
      <w:r>
        <w:t xml:space="preserve"> </w:t>
      </w:r>
    </w:p>
    <w:p w:rsidRDefault="008706C9" w:rsidP="008706C9" w:rsidR="008706C9">
      <w:pPr>
        <w:pStyle w:val="Odlomakpopisa"/>
        <w:numPr>
          <w:ilvl w:val="0"/>
          <w:numId w:val="8"/>
        </w:numPr>
        <w:jc w:val="both"/>
      </w:pPr>
      <w:r>
        <w:t>I</w:t>
      </w:r>
      <w:r w:rsidRPr="00765896">
        <w:t xml:space="preserve">I viši isplatni red redni broj </w:t>
      </w:r>
      <w:r>
        <w:t>33</w:t>
      </w:r>
      <w:r w:rsidRPr="00765896">
        <w:t xml:space="preserve"> RH </w:t>
      </w:r>
      <w:r>
        <w:t xml:space="preserve">MF Carinska uprava, PCU Osijek vjerovnik raspolaže ovršnom ispravom </w:t>
      </w:r>
      <w:r w:rsidRPr="00765896">
        <w:t xml:space="preserve">utvrđena tražbina </w:t>
      </w:r>
      <w:r>
        <w:t>87.837,72</w:t>
      </w:r>
      <w:r w:rsidRPr="00765896">
        <w:t xml:space="preserve"> kn što čini udio </w:t>
      </w:r>
      <w:r>
        <w:t>0,22</w:t>
      </w:r>
      <w:r w:rsidRPr="00765896">
        <w:t>%</w:t>
      </w:r>
      <w:r>
        <w:t xml:space="preserve"> </w:t>
      </w:r>
    </w:p>
    <w:p w:rsidRDefault="008706C9" w:rsidP="008706C9" w:rsidR="008706C9">
      <w:pPr>
        <w:pStyle w:val="Odlomakpopisa"/>
        <w:numPr>
          <w:ilvl w:val="0"/>
          <w:numId w:val="8"/>
        </w:numPr>
        <w:jc w:val="both"/>
      </w:pPr>
      <w:r>
        <w:t>I</w:t>
      </w:r>
      <w:r w:rsidRPr="00765896">
        <w:t xml:space="preserve">I viši isplatni red redni broj </w:t>
      </w:r>
      <w:r>
        <w:t>34</w:t>
      </w:r>
      <w:r w:rsidRPr="00765896">
        <w:t xml:space="preserve"> RH </w:t>
      </w:r>
      <w:r>
        <w:t xml:space="preserve">MF Zagreb vjerovnik raspolaže ovršnom ispravom </w:t>
      </w:r>
      <w:r w:rsidRPr="00765896">
        <w:t xml:space="preserve">utvrđena tražbina </w:t>
      </w:r>
      <w:r>
        <w:t>8.722.018,40</w:t>
      </w:r>
      <w:r w:rsidRPr="00765896">
        <w:t xml:space="preserve"> kn što čini udio </w:t>
      </w:r>
      <w:r>
        <w:t>21,66</w:t>
      </w:r>
      <w:r w:rsidRPr="00765896">
        <w:t>%</w:t>
      </w:r>
      <w:r>
        <w:t xml:space="preserve"> </w:t>
      </w:r>
    </w:p>
    <w:p w:rsidRDefault="008706C9" w:rsidP="008706C9" w:rsidR="008706C9">
      <w:pPr>
        <w:pStyle w:val="Odlomakpopisa"/>
        <w:ind w:left="1068"/>
      </w:pPr>
      <w:r>
        <w:t>Ukupni postotak 98,30%</w:t>
      </w:r>
    </w:p>
    <w:p w:rsidRDefault="008706C9" w:rsidP="008706C9" w:rsidR="008706C9"/>
    <w:p w:rsidRDefault="008706C9" w:rsidP="008706C9" w:rsidR="008706C9">
      <w:pPr>
        <w:pStyle w:val="Odlomakpopisa"/>
        <w:numPr>
          <w:ilvl w:val="0"/>
          <w:numId w:val="9"/>
        </w:numPr>
        <w:spacing w:after="200"/>
        <w:jc w:val="both"/>
      </w:pPr>
      <w:r w:rsidRPr="00816587">
        <w:t xml:space="preserve">Alen </w:t>
      </w:r>
      <w:proofErr w:type="spellStart"/>
      <w:r w:rsidRPr="00816587">
        <w:t>Ivković</w:t>
      </w:r>
      <w:proofErr w:type="spellEnd"/>
      <w:r w:rsidRPr="00816587">
        <w:t xml:space="preserve"> – odvjetnik iz Rijeke</w:t>
      </w:r>
    </w:p>
    <w:p w:rsidRDefault="008706C9" w:rsidP="008706C9" w:rsidR="008706C9">
      <w:pPr>
        <w:pStyle w:val="Odlomakpopisa"/>
        <w:numPr>
          <w:ilvl w:val="0"/>
          <w:numId w:val="8"/>
        </w:numPr>
        <w:jc w:val="both"/>
      </w:pPr>
      <w:r>
        <w:t>I</w:t>
      </w:r>
      <w:r w:rsidRPr="00765896">
        <w:t xml:space="preserve">I viši isplatni red redni broj </w:t>
      </w:r>
      <w:r>
        <w:t>35</w:t>
      </w:r>
      <w:r w:rsidRPr="00765896">
        <w:t xml:space="preserve"> utvrđena tražbina </w:t>
      </w:r>
      <w:r>
        <w:t>628.368,75</w:t>
      </w:r>
      <w:r w:rsidRPr="00765896">
        <w:t xml:space="preserve"> kn što čini udio </w:t>
      </w:r>
      <w:r>
        <w:t>1,56</w:t>
      </w:r>
      <w:r w:rsidRPr="00765896">
        <w:t>%</w:t>
      </w:r>
      <w:r>
        <w:t xml:space="preserve"> </w:t>
      </w:r>
    </w:p>
    <w:p w:rsidRDefault="008706C9" w:rsidP="008706C9" w:rsidR="008706C9"/>
    <w:p w:rsidRDefault="008706C9" w:rsidP="008706C9" w:rsidR="008706C9">
      <w:pPr>
        <w:pStyle w:val="Odlomakpopisa"/>
        <w:numPr>
          <w:ilvl w:val="0"/>
          <w:numId w:val="9"/>
        </w:numPr>
        <w:jc w:val="both"/>
      </w:pPr>
      <w:r>
        <w:t>CRM – SISTEMI d.o.o.</w:t>
      </w:r>
    </w:p>
    <w:p w:rsidRDefault="008706C9" w:rsidP="008706C9" w:rsidR="008706C9">
      <w:pPr>
        <w:pStyle w:val="Odlomakpopisa"/>
        <w:numPr>
          <w:ilvl w:val="0"/>
          <w:numId w:val="8"/>
        </w:numPr>
        <w:jc w:val="both"/>
      </w:pPr>
      <w:r>
        <w:t>I</w:t>
      </w:r>
      <w:r w:rsidRPr="00765896">
        <w:t xml:space="preserve">I viši isplatni red redni broj </w:t>
      </w:r>
      <w:r>
        <w:t xml:space="preserve">4 vjerovnik </w:t>
      </w:r>
      <w:r w:rsidRPr="00765896">
        <w:t xml:space="preserve">utvrđena tražbina </w:t>
      </w:r>
      <w:r>
        <w:t xml:space="preserve">4.617,38 </w:t>
      </w:r>
      <w:r w:rsidRPr="00765896">
        <w:t xml:space="preserve">kn što čini udio </w:t>
      </w:r>
      <w:r>
        <w:t>0,01</w:t>
      </w:r>
      <w:r w:rsidRPr="00765896">
        <w:t>%</w:t>
      </w:r>
      <w:r>
        <w:t xml:space="preserve"> </w:t>
      </w:r>
    </w:p>
    <w:p w:rsidRDefault="008706C9" w:rsidP="008706C9" w:rsidR="008706C9"/>
    <w:p w:rsidRDefault="008706C9" w:rsidP="008706C9" w:rsidR="008706C9">
      <w:pPr>
        <w:pStyle w:val="Odlomakpopisa"/>
        <w:numPr>
          <w:ilvl w:val="0"/>
          <w:numId w:val="9"/>
        </w:numPr>
        <w:spacing w:after="200"/>
        <w:jc w:val="both"/>
      </w:pPr>
      <w:proofErr w:type="spellStart"/>
      <w:r>
        <w:t>Sanko</w:t>
      </w:r>
      <w:proofErr w:type="spellEnd"/>
      <w:r>
        <w:t xml:space="preserve"> Palež - radnik</w:t>
      </w:r>
    </w:p>
    <w:p w:rsidRDefault="008706C9" w:rsidP="008706C9" w:rsidR="008706C9">
      <w:pPr>
        <w:pStyle w:val="Odlomakpopisa"/>
        <w:numPr>
          <w:ilvl w:val="0"/>
          <w:numId w:val="8"/>
        </w:numPr>
        <w:jc w:val="both"/>
      </w:pPr>
      <w:r w:rsidRPr="00765896">
        <w:t xml:space="preserve">I viši isplatni red redni broj </w:t>
      </w:r>
      <w:r>
        <w:t xml:space="preserve">24 vjerovnik </w:t>
      </w:r>
      <w:r w:rsidRPr="00765896">
        <w:t xml:space="preserve">utvrđena tražbina </w:t>
      </w:r>
      <w:r>
        <w:t xml:space="preserve">6.520,64 </w:t>
      </w:r>
      <w:r w:rsidRPr="00765896">
        <w:t xml:space="preserve">kn što čini udio </w:t>
      </w:r>
      <w:r>
        <w:t>0,02</w:t>
      </w:r>
      <w:r w:rsidRPr="00765896">
        <w:t>%</w:t>
      </w:r>
      <w:r>
        <w:t xml:space="preserve"> </w:t>
      </w:r>
    </w:p>
    <w:p w:rsidRDefault="008706C9" w:rsidP="008706C9" w:rsidR="008706C9">
      <w:pPr>
        <w:pStyle w:val="Odlomakpopisa"/>
        <w:ind w:left="1068"/>
      </w:pPr>
    </w:p>
    <w:p w:rsidRDefault="008706C9" w:rsidP="008706C9" w:rsidR="008706C9" w:rsidRPr="00816587">
      <w:pPr>
        <w:pStyle w:val="Odlomakpopisa"/>
        <w:numPr>
          <w:ilvl w:val="0"/>
          <w:numId w:val="9"/>
        </w:numPr>
        <w:jc w:val="both"/>
      </w:pPr>
      <w:r>
        <w:t>Hrvatski centar za poljoprivredu, hranu i selo Zagreb</w:t>
      </w:r>
    </w:p>
    <w:p w:rsidRDefault="008706C9" w:rsidP="008706C9" w:rsidR="008706C9">
      <w:pPr>
        <w:pStyle w:val="Odlomakpopisa"/>
      </w:pPr>
    </w:p>
    <w:p w:rsidRDefault="008706C9" w:rsidP="008706C9" w:rsidR="008706C9">
      <w:pPr>
        <w:pStyle w:val="Odlomakpopisa"/>
        <w:numPr>
          <w:ilvl w:val="0"/>
          <w:numId w:val="8"/>
        </w:numPr>
        <w:jc w:val="both"/>
      </w:pPr>
      <w:r>
        <w:t>I</w:t>
      </w:r>
      <w:r w:rsidRPr="00765896">
        <w:t xml:space="preserve">I viši isplatni red redni broj </w:t>
      </w:r>
      <w:r>
        <w:t xml:space="preserve">20 vjerovnik </w:t>
      </w:r>
      <w:r w:rsidRPr="00765896">
        <w:t xml:space="preserve">utvrđena tražbina </w:t>
      </w:r>
      <w:r>
        <w:t xml:space="preserve">44.738,51 </w:t>
      </w:r>
      <w:r w:rsidRPr="00765896">
        <w:t xml:space="preserve">kn što čini udio </w:t>
      </w:r>
      <w:r>
        <w:t>0,11</w:t>
      </w:r>
      <w:r w:rsidRPr="00765896">
        <w:t>%</w:t>
      </w:r>
      <w:r>
        <w:t xml:space="preserve"> </w:t>
      </w:r>
    </w:p>
    <w:p w:rsidRDefault="008706C9" w:rsidP="008706C9" w:rsidR="008706C9">
      <w:pPr>
        <w:jc w:val="both"/>
      </w:pPr>
    </w:p>
    <w:p w:rsidRDefault="008706C9" w:rsidP="008706C9" w:rsidR="008706C9">
      <w:pPr>
        <w:ind w:firstLine="708"/>
        <w:jc w:val="both"/>
      </w:pPr>
      <w:r>
        <w:t xml:space="preserve">Slijedom gore utvrđenih prava glasa nazočnih stečajnih vjerovnika razvidno je da Republika Hrvatska zastupana po ŽDO Vukovar ima ukupan postotak </w:t>
      </w:r>
      <w:r w:rsidR="00B34F02">
        <w:t xml:space="preserve">od 98,30% zbroja </w:t>
      </w:r>
      <w:r w:rsidR="00D068BE">
        <w:t xml:space="preserve">iznosa </w:t>
      </w:r>
      <w:r w:rsidR="00B34F02">
        <w:t>utvrđenih tražbina stečajnih vjerovnika, prema tome nespornu većinu glasova.</w:t>
      </w:r>
    </w:p>
    <w:p w:rsidRDefault="00B34F02" w:rsidP="008706C9" w:rsidR="00B34F02">
      <w:pPr>
        <w:ind w:firstLine="708"/>
        <w:jc w:val="both"/>
      </w:pPr>
    </w:p>
    <w:p w:rsidRDefault="00B34F02" w:rsidP="008706C9" w:rsidR="00B34F02">
      <w:pPr>
        <w:ind w:firstLine="708"/>
        <w:jc w:val="both"/>
      </w:pPr>
      <w:r>
        <w:t xml:space="preserve">Stečajni vjerovnik Alen </w:t>
      </w:r>
      <w:proofErr w:type="spellStart"/>
      <w:r>
        <w:t>Ivković</w:t>
      </w:r>
      <w:proofErr w:type="spellEnd"/>
      <w:r>
        <w:t xml:space="preserve"> </w:t>
      </w:r>
      <w:r w:rsidR="00D068BE">
        <w:t xml:space="preserve">(1,56%) </w:t>
      </w:r>
      <w:r>
        <w:t xml:space="preserve">i Stečajni vjerovnik CRM-SISTEMI d.o.o. </w:t>
      </w:r>
      <w:r w:rsidR="00D068BE">
        <w:t xml:space="preserve">(0,01%) </w:t>
      </w:r>
      <w:r>
        <w:t>zastupani po punomoćniku – odvjetniku predložili su ukidanje točke 1. i 5. Odluke Skupštine vjerovnika koje glase:</w:t>
      </w:r>
    </w:p>
    <w:p w:rsidRDefault="00B34F02" w:rsidP="008706C9" w:rsidR="00B34F02">
      <w:pPr>
        <w:ind w:firstLine="708"/>
        <w:jc w:val="both"/>
      </w:pPr>
    </w:p>
    <w:p w:rsidRDefault="00B34F02" w:rsidP="00B34F02" w:rsidR="00B34F02">
      <w:pPr>
        <w:pStyle w:val="Odlomakpopisa"/>
        <w:ind w:left="709"/>
        <w:jc w:val="both"/>
        <w:rPr>
          <w:bCs/>
        </w:rPr>
      </w:pPr>
      <w:r>
        <w:t xml:space="preserve">„1. </w:t>
      </w:r>
      <w:r w:rsidRPr="00771E5F">
        <w:rPr>
          <w:bCs/>
        </w:rPr>
        <w:t>Prihvaća se Izvješće stečajnog upravitelja o tijeku stečajnog postupka i stanju stečajne mase</w:t>
      </w:r>
      <w:r>
        <w:rPr>
          <w:bCs/>
        </w:rPr>
        <w:t xml:space="preserve"> i </w:t>
      </w:r>
    </w:p>
    <w:p w:rsidRDefault="00B34F02" w:rsidP="00B34F02" w:rsidR="00B34F02" w:rsidRPr="00B34F02">
      <w:pPr>
        <w:pStyle w:val="Odlomakpopisa"/>
        <w:numPr>
          <w:ilvl w:val="0"/>
          <w:numId w:val="10"/>
        </w:numPr>
        <w:jc w:val="both"/>
        <w:rPr>
          <w:bCs/>
        </w:rPr>
      </w:pPr>
      <w:r w:rsidRPr="00B34F02">
        <w:rPr>
          <w:bCs/>
        </w:rPr>
        <w:t xml:space="preserve">U odbor vjerovnika se pored već izabranih članova biraju predstavnik stečajnog vjerovnika Financijska agencija ispred stečajnih vjerovnika s malim tražbinama te </w:t>
      </w:r>
      <w:proofErr w:type="spellStart"/>
      <w:r w:rsidRPr="00B34F02">
        <w:rPr>
          <w:bCs/>
        </w:rPr>
        <w:t>Sanko</w:t>
      </w:r>
      <w:proofErr w:type="spellEnd"/>
      <w:r w:rsidRPr="00B34F02">
        <w:rPr>
          <w:bCs/>
        </w:rPr>
        <w:t xml:space="preserve"> Palež kao predstavnik prijašnjih dužnikovih radnika.".</w:t>
      </w:r>
    </w:p>
    <w:p w:rsidRDefault="00B34F02" w:rsidP="00B34F02" w:rsidR="00B34F02">
      <w:pPr>
        <w:pStyle w:val="Odlomakpopisa"/>
        <w:ind w:firstLine="708" w:left="0"/>
        <w:jc w:val="both"/>
      </w:pPr>
      <w:r>
        <w:lastRenderedPageBreak/>
        <w:t xml:space="preserve">Skupština vjerovnika većinom glasova ZA i to RH zastupan po ŽDO (98,30%), </w:t>
      </w:r>
      <w:proofErr w:type="spellStart"/>
      <w:r>
        <w:t>Sanko</w:t>
      </w:r>
      <w:proofErr w:type="spellEnd"/>
      <w:r>
        <w:t xml:space="preserve"> Palež – radnik (0,02%), Hrvatski centar za poljoprivredu, hranu i selo Zagreb (0,11%) što iznosi 98,43% iznosa zbroja utvrđenih tražbina stečajnih vjerovnika za svih 5 predloženih Odluka stečajnog upravitelja pa tako i za Odluke pod rednim brojem 1. i 5. koje A. </w:t>
      </w:r>
      <w:proofErr w:type="spellStart"/>
      <w:r>
        <w:t>Ivković</w:t>
      </w:r>
      <w:proofErr w:type="spellEnd"/>
      <w:r>
        <w:t xml:space="preserve"> odvjetnik iz Rijeke i CRM-SISTEMI d.o.o. predlažu ukidanje slijedom čega je Skupština vjerovnika većinom glasova iste i usvojila.</w:t>
      </w:r>
    </w:p>
    <w:p w:rsidRDefault="00B34F02" w:rsidP="00B34F02" w:rsidR="00B34F02">
      <w:pPr>
        <w:pStyle w:val="Odlomakpopisa"/>
        <w:ind w:firstLine="708" w:left="0"/>
        <w:jc w:val="both"/>
      </w:pPr>
    </w:p>
    <w:p w:rsidRDefault="00B34F02" w:rsidP="00B34F02" w:rsidR="005B30C6">
      <w:pPr>
        <w:pStyle w:val="Odlomakpopisa"/>
        <w:ind w:firstLine="708" w:left="0"/>
        <w:jc w:val="both"/>
      </w:pPr>
      <w:r>
        <w:t>Kao razlog za ukidanje u izreci navedenih Odluka Skupštine pod rednim brojem 1. i 5.</w:t>
      </w:r>
      <w:r w:rsidR="00C5092D">
        <w:t>,</w:t>
      </w:r>
      <w:r>
        <w:t xml:space="preserve"> A. </w:t>
      </w:r>
      <w:proofErr w:type="spellStart"/>
      <w:r>
        <w:t>Ivković</w:t>
      </w:r>
      <w:proofErr w:type="spellEnd"/>
      <w:r>
        <w:t xml:space="preserve"> i CRM-SISTEMI d.o.o. zastupani po punomoćniku – odvjetniku</w:t>
      </w:r>
      <w:r w:rsidR="00C5092D">
        <w:t xml:space="preserve"> u bitnom</w:t>
      </w:r>
      <w:r>
        <w:t xml:space="preserve"> navode i to</w:t>
      </w:r>
      <w:r w:rsidR="005B30C6">
        <w:t>:</w:t>
      </w:r>
    </w:p>
    <w:p w:rsidRDefault="00B34F02" w:rsidP="005B30C6" w:rsidR="00B34F02">
      <w:pPr>
        <w:pStyle w:val="Odlomakpopisa"/>
        <w:numPr>
          <w:ilvl w:val="0"/>
          <w:numId w:val="8"/>
        </w:numPr>
        <w:ind w:firstLine="709" w:left="0"/>
        <w:jc w:val="both"/>
      </w:pPr>
      <w:r w:rsidRPr="005B30C6">
        <w:rPr>
          <w:b/>
        </w:rPr>
        <w:t xml:space="preserve"> u odnosu na Odluku pod rednim brojem 1. Izvješće stečajnog upravitelja o tijeku stečajnog postupka i stanju stečajne</w:t>
      </w:r>
      <w:r w:rsidR="00C5092D" w:rsidRPr="005B30C6">
        <w:rPr>
          <w:b/>
        </w:rPr>
        <w:t xml:space="preserve"> mase</w:t>
      </w:r>
      <w:r w:rsidR="00C5092D">
        <w:t xml:space="preserve">, da u odnosu na svoje potraživanje A. </w:t>
      </w:r>
      <w:proofErr w:type="spellStart"/>
      <w:r w:rsidR="00C5092D">
        <w:t>Ivković</w:t>
      </w:r>
      <w:proofErr w:type="spellEnd"/>
      <w:r w:rsidR="00C5092D">
        <w:t xml:space="preserve"> odvjetnik iz Rijeke na ime zastupanja stečajnog dužnika u zadnjih 6 mjeseci prije otvaranja stečajnog postupka nad dužnikom ne može umanjiti svoj zahtjev za isplatom tražbine kao vjerovnika stečajne mase u iznosu koji Skupštini vjerovnika predlaže stečajni upravitelj i to u iznosu od 191.000,00 kn (potražuje preko 1.000.000,00 kn) navodeći da za isto posjeduje ovršnu ispravu – zadužnicu a temeljem koje zadužnice nije prijavio svoju tražbinu kao stečajni vjerovnik. Zadužnica je naime, izdana prije otvaranja stečajnog postupka.</w:t>
      </w:r>
    </w:p>
    <w:p w:rsidRDefault="004C7D86" w:rsidP="00B34F02" w:rsidR="004C7D86">
      <w:pPr>
        <w:pStyle w:val="Odlomakpopisa"/>
        <w:ind w:firstLine="708" w:left="0"/>
        <w:jc w:val="both"/>
      </w:pPr>
    </w:p>
    <w:p w:rsidRDefault="004C7D86" w:rsidP="00B34F02" w:rsidR="004C7D86">
      <w:pPr>
        <w:pStyle w:val="Odlomakpopisa"/>
        <w:ind w:firstLine="708" w:left="0"/>
        <w:jc w:val="both"/>
      </w:pPr>
      <w:r>
        <w:t xml:space="preserve">Stečajni upravitelj kao razlog isplate tražbine Alenu </w:t>
      </w:r>
      <w:proofErr w:type="spellStart"/>
      <w:r>
        <w:t>Ivković</w:t>
      </w:r>
      <w:proofErr w:type="spellEnd"/>
      <w:r>
        <w:t xml:space="preserve"> odvjetniku u Rijeci u umanjenom iznosu od 191.000,00 kn navodi da u stečajnoj masi nema dostatno sredstava za isplatu tako velikog iznosa koji A. </w:t>
      </w:r>
      <w:proofErr w:type="spellStart"/>
      <w:r>
        <w:t>Ivković</w:t>
      </w:r>
      <w:proofErr w:type="spellEnd"/>
      <w:r>
        <w:t xml:space="preserve"> potražuje a ujedno da smatra da su radnje koje je poduzeo kao vjerovnik stečajne mase neosnovane te predlaže da Alen </w:t>
      </w:r>
      <w:proofErr w:type="spellStart"/>
      <w:r>
        <w:t>Ivković</w:t>
      </w:r>
      <w:proofErr w:type="spellEnd"/>
      <w:r>
        <w:t xml:space="preserve"> pokrene parnični postupak radi utvrđivanja osnovanosti svog zahtjeva.</w:t>
      </w:r>
    </w:p>
    <w:p w:rsidRDefault="004C7D86" w:rsidP="00B34F02" w:rsidR="004C7D86">
      <w:pPr>
        <w:pStyle w:val="Odlomakpopisa"/>
        <w:ind w:firstLine="708" w:left="0"/>
        <w:jc w:val="both"/>
      </w:pPr>
    </w:p>
    <w:p w:rsidRDefault="004C7D86" w:rsidP="00B34F02" w:rsidR="004C7D86">
      <w:pPr>
        <w:pStyle w:val="Odlomakpopisa"/>
        <w:ind w:firstLine="708" w:left="0"/>
        <w:jc w:val="both"/>
      </w:pPr>
      <w:r>
        <w:t xml:space="preserve">Na Skupštini vjerovnika (str. 14 Zapisnika) vjerovnici RH zastupani po ŽDO, radnik </w:t>
      </w:r>
      <w:proofErr w:type="spellStart"/>
      <w:r>
        <w:t>Sanko</w:t>
      </w:r>
      <w:proofErr w:type="spellEnd"/>
      <w:r>
        <w:t xml:space="preserve"> Palež te Hrvatski centar za poljoprivredu, hranu i selo Zagreb usprotivili su se zahtjevu odvjetnika A. </w:t>
      </w:r>
      <w:proofErr w:type="spellStart"/>
      <w:r>
        <w:t>Ivković</w:t>
      </w:r>
      <w:proofErr w:type="spellEnd"/>
      <w:r>
        <w:t xml:space="preserve"> na ime tražbine za zastupanje prednika dužnika za zadnjih 6 mjeseci prije otvaranja st. postupka nad dužnikom te naveli da isti troškovi nisu bili potrebiti za zaštitu prednika stečajnog dužnika niti su pridonijeli poslovanju prednika st. dužnika a niti su postignuti bilo kakvi pozitivni rezultati za nastavak rada prednika st. dužnika jer u konačnici je i otvoren stečajni postupak nad dužnikom.</w:t>
      </w:r>
    </w:p>
    <w:p w:rsidRDefault="004C7D86" w:rsidP="00B34F02" w:rsidR="004C7D86">
      <w:pPr>
        <w:pStyle w:val="Odlomakpopisa"/>
        <w:ind w:firstLine="708" w:left="0"/>
        <w:jc w:val="both"/>
      </w:pPr>
    </w:p>
    <w:p w:rsidRDefault="004C7D86" w:rsidP="00B34F02" w:rsidR="004C7D86">
      <w:pPr>
        <w:pStyle w:val="Odlomakpopisa"/>
        <w:ind w:firstLine="708" w:left="0"/>
        <w:jc w:val="both"/>
      </w:pPr>
      <w:r>
        <w:t xml:space="preserve">Stečajni upravitelj je kao primjer osnova zahtjeva za koje smatra da je neosnovan na ime Alena </w:t>
      </w:r>
      <w:proofErr w:type="spellStart"/>
      <w:r>
        <w:t>Ivkovića</w:t>
      </w:r>
      <w:proofErr w:type="spellEnd"/>
      <w:r>
        <w:t xml:space="preserve"> kao vjerovnika stečajne mase naveo npr. naknada troškova za zastupanje dužnika na dva ročišta u prethodnom stečajnom postupku u ukupnom iznosu od 188.900,00 kn, sastav žalbe zbog ne donošenja rješenja o prijedlogu za obustavu ovrhe (šutnja uprave) 125.000,00 kn, sastav dvije požurnica upravnom tijelu 86.268,75 kn itd.</w:t>
      </w:r>
    </w:p>
    <w:p w:rsidRDefault="004C7D86" w:rsidP="00B34F02" w:rsidR="004C7D86">
      <w:pPr>
        <w:pStyle w:val="Odlomakpopisa"/>
        <w:ind w:firstLine="708" w:left="0"/>
        <w:jc w:val="both"/>
      </w:pPr>
    </w:p>
    <w:p w:rsidRDefault="004C7D86" w:rsidP="002141F8" w:rsidR="00DC026F">
      <w:pPr>
        <w:ind w:firstLine="708"/>
        <w:jc w:val="both"/>
      </w:pPr>
      <w:r>
        <w:t xml:space="preserve">Ujedno stečajni upravitelj je naveo da ukoliko se udovolji Alenu </w:t>
      </w:r>
      <w:proofErr w:type="spellStart"/>
      <w:r>
        <w:t>Ivkoviću</w:t>
      </w:r>
      <w:proofErr w:type="spellEnd"/>
      <w:r>
        <w:t xml:space="preserve"> odvjetniku iz Rijeke</w:t>
      </w:r>
      <w:r w:rsidR="00317422">
        <w:t xml:space="preserve"> te isplati cjelokupan iznos koji isti potražuje da u tom slučaju stečajna masa ne bi bila dostatna za ispunjenje njegove tražbine budući je ukupno utvrđena vrijednost svih nekretnina stečajnog dužnika 8.640.800,00 kn a da su navedene nekretnine opterećene </w:t>
      </w:r>
      <w:proofErr w:type="spellStart"/>
      <w:r w:rsidR="00317422">
        <w:t>razlučnim</w:t>
      </w:r>
      <w:proofErr w:type="spellEnd"/>
      <w:r w:rsidR="00317422">
        <w:t xml:space="preserve"> pravima, pokretnine procijenjene na iznos od 124.786,80 kn a prihod od zakupnine ne prelazi 250.000,00 kn bruto što znači da ukupno utvrđena vrijednost stečajne mase ne prelazi 9.000.000,00 kn</w:t>
      </w:r>
      <w:r w:rsidR="00DC026F">
        <w:t>,</w:t>
      </w:r>
      <w:r w:rsidR="00317422">
        <w:t xml:space="preserve"> </w:t>
      </w:r>
      <w:r w:rsidR="00DC026F">
        <w:t xml:space="preserve">pod pretpostavkom da se sve nekretnine prodaju na I. javnoj dražbi za 75% utvrđene vrijednosti  odnosno za iznos od 6.480.600,00 kn ( što je obzirom na dosadašnju praksu prodaje na javnim dražbama, a imajući u vidu njihovo stanje i lokaciju gotovo nemoguće) te da se od unovčenog iznosa na ime troškova utvrđivanja i unovčenja </w:t>
      </w:r>
      <w:r w:rsidR="00DC026F">
        <w:lastRenderedPageBreak/>
        <w:t xml:space="preserve">ustegne iznos od 648.060,00 kn ( 10%) proizlazi kako navedena sredstva vjerojatno ne bi bila dostatna za namirenje troškova stečajnog postupka, a kamo li za podmirenje ostalih obveza stečajne mase iz čl. 156. SZ-a. </w:t>
      </w:r>
    </w:p>
    <w:p w:rsidRDefault="00DC026F" w:rsidP="00DC026F" w:rsidR="00DC026F">
      <w:pPr>
        <w:jc w:val="both"/>
      </w:pPr>
    </w:p>
    <w:p w:rsidRDefault="00DC026F" w:rsidP="00DC026F" w:rsidR="00DC026F">
      <w:pPr>
        <w:jc w:val="both"/>
      </w:pPr>
      <w:r>
        <w:tab/>
        <w:t xml:space="preserve">Punomoćnica vjerovnika Alena </w:t>
      </w:r>
      <w:proofErr w:type="spellStart"/>
      <w:r>
        <w:t>Ivković</w:t>
      </w:r>
      <w:proofErr w:type="spellEnd"/>
      <w:r>
        <w:t xml:space="preserve"> navela je da eventualno pristaje na umanjenje potraživanja ali ne pristaje na iznos od 191.000,00 kn.</w:t>
      </w:r>
    </w:p>
    <w:p w:rsidRDefault="00DC026F" w:rsidP="00DC026F" w:rsidR="00DC026F">
      <w:pPr>
        <w:jc w:val="both"/>
      </w:pPr>
    </w:p>
    <w:p w:rsidRDefault="00DC026F" w:rsidP="00DC026F" w:rsidR="00DC026F">
      <w:pPr>
        <w:jc w:val="both"/>
      </w:pPr>
      <w:r>
        <w:tab/>
        <w:t xml:space="preserve">U odnosu na preostalo Izvješće stečajnog upravitelja stečajni vjerovnici A. </w:t>
      </w:r>
      <w:proofErr w:type="spellStart"/>
      <w:r>
        <w:t>Ivković</w:t>
      </w:r>
      <w:proofErr w:type="spellEnd"/>
      <w:r>
        <w:t xml:space="preserve"> i CRM-SISTEMI d.o.o. nisu imali primjedbe iako su predložili ukidanje točke 1. Skupštine vjerovnika o prihvaćanju Izvješća stečajnog upravitelja.</w:t>
      </w:r>
    </w:p>
    <w:p w:rsidRDefault="00DC026F" w:rsidP="00DC026F" w:rsidR="00DC026F">
      <w:pPr>
        <w:jc w:val="both"/>
      </w:pPr>
    </w:p>
    <w:p w:rsidRDefault="00DC026F" w:rsidP="00DC026F" w:rsidR="007A649E">
      <w:pPr>
        <w:jc w:val="both"/>
      </w:pPr>
      <w:r>
        <w:tab/>
        <w:t xml:space="preserve">Cijeneći razloge zbog kojih </w:t>
      </w:r>
      <w:r w:rsidR="00CD44D4">
        <w:t xml:space="preserve">su </w:t>
      </w:r>
      <w:r>
        <w:t xml:space="preserve">A. </w:t>
      </w:r>
      <w:proofErr w:type="spellStart"/>
      <w:r>
        <w:t>Ivković</w:t>
      </w:r>
      <w:proofErr w:type="spellEnd"/>
      <w:r>
        <w:t xml:space="preserve"> odvjetnik iz Rijeke i CRM-SISTEMI d.o.o. predl</w:t>
      </w:r>
      <w:r w:rsidR="00CD44D4">
        <w:t>ožili</w:t>
      </w:r>
      <w:r>
        <w:t xml:space="preserve"> </w:t>
      </w:r>
      <w:r w:rsidR="00CD44D4">
        <w:t>ukidanje navedene</w:t>
      </w:r>
      <w:r>
        <w:t xml:space="preserve"> Odluk</w:t>
      </w:r>
      <w:r w:rsidR="00CD44D4">
        <w:t>e</w:t>
      </w:r>
      <w:r>
        <w:t xml:space="preserve"> Skupštine vjerovnika kojom je prihvaćeno Izvješće stečajnog upravitelja sud je utvrdio da se odnosi isključivo na isplatu iznosa odvjetniku Alenu </w:t>
      </w:r>
      <w:proofErr w:type="spellStart"/>
      <w:r>
        <w:t>Ivković</w:t>
      </w:r>
      <w:proofErr w:type="spellEnd"/>
      <w:r>
        <w:t xml:space="preserve"> iz Rijeke na ime tražbine za zastupanje dužnika prije otvaranja stečajnog postupka slijedom čega je sud utvrdio da ista nije u suprotnosti sa zajedničkim interesom stečajnih vjerovnika.</w:t>
      </w:r>
    </w:p>
    <w:p w:rsidRDefault="007A649E" w:rsidP="00DC026F" w:rsidR="007A649E">
      <w:pPr>
        <w:jc w:val="both"/>
      </w:pPr>
    </w:p>
    <w:p w:rsidRDefault="005B30C6" w:rsidP="005B30C6" w:rsidR="005B30C6" w:rsidRPr="005B30C6">
      <w:pPr>
        <w:pStyle w:val="Odlomakpopisa"/>
        <w:numPr>
          <w:ilvl w:val="0"/>
          <w:numId w:val="8"/>
        </w:numPr>
        <w:ind w:firstLine="708" w:left="0"/>
        <w:jc w:val="both"/>
      </w:pPr>
      <w:r w:rsidRPr="005B30C6">
        <w:rPr>
          <w:b/>
        </w:rPr>
        <w:t>u odno</w:t>
      </w:r>
      <w:r>
        <w:rPr>
          <w:b/>
        </w:rPr>
        <w:t>su na Odluku pod rednim brojem 5</w:t>
      </w:r>
      <w:r w:rsidRPr="005B30C6">
        <w:rPr>
          <w:b/>
        </w:rPr>
        <w:t>.</w:t>
      </w:r>
      <w:r>
        <w:rPr>
          <w:b/>
        </w:rPr>
        <w:t>:</w:t>
      </w:r>
      <w:r w:rsidRPr="005B30C6">
        <w:rPr>
          <w:b/>
        </w:rPr>
        <w:t xml:space="preserve"> </w:t>
      </w:r>
      <w:r>
        <w:rPr>
          <w:b/>
        </w:rPr>
        <w:t>"</w:t>
      </w:r>
      <w:r w:rsidRPr="005B30C6">
        <w:rPr>
          <w:b/>
          <w:bCs/>
        </w:rPr>
        <w:t xml:space="preserve">U odbor vjerovnika se pored već izabranih članova biraju predstavnik stečajnog vjerovnika Financijska agencija ispred stečajnih vjerovnika s malim tražbinama te </w:t>
      </w:r>
      <w:proofErr w:type="spellStart"/>
      <w:r w:rsidRPr="005B30C6">
        <w:rPr>
          <w:b/>
          <w:bCs/>
        </w:rPr>
        <w:t>Sanko</w:t>
      </w:r>
      <w:proofErr w:type="spellEnd"/>
      <w:r w:rsidRPr="005B30C6">
        <w:rPr>
          <w:b/>
          <w:bCs/>
        </w:rPr>
        <w:t xml:space="preserve"> Palež radnik</w:t>
      </w:r>
      <w:r>
        <w:rPr>
          <w:b/>
          <w:bCs/>
        </w:rPr>
        <w:t>":</w:t>
      </w:r>
    </w:p>
    <w:p w:rsidRDefault="005B30C6" w:rsidP="005B30C6" w:rsidR="002141F8">
      <w:pPr>
        <w:jc w:val="both"/>
      </w:pPr>
      <w:r w:rsidRPr="005B30C6">
        <w:rPr>
          <w:bCs/>
        </w:rPr>
        <w:t>s</w:t>
      </w:r>
      <w:r w:rsidR="007A649E">
        <w:t xml:space="preserve">tečajni upravitelj je na Skupštini vjerovnika predložio da se Odbor vjerovnika koji je osnovan na izvještajnom ročištu 28.9.2017. g. u sastavu od 3 člana i to RH zastupana po ŽDO, CRM-SISTEMI d.o.o. i Hrvatski centar za poljoprivredu, hranu i selo Zagreb proširi </w:t>
      </w:r>
      <w:r w:rsidR="002141F8">
        <w:t xml:space="preserve">s još dva člana od kojih da bi barem jedan trebao biti ispred bivših dužnikovih radnika na način da se dodaju dva člana Odbora vjerovnika i imenuje </w:t>
      </w:r>
      <w:proofErr w:type="spellStart"/>
      <w:r w:rsidR="002141F8">
        <w:t>Sanko</w:t>
      </w:r>
      <w:proofErr w:type="spellEnd"/>
      <w:r w:rsidR="002141F8">
        <w:t xml:space="preserve"> Palež radnik i FINA Osijek.</w:t>
      </w:r>
    </w:p>
    <w:p w:rsidRDefault="002141F8" w:rsidP="00DC026F" w:rsidR="002141F8">
      <w:pPr>
        <w:jc w:val="both"/>
      </w:pPr>
    </w:p>
    <w:p w:rsidRDefault="002141F8" w:rsidP="002141F8" w:rsidR="002141F8">
      <w:pPr>
        <w:jc w:val="both"/>
      </w:pPr>
      <w:r>
        <w:tab/>
        <w:t>Ovo iz razloga, stečajni upravitelj je naveo (str. 21 Zapisnika Skupštine vjerovnika – str. 1042 spisa) kako dva od</w:t>
      </w:r>
      <w:r w:rsidRPr="002141F8">
        <w:t xml:space="preserve"> </w:t>
      </w:r>
      <w:r>
        <w:t xml:space="preserve">tri člana odbora vjerovnika imaju prebivalište u Zagrebu odnosno Svetoj Nedjelji te je zbog njihovih poslovnih obveza vrlo teško uskladiti termine održavanja sjednica, to je funkcioniranje odbora vjerovnika vrlo otežano. </w:t>
      </w:r>
    </w:p>
    <w:p w:rsidRDefault="005B30C6" w:rsidP="002141F8" w:rsidR="005B30C6">
      <w:pPr>
        <w:jc w:val="both"/>
      </w:pPr>
    </w:p>
    <w:p w:rsidRDefault="005B30C6" w:rsidP="005B30C6" w:rsidR="005B30C6">
      <w:pPr>
        <w:ind w:firstLine="708"/>
        <w:jc w:val="both"/>
      </w:pPr>
      <w:r>
        <w:t xml:space="preserve">Vjerovnik A. </w:t>
      </w:r>
      <w:proofErr w:type="spellStart"/>
      <w:r>
        <w:t>Ivković</w:t>
      </w:r>
      <w:proofErr w:type="spellEnd"/>
      <w:r>
        <w:t xml:space="preserve"> se usprotivio proširenju Odbora vjerovnika za dodatna dva člana smatrajući da će opteretiti stečajnu masu zbog troškova na ime nagrade članovima OV na što se stečajni vjerovnik RH zastupan po zamjenici ŽDO očitovao da su nagrade članovima OV niske 150,00 kn slijedom čega se nikako ne mogu uvažiti razlozi A. </w:t>
      </w:r>
      <w:proofErr w:type="spellStart"/>
      <w:r>
        <w:t>Ivković</w:t>
      </w:r>
      <w:proofErr w:type="spellEnd"/>
      <w:r w:rsidR="006E0498">
        <w:t xml:space="preserve"> te se suglasila za proširenje OV za dodatna dva člana kako je to predložio stečajni upravitelj</w:t>
      </w:r>
      <w:r>
        <w:t xml:space="preserve">. </w:t>
      </w:r>
    </w:p>
    <w:p w:rsidRDefault="002141F8" w:rsidP="002141F8" w:rsidR="002141F8">
      <w:pPr>
        <w:jc w:val="both"/>
      </w:pPr>
    </w:p>
    <w:p w:rsidRDefault="002141F8" w:rsidP="002141F8" w:rsidR="002141F8">
      <w:pPr>
        <w:jc w:val="both"/>
      </w:pPr>
      <w:r>
        <w:tab/>
        <w:t>Ujedno na upi</w:t>
      </w:r>
      <w:r w:rsidR="005B30C6">
        <w:t>t</w:t>
      </w:r>
      <w:r>
        <w:t xml:space="preserve"> vjerovnika A. </w:t>
      </w:r>
      <w:proofErr w:type="spellStart"/>
      <w:r>
        <w:t>Ivković</w:t>
      </w:r>
      <w:proofErr w:type="spellEnd"/>
      <w:r w:rsidR="005B30C6">
        <w:t>,</w:t>
      </w:r>
      <w:r>
        <w:t xml:space="preserve"> vjerovnik Hrvatski centar za poljoprivredu, hranu i selo Zagreb se očitovao </w:t>
      </w:r>
      <w:r w:rsidR="005B30C6">
        <w:t>da</w:t>
      </w:r>
      <w:r>
        <w:t xml:space="preserve"> </w:t>
      </w:r>
      <w:r w:rsidR="005B30C6">
        <w:t>predstavnici navedenog vjerovnika dolaze na sjednice Odbora vjerovnika i Skupštinu iz Zagreba te da nemaju predstavnike u Osijeku.</w:t>
      </w:r>
      <w:r>
        <w:t xml:space="preserve"> </w:t>
      </w:r>
    </w:p>
    <w:p w:rsidRDefault="00DC026F" w:rsidP="005B30C6" w:rsidR="006E0498">
      <w:pPr>
        <w:tabs>
          <w:tab w:pos="7065" w:val="left"/>
        </w:tabs>
        <w:jc w:val="both"/>
      </w:pPr>
      <w:r>
        <w:t xml:space="preserve"> </w:t>
      </w:r>
    </w:p>
    <w:p w:rsidRDefault="006E0498" w:rsidP="008C642E" w:rsidR="007D0B09">
      <w:pPr>
        <w:jc w:val="both"/>
      </w:pPr>
      <w:r>
        <w:tab/>
      </w:r>
      <w:r w:rsidR="00CD44D4">
        <w:t xml:space="preserve">Cijeneći razloge zbog kojih su A. </w:t>
      </w:r>
      <w:proofErr w:type="spellStart"/>
      <w:r w:rsidR="00CD44D4">
        <w:t>Ivković</w:t>
      </w:r>
      <w:proofErr w:type="spellEnd"/>
      <w:r w:rsidR="00CD44D4">
        <w:t xml:space="preserve"> odvjetnik iz Rijeke i CRM-SISTEMI d.o.o. predložili ukidanje navedene Odluke Skupštine vjerovnika za proširenjem Odbora vjerovnika za dodatna dva člana radnika </w:t>
      </w:r>
      <w:proofErr w:type="spellStart"/>
      <w:r w:rsidR="00CD44D4">
        <w:t>Sanko</w:t>
      </w:r>
      <w:proofErr w:type="spellEnd"/>
      <w:r w:rsidR="00CD44D4">
        <w:t xml:space="preserve"> Palež iz Osijeka te FINA Osijek da će se isplatom nagrade (150,00 kn po sjednici odbora) opteretiti stečajna masa sud utvrdio da isti nije osnovan budući da upravo suprotno proširenjem Odbora vjerovnika za dodatna dva člana omogućit će se uredno i redovito održavanje sjednica Odbora vjerovnika i time zaštititi interesi stečajnih vjerovnika u ovom stečajnom postupku (čl. 96 Stečajnog zakona NN br. 71/15 i 104/17</w:t>
      </w:r>
      <w:r w:rsidR="008C642E">
        <w:t xml:space="preserve"> dalje: SZ</w:t>
      </w:r>
      <w:r w:rsidR="00CD44D4">
        <w:t>).</w:t>
      </w:r>
    </w:p>
    <w:p w:rsidRDefault="00611146" w:rsidP="006E0498" w:rsidR="006E0498">
      <w:pPr>
        <w:jc w:val="both"/>
      </w:pPr>
      <w:r>
        <w:lastRenderedPageBreak/>
        <w:tab/>
      </w:r>
    </w:p>
    <w:p w:rsidRDefault="00276D50" w:rsidP="00611146" w:rsidR="008C642E">
      <w:pPr>
        <w:jc w:val="both"/>
      </w:pPr>
      <w:r>
        <w:tab/>
      </w:r>
      <w:r w:rsidR="007D0B09">
        <w:t xml:space="preserve">Sukladno čl. </w:t>
      </w:r>
      <w:r w:rsidR="008C642E">
        <w:t>108 SZ</w:t>
      </w:r>
      <w:r w:rsidR="007D0B09">
        <w:t xml:space="preserve"> sud će ukinuti odluku skupštine vjerovnika ako je koja od odluka skupštine vjerovnika u suprotnosti sa zajedničkim interesom stečajnih vjerovnika. </w:t>
      </w:r>
    </w:p>
    <w:p w:rsidRDefault="008C642E" w:rsidP="008C642E" w:rsidR="00611146" w:rsidRPr="004835FB">
      <w:pPr>
        <w:jc w:val="both"/>
      </w:pPr>
      <w:r>
        <w:tab/>
        <w:t xml:space="preserve">Slijedom navedenog, </w:t>
      </w:r>
      <w:r w:rsidR="00D068BE">
        <w:t xml:space="preserve">sud je utvrdio da Odluke Skupštine vjerovnika navedene u izreci ovoga Rješenja su u zajedničkom interesu stečajnih vjerovnika </w:t>
      </w:r>
      <w:r>
        <w:t xml:space="preserve">a kako je to gore obrazloženo, </w:t>
      </w:r>
      <w:r w:rsidR="00D068BE">
        <w:t xml:space="preserve">te je valjalo </w:t>
      </w:r>
      <w:r>
        <w:t xml:space="preserve">zahtjev A. </w:t>
      </w:r>
      <w:proofErr w:type="spellStart"/>
      <w:r>
        <w:t>Ivković</w:t>
      </w:r>
      <w:proofErr w:type="spellEnd"/>
      <w:r>
        <w:t xml:space="preserve"> i CRM-SISTEMI d.o.o. </w:t>
      </w:r>
      <w:r w:rsidR="00D068BE">
        <w:t>utvrditi</w:t>
      </w:r>
      <w:r>
        <w:t xml:space="preserve"> neosnovanim </w:t>
      </w:r>
      <w:r w:rsidR="00D068BE">
        <w:t>i</w:t>
      </w:r>
      <w:r>
        <w:t xml:space="preserve"> odlučiti kao u izreci.</w:t>
      </w:r>
    </w:p>
    <w:p w:rsidRDefault="00611146" w:rsidP="00611146" w:rsidR="00611146">
      <w:pPr>
        <w:ind w:firstLine="709"/>
        <w:jc w:val="both"/>
      </w:pPr>
    </w:p>
    <w:p w:rsidRDefault="00D25BFE" w:rsidP="0088785F" w:rsidR="00D25BFE">
      <w:pPr>
        <w:jc w:val="both"/>
      </w:pPr>
    </w:p>
    <w:p w:rsidRDefault="00483421" w:rsidP="00CC0773" w:rsidR="00367219">
      <w:pPr>
        <w:jc w:val="both"/>
      </w:pPr>
      <w:r>
        <w:tab/>
      </w:r>
    </w:p>
    <w:p w:rsidRDefault="00A4100E" w:rsidP="00A4100E" w:rsidR="005F1DCE">
      <w:pPr>
        <w:tabs>
          <w:tab w:pos="4536" w:val="center"/>
          <w:tab w:pos="6510" w:val="left"/>
        </w:tabs>
      </w:pPr>
      <w:r>
        <w:tab/>
      </w:r>
      <w:r w:rsidR="00CE0431">
        <w:t>U Osijeku</w:t>
      </w:r>
      <w:r w:rsidR="009B13D6">
        <w:t xml:space="preserve"> </w:t>
      </w:r>
      <w:r w:rsidR="00CD44D4">
        <w:t>11. srpnja</w:t>
      </w:r>
      <w:r>
        <w:t xml:space="preserve"> 2018. g.</w:t>
      </w:r>
    </w:p>
    <w:p w:rsidRDefault="005F1DCE" w:rsidP="00CC0773" w:rsidR="005F1DCE">
      <w:pPr>
        <w:jc w:val="center"/>
      </w:pPr>
    </w:p>
    <w:p w:rsidRDefault="005F1DCE" w:rsidP="00CC12C2" w:rsidR="005F1DCE"/>
    <w:p w:rsidRDefault="00D25BFE" w:rsidP="00CC0773" w:rsidR="00D25BFE">
      <w:pPr>
        <w:jc w:val="center"/>
      </w:pPr>
    </w:p>
    <w:p w:rsidRDefault="005F1DCE" w:rsidP="00CC0773" w:rsidR="00D25BFE">
      <w:r>
        <w:t xml:space="preserve">Zapisničar: </w:t>
      </w:r>
      <w:r w:rsidR="009B13D6">
        <w:t>Danijela Sekulić</w:t>
      </w:r>
    </w:p>
    <w:p w:rsidRDefault="009B13D6" w:rsidP="009B13D6" w:rsidR="005F1DCE">
      <w:pPr>
        <w:jc w:val="center"/>
      </w:pPr>
      <w:r>
        <w:t xml:space="preserve">                                                                                 </w:t>
      </w:r>
      <w:r w:rsidR="00B63E03">
        <w:t xml:space="preserve">                             </w:t>
      </w:r>
      <w:r>
        <w:t xml:space="preserve"> </w:t>
      </w:r>
      <w:r w:rsidR="00B63E03">
        <w:t>STEČAJNA SUTKINJA</w:t>
      </w:r>
    </w:p>
    <w:p w:rsidRDefault="005F1DCE" w:rsidP="00CC12C2" w:rsidR="00CC0773" w:rsidRPr="00CC12C2">
      <w:pPr>
        <w:jc w:val="center"/>
      </w:pPr>
      <w:r>
        <w:t xml:space="preserve">                                                                                                                   </w:t>
      </w:r>
      <w:r w:rsidR="009B13D6">
        <w:t>Nada Roso</w:t>
      </w:r>
    </w:p>
    <w:p w:rsidRDefault="00CC0773" w:rsidP="00CC0773" w:rsidR="00CC0773">
      <w:pPr>
        <w:jc w:val="both"/>
        <w:rPr>
          <w:b/>
        </w:rPr>
      </w:pP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nezadovoljna stranka može </w:t>
      </w:r>
      <w:r w:rsidR="005F1DCE">
        <w:t>uložiti</w:t>
      </w:r>
      <w:r>
        <w:t xml:space="preserve"> žalbu Visokom trgovačkom sudu Republike Hrvatske u Zagrebu u roku od 8 dana pismeno u 3 primjerka putem ovog suda.</w:t>
      </w:r>
    </w:p>
    <w:p w:rsidRDefault="00D25BFE" w:rsidP="00CC0773" w:rsidR="00D25BFE">
      <w:pPr>
        <w:jc w:val="both"/>
      </w:pPr>
    </w:p>
    <w:p w:rsidRDefault="005F1DCE" w:rsidP="00CC0773" w:rsidR="005F1DCE">
      <w:pPr>
        <w:jc w:val="both"/>
      </w:pPr>
    </w:p>
    <w:p w:rsidRDefault="0088785F" w:rsidP="00CC0773" w:rsidR="0088785F">
      <w:pPr>
        <w:jc w:val="both"/>
      </w:pPr>
    </w:p>
    <w:p w:rsidRDefault="0088785F" w:rsidP="00CC0773" w:rsidR="0088785F">
      <w:pPr>
        <w:jc w:val="both"/>
      </w:pPr>
    </w:p>
    <w:p w:rsidRDefault="00A663FF" w:rsidP="00CC0773" w:rsidR="00A663FF">
      <w:pPr>
        <w:jc w:val="both"/>
      </w:pPr>
      <w:r>
        <w:t>DNA:</w:t>
      </w:r>
    </w:p>
    <w:p w:rsidRDefault="0088785F" w:rsidP="005A6D5F" w:rsidR="00144E85">
      <w:pPr>
        <w:numPr>
          <w:ilvl w:val="0"/>
          <w:numId w:val="2"/>
        </w:numPr>
        <w:jc w:val="both"/>
      </w:pPr>
      <w:r>
        <w:t>e-</w:t>
      </w:r>
      <w:proofErr w:type="spellStart"/>
      <w:r w:rsidR="00144E85">
        <w:t>ogl</w:t>
      </w:r>
      <w:proofErr w:type="spellEnd"/>
      <w:r w:rsidR="00144E85">
        <w:t>. pl.</w:t>
      </w:r>
      <w:r w:rsidR="00331041">
        <w:t xml:space="preserve"> </w:t>
      </w:r>
    </w:p>
    <w:p w:rsidRDefault="00D068BE" w:rsidP="005A6D5F" w:rsidR="00D068BE">
      <w:pPr>
        <w:numPr>
          <w:ilvl w:val="0"/>
          <w:numId w:val="2"/>
        </w:numPr>
        <w:jc w:val="both"/>
      </w:pPr>
      <w:r>
        <w:t xml:space="preserve">za A. </w:t>
      </w:r>
      <w:proofErr w:type="spellStart"/>
      <w:r>
        <w:t>Ivković</w:t>
      </w:r>
      <w:proofErr w:type="spellEnd"/>
      <w:r>
        <w:t xml:space="preserve"> i CRM-SISTEMI d.o.o. – punomoćnik Alen </w:t>
      </w:r>
      <w:proofErr w:type="spellStart"/>
      <w:r>
        <w:t>Ivković</w:t>
      </w:r>
      <w:proofErr w:type="spellEnd"/>
      <w:r>
        <w:t xml:space="preserve"> odvjetnik iz Rijeke, Užarska 28</w:t>
      </w:r>
    </w:p>
    <w:p w:rsidRDefault="00D068BE" w:rsidP="005A6D5F" w:rsidR="00D068BE">
      <w:pPr>
        <w:numPr>
          <w:ilvl w:val="0"/>
          <w:numId w:val="2"/>
        </w:numPr>
        <w:jc w:val="both"/>
      </w:pPr>
      <w:r>
        <w:t>st. uprav. Tihomir Zec</w:t>
      </w:r>
    </w:p>
    <w:p w:rsidRDefault="00D068BE" w:rsidP="005A6D5F" w:rsidR="00144E85">
      <w:pPr>
        <w:numPr>
          <w:ilvl w:val="0"/>
          <w:numId w:val="2"/>
        </w:numPr>
        <w:jc w:val="both"/>
      </w:pPr>
      <w:r>
        <w:t>VTS</w:t>
      </w:r>
    </w:p>
    <w:p w:rsidRDefault="00144E85" w:rsidP="00144E85" w:rsidR="00144E85">
      <w:pPr>
        <w:jc w:val="both"/>
      </w:pPr>
    </w:p>
    <w:p w:rsidRDefault="007F3265" w:rsidP="00144E85" w:rsidR="007F3265">
      <w:pPr>
        <w:jc w:val="both"/>
      </w:pPr>
    </w:p>
    <w:p w:rsidRDefault="007F3265" w:rsidP="00144E85" w:rsidR="007F3265">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C74E22" w:rsidP="009D3825" w:rsidR="0088785F">
      <w:pPr>
        <w:ind w:firstLine="708"/>
        <w:jc w:val="both"/>
      </w:pPr>
      <w:r>
        <w:t xml:space="preserve">          </w:t>
      </w:r>
      <w:r>
        <w:tab/>
      </w:r>
      <w:r>
        <w:tab/>
      </w:r>
      <w:r>
        <w:tab/>
      </w:r>
      <w:r>
        <w:tab/>
      </w:r>
      <w:r>
        <w:tab/>
      </w:r>
      <w:r>
        <w:tab/>
      </w:r>
      <w:r>
        <w:tab/>
      </w:r>
      <w:r>
        <w:tab/>
      </w:r>
      <w:bookmarkStart w:name="_GoBack" w:id="0"/>
      <w:bookmarkEnd w:id="0"/>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7F3265" w:rsidP="00144E85" w:rsidR="007F3265">
      <w:pPr>
        <w:jc w:val="both"/>
      </w:pPr>
    </w:p>
    <w:p w:rsidRDefault="00B63E03" w:rsidP="00FE00BE" w:rsidR="007F3265" w:rsidRPr="005F1DCE">
      <w:pPr>
        <w:tabs>
          <w:tab w:pos="4536" w:val="center"/>
          <w:tab w:pos="9072" w:val="right"/>
        </w:tabs>
      </w:pPr>
      <w:r>
        <w:tab/>
      </w:r>
      <w:r w:rsidR="007F3265">
        <w:t xml:space="preserve">                                                                                  </w:t>
      </w:r>
      <w:r>
        <w:t xml:space="preserve">                             </w:t>
      </w:r>
    </w:p>
    <w:p w:rsidRDefault="007F3265" w:rsidP="00144E85" w:rsidR="007F3265">
      <w:pPr>
        <w:jc w:val="both"/>
      </w:pPr>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70DE" w:rsidP="00E5585D" w:rsidR="004C70DE">
      <w:r>
        <w:separator/>
      </w:r>
    </w:p>
  </w:endnote>
  <w:endnote w:id="0" w:type="continuationSeparator">
    <w:p w:rsidRDefault="004C70DE" w:rsidP="00E5585D" w:rsidR="004C70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70DE" w:rsidP="00E5585D" w:rsidR="004C70DE">
      <w:r>
        <w:separator/>
      </w:r>
    </w:p>
  </w:footnote>
  <w:footnote w:id="0" w:type="continuationSeparator">
    <w:p w:rsidRDefault="004C70DE" w:rsidP="00E5585D" w:rsidR="004C70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9D3825">
      <w:rPr>
        <w:noProof/>
      </w:rPr>
      <w:t>5</w:t>
    </w:r>
    <w:r>
      <w:fldChar w:fldCharType="end"/>
    </w:r>
  </w:p>
  <w:p w:rsidRDefault="008C642E" w:rsidP="008C642E" w:rsidR="008C642E" w:rsidRPr="00847790">
    <w:pPr>
      <w:jc w:val="right"/>
      <w:rPr>
        <w:rStyle w:val="Naglaeno"/>
        <w:b w:val="false"/>
        <w:bCs w:val="false"/>
      </w:rPr>
    </w:pPr>
    <w:r w:rsidRPr="00847790">
      <w:t>6 St-</w:t>
    </w:r>
    <w:r>
      <w:t>517/16-175</w:t>
    </w:r>
  </w:p>
  <w:p w:rsidRDefault="002F06A8" w:rsidP="008C642E" w:rsidR="002F06A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D542C"/>
    <w:multiLevelType w:val="hybridMultilevel"/>
    <w:tmpl w:val="A9CA5806"/>
    <w:lvl w:tplc="041A000F"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591CEE"/>
    <w:multiLevelType w:val="hybridMultilevel"/>
    <w:tmpl w:val="C77C820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0631CC"/>
    <w:multiLevelType w:val="hybridMultilevel"/>
    <w:tmpl w:val="0060BD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4D2970"/>
    <w:multiLevelType w:val="hybridMultilevel"/>
    <w:tmpl w:val="655E4DBC"/>
    <w:lvl w:tplc="862E0970" w:ilvl="0">
      <w:start w:val="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B66693B"/>
    <w:multiLevelType w:val="hybridMultilevel"/>
    <w:tmpl w:val="9BB05092"/>
    <w:lvl w:tplc="066E22E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133680"/>
    <w:multiLevelType w:val="hybridMultilevel"/>
    <w:tmpl w:val="7E921A4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9">
    <w:nsid w:val="6FEC004E"/>
    <w:multiLevelType w:val="hybridMultilevel"/>
    <w:tmpl w:val="A65A6DE6"/>
    <w:lvl w:tplc="C828466A"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8"/>
  </w:num>
  <w:num w:numId="2">
    <w:abstractNumId w:val="7"/>
  </w:num>
  <w:num w:numId="3">
    <w:abstractNumId w:val="4"/>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7653C"/>
    <w:rsid w:val="00086B16"/>
    <w:rsid w:val="000A3EB4"/>
    <w:rsid w:val="000F748C"/>
    <w:rsid w:val="00144E85"/>
    <w:rsid w:val="00173BF8"/>
    <w:rsid w:val="001E05D5"/>
    <w:rsid w:val="002124EE"/>
    <w:rsid w:val="002133C0"/>
    <w:rsid w:val="002141F8"/>
    <w:rsid w:val="00223D66"/>
    <w:rsid w:val="00234854"/>
    <w:rsid w:val="00256CDC"/>
    <w:rsid w:val="002607B5"/>
    <w:rsid w:val="00260DE1"/>
    <w:rsid w:val="00276D50"/>
    <w:rsid w:val="002927DD"/>
    <w:rsid w:val="002F06A8"/>
    <w:rsid w:val="00317422"/>
    <w:rsid w:val="00331041"/>
    <w:rsid w:val="0034238C"/>
    <w:rsid w:val="0036209B"/>
    <w:rsid w:val="0036637D"/>
    <w:rsid w:val="00367219"/>
    <w:rsid w:val="00383660"/>
    <w:rsid w:val="003A7DFD"/>
    <w:rsid w:val="003B17FD"/>
    <w:rsid w:val="003C0950"/>
    <w:rsid w:val="003C6CFC"/>
    <w:rsid w:val="003C73CA"/>
    <w:rsid w:val="003D1B3D"/>
    <w:rsid w:val="00444289"/>
    <w:rsid w:val="00454B5F"/>
    <w:rsid w:val="00473872"/>
    <w:rsid w:val="00483421"/>
    <w:rsid w:val="004A4D12"/>
    <w:rsid w:val="004C70DE"/>
    <w:rsid w:val="004C7D86"/>
    <w:rsid w:val="0052195A"/>
    <w:rsid w:val="00574743"/>
    <w:rsid w:val="005A6BE4"/>
    <w:rsid w:val="005A6D5F"/>
    <w:rsid w:val="005B30C6"/>
    <w:rsid w:val="005F1DCE"/>
    <w:rsid w:val="00611146"/>
    <w:rsid w:val="00615654"/>
    <w:rsid w:val="006E047C"/>
    <w:rsid w:val="006E0498"/>
    <w:rsid w:val="00717882"/>
    <w:rsid w:val="0074446F"/>
    <w:rsid w:val="0078478C"/>
    <w:rsid w:val="007A5C21"/>
    <w:rsid w:val="007A649E"/>
    <w:rsid w:val="007D0B09"/>
    <w:rsid w:val="007F3265"/>
    <w:rsid w:val="008255AC"/>
    <w:rsid w:val="00832977"/>
    <w:rsid w:val="008441FC"/>
    <w:rsid w:val="008470CC"/>
    <w:rsid w:val="008706C9"/>
    <w:rsid w:val="0088785F"/>
    <w:rsid w:val="008C642E"/>
    <w:rsid w:val="008F734B"/>
    <w:rsid w:val="00946F5A"/>
    <w:rsid w:val="00992BAB"/>
    <w:rsid w:val="009B13D6"/>
    <w:rsid w:val="009B675F"/>
    <w:rsid w:val="009D3825"/>
    <w:rsid w:val="00A24DA1"/>
    <w:rsid w:val="00A3481D"/>
    <w:rsid w:val="00A4100E"/>
    <w:rsid w:val="00A5714A"/>
    <w:rsid w:val="00A663FF"/>
    <w:rsid w:val="00AD2277"/>
    <w:rsid w:val="00AE6332"/>
    <w:rsid w:val="00AF5B80"/>
    <w:rsid w:val="00B121FD"/>
    <w:rsid w:val="00B23F29"/>
    <w:rsid w:val="00B34F02"/>
    <w:rsid w:val="00B56458"/>
    <w:rsid w:val="00B63E03"/>
    <w:rsid w:val="00B8207C"/>
    <w:rsid w:val="00B94DBA"/>
    <w:rsid w:val="00BC0D4D"/>
    <w:rsid w:val="00BD69E9"/>
    <w:rsid w:val="00C06DA1"/>
    <w:rsid w:val="00C31F94"/>
    <w:rsid w:val="00C5092D"/>
    <w:rsid w:val="00C74E22"/>
    <w:rsid w:val="00CB3FC4"/>
    <w:rsid w:val="00CB5EF6"/>
    <w:rsid w:val="00CC0773"/>
    <w:rsid w:val="00CC12C2"/>
    <w:rsid w:val="00CD44D4"/>
    <w:rsid w:val="00CE0431"/>
    <w:rsid w:val="00CF4D85"/>
    <w:rsid w:val="00D068BE"/>
    <w:rsid w:val="00D25BFE"/>
    <w:rsid w:val="00D37E5E"/>
    <w:rsid w:val="00D42213"/>
    <w:rsid w:val="00D46A65"/>
    <w:rsid w:val="00D57645"/>
    <w:rsid w:val="00DA0164"/>
    <w:rsid w:val="00DA2EE4"/>
    <w:rsid w:val="00DB3EED"/>
    <w:rsid w:val="00DC026F"/>
    <w:rsid w:val="00DC1FD9"/>
    <w:rsid w:val="00DC6ACC"/>
    <w:rsid w:val="00DD2559"/>
    <w:rsid w:val="00E17FAB"/>
    <w:rsid w:val="00E26A1D"/>
    <w:rsid w:val="00E37484"/>
    <w:rsid w:val="00E42D9C"/>
    <w:rsid w:val="00E50896"/>
    <w:rsid w:val="00E5585D"/>
    <w:rsid w:val="00E72AD7"/>
    <w:rsid w:val="00E931F8"/>
    <w:rsid w:val="00EC0557"/>
    <w:rsid w:val="00ED3055"/>
    <w:rsid w:val="00EF0D5F"/>
    <w:rsid w:val="00F43647"/>
    <w:rsid w:val="00F56070"/>
    <w:rsid w:val="00F57BAB"/>
    <w:rsid w:val="00FE00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9D3825"/>
    <w:rPr>
      <w:color w:val="808080"/>
      <w:bdr w:space="0" w:sz="0" w:color="auto" w:val="none"/>
      <w:shd w:fill="CCFFFF" w:color="auto" w:val="clear"/>
    </w:rPr>
  </w:style>
  <w:style w:customStyle="true" w:styleId="eSPISCCParagraphDefaultFont" w:type="character">
    <w:name w:val="eSPIS_CC_Paragraph Default Font"/>
    <w:basedOn w:val="Zadanifontodlomka"/>
    <w:rsid w:val="009D38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3825"/>
    <w:rPr>
      <w:bdr w:space="0" w:sz="0" w:color="auto" w:val="none"/>
      <w:shd w:fill="FFFFCC" w:color="auto" w:val="clear"/>
      <w:lang w:val="hr-HR"/>
    </w:rPr>
  </w:style>
  <w:style w:customStyle="true" w:styleId="PozadinaSvijetloCrvena" w:type="character">
    <w:name w:val="Pozadina_SvijetloCrvena"/>
    <w:basedOn w:val="eSPISCCParagraphDefaultFont"/>
    <w:rsid w:val="009D38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38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9D3825"/>
    <w:rPr>
      <w:color w:val="808080"/>
      <w:bdr w:color="auto" w:space="0" w:sz="0" w:val="none"/>
      <w:shd w:color="auto" w:fill="CCFFFF" w:val="clear"/>
    </w:rPr>
  </w:style>
  <w:style w:customStyle="1" w:styleId="eSPISCCParagraphDefaultFont" w:type="character">
    <w:name w:val="eSPIS_CC_Paragraph Default Font"/>
    <w:basedOn w:val="Zadanifontodlomka"/>
    <w:rsid w:val="009D38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3825"/>
    <w:rPr>
      <w:bdr w:color="auto" w:space="0" w:sz="0" w:val="none"/>
      <w:shd w:color="auto" w:fill="FFFFCC" w:val="clear"/>
      <w:lang w:val="hr-HR"/>
    </w:rPr>
  </w:style>
  <w:style w:customStyle="1" w:styleId="PozadinaSvijetloCrvena" w:type="character">
    <w:name w:val="Pozadina_SvijetloCrvena"/>
    <w:basedOn w:val="eSPISCCParagraphDefaultFont"/>
    <w:rsid w:val="009D38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38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1730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izvorni_sadrzaj>
    <derivirana_varijabla naziv="DomainObject.Predmet.PrimjedbaSuca_1">priklopljen Ovr-1738/10.</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4251EE-01DD-4A39-BB9D-D39F9D749F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1837</properties:Words>
  <properties:Characters>10120</properties:Characters>
  <properties:Lines>273</properties:Lines>
  <properties:Paragraphs>62</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2018-07-11T08:47:00Z</dcterms:created>
  <dc:creator>grgicv</dc:creator>
  <cp:lastModifiedBy>Danijela Sekulić</cp:lastModifiedBy>
  <cp:lastPrinted>2018-07-11T09:54:00Z</cp:lastPrinted>
  <dcterms:modified xmlns:xsi="http://www.w3.org/2001/XMLSchema-instance" xsi:type="dcterms:W3CDTF">2018-07-11T09:57:00Z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(PONIŠTENJE ODLUKE SKUPŠTINE VINO ILOK III.docx)</vt:lpwstr>
  </prop:property>
  <prop:property name="CC_coloring" pid="4" fmtid="{D5CDD505-2E9C-101B-9397-08002B2CF9AE}">
    <vt:bool>true</vt:bool>
  </prop:property>
  <prop:property name="BrojStranica" pid="5" fmtid="{D5CDD505-2E9C-101B-9397-08002B2CF9AE}">
    <vt:i4>6</vt:i4>
  </prop:property>
</prop:Properties>
</file>