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846d" w14:paraId="0ac846d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83295">
        <w:rPr>
          <w:color w:val="000000"/>
        </w:rPr>
        <w:t>MONTAŽE IVANOVIĆ d.o.o. Fra Žarka Careva 16, Kaštel Gomilica, OIB: 09684966430</w:t>
      </w:r>
      <w:r w:rsidR="005A4641">
        <w:rPr>
          <w:lang w:val="hr-HR"/>
        </w:rPr>
        <w:t xml:space="preserve">, dana </w:t>
      </w:r>
      <w:r w:rsidR="00817F86">
        <w:rPr>
          <w:lang w:val="hr-HR"/>
        </w:rPr>
        <w:t xml:space="preserve">4. siječnja 2016.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183295">
        <w:rPr>
          <w:color w:val="000000"/>
        </w:rPr>
        <w:t>MONTAŽE IVANOVIĆ d.o.o. Fra Žarka Careva 16, Kaštel Gomilica, OIB: 09684966430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96B3D">
        <w:rPr>
          <w:lang w:val="hr-HR"/>
        </w:rPr>
        <w:t>22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183295">
        <w:rPr>
          <w:color w:val="000000"/>
        </w:rPr>
        <w:t>MONTAŽE IVANOVIĆ d.o.o. Fra Žarka Careva 16, Kaštel Gomilica, OIB: 09684966430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</w:t>
      </w:r>
      <w:r>
        <w:rPr>
          <w:lang w:val="hr-HR"/>
        </w:rPr>
        <w:lastRenderedPageBreak/>
        <w:t xml:space="preserve">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817F86">
        <w:rPr>
          <w:lang w:val="hr-HR"/>
        </w:rPr>
        <w:t>,</w:t>
      </w:r>
      <w:r>
        <w:rPr>
          <w:lang w:val="hr-HR"/>
        </w:rPr>
        <w:t xml:space="preserve"> dakle</w:t>
      </w:r>
      <w:r w:rsidR="00817F86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17F86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D9E" w:rsidP="003734BE" w:rsidR="002B7D9E">
      <w:r>
        <w:separator/>
      </w:r>
    </w:p>
  </w:endnote>
  <w:endnote w:id="0" w:type="continuationSeparator">
    <w:p w:rsidRDefault="002B7D9E" w:rsidP="003734BE" w:rsidR="002B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D9E" w:rsidP="003734BE" w:rsidR="002B7D9E">
      <w:r>
        <w:separator/>
      </w:r>
    </w:p>
  </w:footnote>
  <w:footnote w:id="0" w:type="continuationSeparator">
    <w:p w:rsidRDefault="002B7D9E" w:rsidP="003734BE" w:rsidR="002B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3767A" w:rsidRPr="0033767A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183295">
      <w:t>351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183295">
      <w:t>351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42E3"/>
    <w:rsid w:val="00106A8C"/>
    <w:rsid w:val="00110325"/>
    <w:rsid w:val="00133015"/>
    <w:rsid w:val="00160774"/>
    <w:rsid w:val="00183295"/>
    <w:rsid w:val="001B2A84"/>
    <w:rsid w:val="001C0DAE"/>
    <w:rsid w:val="001E4E14"/>
    <w:rsid w:val="001F5654"/>
    <w:rsid w:val="00200E29"/>
    <w:rsid w:val="002102BE"/>
    <w:rsid w:val="00217DD3"/>
    <w:rsid w:val="002702A4"/>
    <w:rsid w:val="002B6849"/>
    <w:rsid w:val="002B7D9E"/>
    <w:rsid w:val="002D048F"/>
    <w:rsid w:val="0033767A"/>
    <w:rsid w:val="003734BE"/>
    <w:rsid w:val="00382327"/>
    <w:rsid w:val="003855E7"/>
    <w:rsid w:val="003929B4"/>
    <w:rsid w:val="003F4C57"/>
    <w:rsid w:val="00403F01"/>
    <w:rsid w:val="004171BE"/>
    <w:rsid w:val="00473132"/>
    <w:rsid w:val="004777B1"/>
    <w:rsid w:val="004A6CA0"/>
    <w:rsid w:val="005451C2"/>
    <w:rsid w:val="005A4641"/>
    <w:rsid w:val="005C7075"/>
    <w:rsid w:val="005D410E"/>
    <w:rsid w:val="005F2412"/>
    <w:rsid w:val="00642955"/>
    <w:rsid w:val="0066735D"/>
    <w:rsid w:val="006767AE"/>
    <w:rsid w:val="006E3551"/>
    <w:rsid w:val="00736EF6"/>
    <w:rsid w:val="00743750"/>
    <w:rsid w:val="00763B78"/>
    <w:rsid w:val="00764538"/>
    <w:rsid w:val="007725FF"/>
    <w:rsid w:val="007A74B6"/>
    <w:rsid w:val="00817F8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96B3D"/>
    <w:rsid w:val="00CB0359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D50D1"/>
    <w:rsid w:val="00DE6DCF"/>
    <w:rsid w:val="00E14AE2"/>
    <w:rsid w:val="00E47FD1"/>
    <w:rsid w:val="00E907BF"/>
    <w:rsid w:val="00EB167D"/>
    <w:rsid w:val="00EB78C8"/>
    <w:rsid w:val="00EC0B4A"/>
    <w:rsid w:val="00EF64B4"/>
    <w:rsid w:val="00F35310"/>
    <w:rsid w:val="00F52F62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St-351/2015</izvorni_sadrzaj>
    <derivirana_varijabla naziv="DomainObject.Predmet.OznakaBroj_1">St-351/2015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MONTAŽE IVANOVIĆ d.o.o. za izradu i montažu metalne konstrukcije</izvorni_sadrzaj>
    <derivirana_varijabla naziv="DomainObject.Predmet.ProtustrankaFormated_1">  MONTAŽE IVANOVIĆ d.o.o. za izradu i montažu metalne konstrukcije</derivirana_varijabla>
  </DomainObject.Predmet.ProtustrankaFormated>
  <DomainObject.Predmet.ProtustrankaFormatedOIB>
    <izvorni_sadrzaj>  MONTAŽE IVANOVIĆ d.o.o. za izradu i montažu metalne konstrukcije, OIB 09684966430</izvorni_sadrzaj>
    <derivirana_varijabla naziv="DomainObject.Predmet.ProtustrankaFormatedOIB_1">  MONTAŽE IVANOVIĆ d.o.o. za izradu i montažu metalne konstrukcije, OIB 09684966430</derivirana_varijabla>
  </DomainObject.Predmet.ProtustrankaFormatedOIB>
  <DomainObject.Predmet.ProtustrankaFormatedWithAdress>
    <izvorni_sadrzaj> MONTAŽE IVANOVIĆ d.o.o. za izradu i montažu metalne konstrukcije, Fra Žarka Careva 16, 21214 Kaštel Gomilica</izvorni_sadrzaj>
    <derivirana_varijabla naziv="DomainObject.Predmet.ProtustrankaFormatedWithAdress_1"> MONTAŽE IVANOVIĆ d.o.o. za izradu i montažu metalne konstrukcije, Fra Žarka Careva 16, 21214 Kaštel Gomilica</derivirana_varijabla>
  </DomainObject.Predmet.ProtustrankaFormatedWithAdress>
  <DomainObject.Predmet.ProtustrankaFormatedWithAdressOIB>
    <izvorni_sadrzaj> MONTAŽE IVANOVIĆ d.o.o. za izradu i montažu metalne konstrukcije, OIB 09684966430, Fra Žarka Careva 16, 21214 Kaštel Gomilica</izvorni_sadrzaj>
    <derivirana_varijabla naziv="DomainObject.Predmet.ProtustrankaFormatedWithAdressOIB_1"> MONTAŽE IVANOVIĆ d.o.o. za izradu i montažu metalne konstrukcije, OIB 09684966430, Fra Žarka Careva 16, 21214 Kaštel Gomilica</derivirana_varijabla>
  </DomainObject.Predmet.ProtustrankaFormatedWithAdressOIB>
  <DomainObject.Predmet.ProtustrankaWithAdress>
    <izvorni_sadrzaj>MONTAŽE IVANOVIĆ d.o.o. za izradu i montažu metalne konstrukcije Fra Žarka Careva 16, 21214 Kaštel Gomilica</izvorni_sadrzaj>
    <derivirana_varijabla naziv="DomainObject.Predmet.ProtustrankaWithAdress_1">MONTAŽE IVANOVIĆ d.o.o. za izradu i montažu metalne konstrukcije Fra Žarka Careva 16, 21214 Kaštel Gomilica</derivirana_varijabla>
  </DomainObject.Predmet.ProtustrankaWithAdress>
  <DomainObject.Predmet.ProtustrankaWithAdressOIB>
    <izvorni_sadrzaj>MONTAŽE IVANOVIĆ d.o.o. za izradu i montažu metalne konstrukcije, OIB 09684966430, Fra Žarka Careva 16, 21214 Kaštel Gomilica</izvorni_sadrzaj>
    <derivirana_varijabla naziv="DomainObject.Predmet.ProtustrankaWithAdressOIB_1">MONTAŽE IVANOVIĆ d.o.o. za izradu i montažu metalne konstrukcije, OIB 09684966430, Fra Žarka Careva 16, 21214 Kaštel Gomilica</derivirana_varijabla>
  </DomainObject.Predmet.ProtustrankaWithAdressOIB>
  <DomainObject.Predmet.ProtustrankaNazivFormated>
    <izvorni_sadrzaj>MONTAŽE IVANOVIĆ d.o.o. za izradu i montažu metalne konstrukcije</izvorni_sadrzaj>
    <derivirana_varijabla naziv="DomainObject.Predmet.ProtustrankaNazivFormated_1">MONTAŽE IVANOVIĆ d.o.o. za izradu i montažu metalne konstrukcije</derivirana_varijabla>
  </DomainObject.Predmet.ProtustrankaNazivFormated>
  <DomainObject.Predmet.ProtustrankaNazivFormatedOIB>
    <izvorni_sadrzaj>MONTAŽE IVANOVIĆ d.o.o. za izradu i montažu metalne konstrukcije, OIB 09684966430</izvorni_sadrzaj>
    <derivirana_varijabla naziv="DomainObject.Predmet.ProtustrankaNazivFormatedOIB_1">MONTAŽE IVANOVIĆ d.o.o. za izradu i montažu metalne konstrukcije, OIB 09684966430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šet. 24 b, 21000 Split</izvorni_sadrzaj>
    <derivirana_varijabla naziv="DomainObject.Predmet.StrankaFormatedWithAdress_1"> FINA SPLIT, Mažuranićevo šet. 24 b, 21000 Split</derivirana_varijabla>
  </DomainObject.Predmet.StrankaFormatedWithAdress>
  <DomainObject.Predmet.StrankaFormatedWithAdressOIB>
    <izvorni_sadrzaj> FINA SPLIT, Mažuranićevo šet. 24 b, 21000 Split</izvorni_sadrzaj>
    <derivirana_varijabla naziv="DomainObject.Predmet.StrankaFormatedWithAdressOIB_1"> FINA SPLIT, Mažuranićevo šet. 24 b, 21000 Split</derivirana_varijabla>
  </DomainObject.Predmet.StrankaFormatedWithAdressOIB>
  <DomainObject.Predmet.StrankaWithAdress>
    <izvorni_sadrzaj>FINA SPLIT Mažuranićevo šet. 24 b,21000 Split</izvorni_sadrzaj>
    <derivirana_varijabla naziv="DomainObject.Predmet.StrankaWithAdress_1">FINA SPLIT Mažuranićevo šet. 24 b,21000 Split</derivirana_varijabla>
  </DomainObject.Predmet.StrankaWithAdress>
  <DomainObject.Predmet.StrankaWithAdressOIB>
    <izvorni_sadrzaj>FINA SPLIT, Mažuranićevo šet. 24 b,21000 Split</izvorni_sadrzaj>
    <derivirana_varijabla naziv="DomainObject.Predmet.StrankaWithAdressOIB_1">FINA SPLIT, Mažuranićevo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15364.90</izvorni_sadrzaj>
    <derivirana_varijabla naziv="DomainObject.Predmet.TrenutnaVrijednost_1">15364.90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šet. 24 b, 21000 Split</item>
    </izvorni_sadrzaj>
    <derivirana_varijabla naziv="DomainObject.Predmet.StrankaListFormatedWithAdress_1">
      <item>FINA SPLIT, Mažuranićevo šet. 24 b, 21000 Split</item>
    </derivirana_varijabla>
  </DomainObject.Predmet.StrankaListFormatedWithAdress>
  <DomainObject.Predmet.StrankaListFormatedWithAdressOIB>
    <izvorni_sadrzaj>
      <item>FINA SPLIT, Mažuranićevo šet. 24 b, 21000 Split</item>
    </izvorni_sadrzaj>
    <derivirana_varijabla naziv="DomainObject.Predmet.StrankaListFormatedWithAdressOIB_1">
      <item>FINA SPLIT, Mažuranićevo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MONTAŽE IVANOVIĆ d.o.o. za izradu i montažu metalne konstrukcije</item>
    </izvorni_sadrzaj>
    <derivirana_varijabla naziv="DomainObject.Predmet.ProtuStrankaListFormated_1">
      <item>MONTAŽE IVANOVIĆ d.o.o. za izradu i montažu metalne konstrukcije</item>
    </derivirana_varijabla>
  </DomainObject.Predmet.ProtuStrankaListFormated>
  <DomainObject.Predmet.ProtuStrankaListFormatedOIB>
    <izvorni_sadrzaj>
      <item>MONTAŽE IVANOVIĆ d.o.o. za izradu i montažu metalne konstrukcije, OIB 09684966430</item>
    </izvorni_sadrzaj>
    <derivirana_varijabla naziv="DomainObject.Predmet.ProtuStrankaListFormatedOIB_1">
      <item>MONTAŽE IVANOVIĆ d.o.o. za izradu i montažu metalne konstrukcije, OIB 09684966430</item>
    </derivirana_varijabla>
  </DomainObject.Predmet.ProtuStrankaListFormatedOIB>
  <DomainObject.Predmet.ProtuStrankaListFormatedWithAdress>
    <izvorni_sadrzaj>
      <item>MONTAŽE IVANOVIĆ d.o.o. za izradu i montažu metalne konstrukcije, Fra Žarka Careva 16, 21214 Kaštel Gomilica</item>
    </izvorni_sadrzaj>
    <derivirana_varijabla naziv="DomainObject.Predmet.ProtuStrankaListFormatedWithAdress_1">
      <item>MONTAŽE IVANOVIĆ d.o.o. za izradu i montažu metalne konstrukcije, Fra Žarka Careva 16, 21214 Kaštel Gomilica</item>
    </derivirana_varijabla>
  </DomainObject.Predmet.ProtuStrankaListFormatedWithAdress>
  <DomainObject.Predmet.ProtuStrankaListFormatedWithAdressOIB>
    <izvorni_sadrzaj>
      <item>MONTAŽE IVANOVIĆ d.o.o. za izradu i montažu metalne konstrukcije, OIB 09684966430, Fra Žarka Careva 16, 21214 Kaštel Gomilica</item>
    </izvorni_sadrzaj>
    <derivirana_varijabla naziv="DomainObject.Predmet.ProtuStrankaListFormatedWithAdressOIB_1">
      <item>MONTAŽE IVANOVIĆ d.o.o. za izradu i montažu metalne konstrukcije, OIB 09684966430, Fra Žarka Careva 16, 21214 Kaštel Gomilica</item>
    </derivirana_varijabla>
  </DomainObject.Predmet.ProtuStrankaListFormatedWithAdressOIB>
  <DomainObject.Predmet.ProtuStrankaListNazivFormated>
    <izvorni_sadrzaj>
      <item>MONTAŽE IVANOVIĆ d.o.o. za izradu i montažu metalne konstrukcije</item>
    </izvorni_sadrzaj>
    <derivirana_varijabla naziv="DomainObject.Predmet.ProtuStrankaListNazivFormated_1">
      <item>MONTAŽE IVANOVIĆ d.o.o. za izradu i montažu metalne konstrukcije</item>
    </derivirana_varijabla>
  </DomainObject.Predmet.ProtuStrankaListNazivFormated>
  <DomainObject.Predmet.ProtuStrankaListNazivFormatedOIB>
    <izvorni_sadrzaj>
      <item>MONTAŽE IVANOVIĆ d.o.o. za izradu i montažu metalne konstrukcije, OIB 09684966430</item>
    </izvorni_sadrzaj>
    <derivirana_varijabla naziv="DomainObject.Predmet.ProtuStrankaListNazivFormatedOIB_1">
      <item>MONTAŽE IVANOVIĆ d.o.o. za izradu i montažu metalne konstrukcije, OIB 09684966430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MONTAŽE IVANOVIĆ d.o.o. za izradu i montažu metalne konstrukcije</izvorni_sadrzaj>
    <derivirana_varijabla naziv="DomainObject.Predmet.ProtustrankaIDrugi_1">MONTAŽE IVANOVIĆ d.o.o. za izradu i montažu metalne konstrukcije</derivirana_varijabla>
  </DomainObject.Predmet.ProtustrankaIDrugi>
  <DomainObject.Predmet.StrankaIDrugiAdressOIB>
    <izvorni_sadrzaj>FINA SPLIT, Mažuranićevo šet. 24 b, 21000 Split</izvorni_sadrzaj>
    <derivirana_varijabla naziv="DomainObject.Predmet.StrankaIDrugiAdressOIB_1">FINA SPLIT, Mažuranićevo šet. 24 b, 21000 Split</derivirana_varijabla>
  </DomainObject.Predmet.StrankaIDrugiAdressOIB>
  <DomainObject.Predmet.ProtustrankaIDrugiAdressOIB>
    <izvorni_sadrzaj>MONTAŽE IVANOVIĆ d.o.o. za izradu i montažu metalne konstrukcije, OIB 09684966430, Fra Žarka Careva 16, 21214 Kaštel Gomilica</izvorni_sadrzaj>
    <derivirana_varijabla naziv="DomainObject.Predmet.ProtustrankaIDrugiAdressOIB_1">MONTAŽE IVANOVIĆ d.o.o. za izradu i montažu metalne konstrukcije, OIB 09684966430, Fra Žarka Careva 16,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MONTAŽE IVANOVIĆ d.o.o. za izradu i montažu metalne konstrukcije</item>
    </izvorni_sadrzaj>
    <derivirana_varijabla naziv="DomainObject.Predmet.SudioniciListNaziv_1">
      <item>FINA SPLIT</item>
      <item>MONTAŽE IVANOVIĆ d.o.o. za izradu i montažu metalne konstrukcije</item>
    </derivirana_varijabla>
  </DomainObject.Predmet.SudioniciListNaziv>
  <DomainObject.Predmet.SudioniciListAdressOIB>
    <izvorni_sadrzaj>
      <item>FINA SPLIT, Mažuranićevo šet. 24 b,21000 Split</item>
      <item>MONTAŽE IVANOVIĆ d.o.o. za izradu i montažu metalne konstrukcije, OIB 09684966430, Fra Žarka Careva 16,21214 Kaštel Gomilica</item>
    </izvorni_sadrzaj>
    <derivirana_varijabla naziv="DomainObject.Predmet.SudioniciListAdressOIB_1">
      <item>FINA SPLIT, Mažuranićevo šet. 24 b,21000 Split</item>
      <item>MONTAŽE IVANOVIĆ d.o.o. za izradu i montažu metalne konstrukcije, OIB 09684966430, Fra Žarka Careva 16,21214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09684966430</item>
    </izvorni_sadrzaj>
    <derivirana_varijabla naziv="DomainObject.Predmet.SudioniciListNazivOIB_1">
      <item>, OIB null</item>
      <item>, OIB 09684966430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F1500F-4B0E-47DF-A626-30910ABFE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741</properties:Words>
  <properties:Characters>3960</properties:Characters>
  <properties:Lines>98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2015-12-21T11:21:00Z</dcterms:created>
  <dc:creator>wsadmin</dc:creator>
  <cp:lastModifiedBy>Katarina Mikulić</cp:lastModifiedBy>
  <cp:lastPrinted>2015-12-22T08:22:00Z</cp:lastPrinted>
  <dcterms:modified xmlns:xsi="http://www.w3.org/2001/XMLSchema-instance" xsi:type="dcterms:W3CDTF">2016-01-04T08:39:00Z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