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ca3e" w14:paraId="bd8ca3e" w:rsidRDefault="00897F8D" w:rsidP="00897F8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97F8D" w:rsidR="00AE649C" w:rsidRPr="00B76F3C">
      <w:pPr>
        <w:pStyle w:val="NormaleSPIS"/>
        <w:spacing w:after="0"/>
      </w:pPr>
    </w:p>
    <w:p w:rsidRDefault="00897F8D" w:rsidP="00897F8D" w:rsidR="00897F8D">
      <w:pPr>
        <w:spacing w:after="0"/>
      </w:pPr>
      <w:r>
        <w:tab/>
        <w:t>Republika Hrvatska</w:t>
      </w:r>
    </w:p>
    <w:p w:rsidRDefault="00897F8D" w:rsidP="00897F8D" w:rsidR="00897F8D">
      <w:pPr>
        <w:spacing w:after="0"/>
      </w:pPr>
      <w:r>
        <w:t xml:space="preserve">      Trgovački sud u Bjelovaru</w:t>
      </w:r>
    </w:p>
    <w:p w:rsidRDefault="00897F8D" w:rsidP="00897F8D" w:rsidR="00897F8D">
      <w:pPr>
        <w:spacing w:after="0"/>
      </w:pPr>
      <w:r>
        <w:t>Bjelovar, Šet. dr. Ivše Lebovića 42</w:t>
      </w:r>
    </w:p>
    <w:p w:rsidRDefault="00897F8D" w:rsidP="00897F8D" w:rsidR="00897F8D">
      <w:pPr>
        <w:spacing w:after="0"/>
        <w:jc w:val="right"/>
      </w:pPr>
      <w:r>
        <w:t>Poslovni broj: 2 St-376/2017-4</w:t>
      </w:r>
    </w:p>
    <w:p w:rsidRDefault="00897F8D" w:rsidP="00897F8D" w:rsidR="00897F8D">
      <w:pPr>
        <w:spacing w:after="0"/>
      </w:pPr>
    </w:p>
    <w:p w:rsidRDefault="00897F8D" w:rsidP="00897F8D" w:rsidR="00897F8D">
      <w:pPr>
        <w:spacing w:after="0"/>
      </w:pPr>
    </w:p>
    <w:p w:rsidRDefault="00897F8D" w:rsidP="00897F8D" w:rsidR="00897F8D">
      <w:pPr>
        <w:spacing w:after="0"/>
        <w:jc w:val="center"/>
      </w:pPr>
      <w:r>
        <w:t>U  I M E   R E P U B L I K E   H R V A T S K E</w:t>
      </w:r>
    </w:p>
    <w:p w:rsidRDefault="00897F8D" w:rsidP="00897F8D" w:rsidR="00897F8D">
      <w:pPr>
        <w:spacing w:after="0"/>
        <w:jc w:val="center"/>
      </w:pPr>
    </w:p>
    <w:p w:rsidRDefault="00897F8D" w:rsidP="00897F8D" w:rsidR="00897F8D">
      <w:pPr>
        <w:spacing w:after="0"/>
        <w:jc w:val="center"/>
      </w:pPr>
      <w:r>
        <w:t xml:space="preserve"> R J E Š E N J E</w:t>
      </w: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both"/>
      </w:pPr>
      <w:r>
        <w:t xml:space="preserve">Trgovački sud u Bjelovaru, po sudskom savjetniku Miroslavu Lovrekoviću, u skraćenom stečajnom postupku nad dužnikom FAKTOR jednostavno društvo s ograničenom odgovornošću za trgovinu i usluge, Mursko Središće, Frankopanska 7,  MBS: 070128662, OIB: 17315794386, 10. listopada 2017.  </w:t>
      </w: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center"/>
      </w:pPr>
      <w:r>
        <w:t>r i j e š i o   j e</w:t>
      </w: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both"/>
        <w:rPr>
          <w:szCs w:val="20"/>
        </w:rPr>
      </w:pPr>
      <w:r>
        <w:tab/>
        <w:t>I. Otvara se stečajni postupak nad dužnikom FAKTOR jednostavno društvo s ograničenom odgovornošću za trgovinu i usluge, Mursko Središće, Frankopanska 7,  MBS: 070128662, OIB: 17315794386.</w:t>
      </w: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both"/>
      </w:pPr>
      <w:r>
        <w:tab/>
        <w:t>II. Za stečajnog upravitelja imenuje se MARIJAN DRLJANOVČAN, Miholjanec, Antuna Mihanovića 131, OIB: 49708160625.</w:t>
      </w: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both"/>
        <w:rPr>
          <w:szCs w:val="20"/>
        </w:rPr>
      </w:pPr>
      <w:r>
        <w:tab/>
        <w:t>III. Zaključuje se stečajni postupak nad dužnikom FAKTOR jednostavno društvo s ograničenom odgovornošću za trgovinu i usluge, Mursko Središće, Frankopanska 7,  MBS: 070128662, OIB: 17315794386.</w:t>
      </w: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both"/>
        <w:rPr>
          <w:lang w:val="en-GB"/>
        </w:rPr>
      </w:pPr>
      <w:r>
        <w:tab/>
        <w:t>IV. Stečajni postupak je otvoren i zaključen s danom 10. listopada 2017. godine u 10,00 sati, kada je ovo rješenje objavljeno na e-oglasnoj ploči ovoga suda.</w:t>
      </w:r>
    </w:p>
    <w:p w:rsidRDefault="00897F8D" w:rsidP="00897F8D" w:rsidR="00897F8D">
      <w:pPr>
        <w:pStyle w:val="Bezproreda"/>
        <w:spacing w:after="0"/>
        <w:jc w:val="both"/>
      </w:pPr>
    </w:p>
    <w:p w:rsidRDefault="00897F8D" w:rsidP="00897F8D" w:rsidR="00897F8D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97F8D" w:rsidP="00897F8D" w:rsidR="00897F8D">
      <w:pPr>
        <w:spacing w:after="0"/>
        <w:jc w:val="both"/>
        <w:rPr>
          <w:rFonts w:cs="Times New Roman"/>
        </w:rPr>
      </w:pPr>
    </w:p>
    <w:p w:rsidRDefault="00897F8D" w:rsidP="00897F8D" w:rsidR="00897F8D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center"/>
      </w:pPr>
      <w:r>
        <w:t>Obrazloženje</w:t>
      </w:r>
    </w:p>
    <w:p w:rsidRDefault="00897F8D" w:rsidP="00897F8D" w:rsidR="00897F8D">
      <w:pPr>
        <w:spacing w:after="0"/>
        <w:jc w:val="center"/>
      </w:pPr>
    </w:p>
    <w:p w:rsidRDefault="00897F8D" w:rsidP="00897F8D" w:rsidR="00897F8D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St-376/2017-2, koji je objavljen na mrežnoj stranici e-oglasna ploča Trgovačkog suda u Bjelovaru 28. lipnja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both"/>
      </w:pPr>
      <w:r>
        <w:tab/>
        <w:t xml:space="preserve">Osoba ovlaštena za zastupanje dužnika dostavila je javnobilježnički ovjerovljen popis dugotrajne imovine dužnika iz kojeg je vidljivo da dužnik nema imovine, a vjerovnici nisu u roku od 45 dana od objave oglasa predložili otvaranje stečajnog postupka, pa se sukladno odredbi čl.431. SZ smatra da je dužnik nesposoban za plaćanje. </w:t>
      </w: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I., II., III. i IV. izreke.</w:t>
      </w: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97F8D" w:rsidP="00897F8D" w:rsidR="00897F8D">
      <w:pPr>
        <w:pStyle w:val="Bezproreda"/>
        <w:spacing w:after="0"/>
        <w:jc w:val="both"/>
      </w:pPr>
    </w:p>
    <w:p w:rsidRDefault="00897F8D" w:rsidP="00897F8D" w:rsidR="00897F8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97F8D" w:rsidP="00897F8D" w:rsidR="00897F8D">
      <w:pPr>
        <w:spacing w:after="0"/>
        <w:ind w:firstLine="851"/>
        <w:jc w:val="both"/>
      </w:pPr>
    </w:p>
    <w:p w:rsidRDefault="00897F8D" w:rsidP="00897F8D" w:rsidR="00897F8D">
      <w:pPr>
        <w:spacing w:after="0"/>
        <w:jc w:val="center"/>
      </w:pPr>
      <w:r>
        <w:t>U Bjelovaru 10. listopada 2017.</w:t>
      </w: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ind w:firstLine="720" w:left="4320"/>
      </w:pPr>
      <w:r>
        <w:t>SUDSKI SAVJETNIK</w:t>
      </w:r>
    </w:p>
    <w:p w:rsidRDefault="00897F8D" w:rsidP="00897F8D" w:rsidR="00897F8D">
      <w:pPr>
        <w:spacing w:after="0"/>
        <w:ind w:firstLine="4111"/>
      </w:pPr>
      <w:r>
        <w:tab/>
        <w:t xml:space="preserve">     MIROSLAV LOVREKOVIĆ, v.r.</w:t>
      </w:r>
    </w:p>
    <w:p w:rsidRDefault="00897F8D" w:rsidP="00897F8D" w:rsidR="00897F8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97F8D" w:rsidP="00897F8D" w:rsidR="00897F8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897F8D" w:rsidP="00897F8D" w:rsidR="00897F8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897F8D" w:rsidP="00897F8D" w:rsidR="00897F8D">
      <w:pPr>
        <w:spacing w:after="0"/>
        <w:jc w:val="both"/>
      </w:pPr>
    </w:p>
    <w:p w:rsidRDefault="00897F8D" w:rsidP="00897F8D" w:rsidR="00897F8D">
      <w:pPr>
        <w:spacing w:after="0"/>
        <w:jc w:val="both"/>
      </w:pPr>
    </w:p>
    <w:p w:rsidRDefault="00897F8D" w:rsidP="00897F8D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897F8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1732290"/>
      <w:docPartObj>
        <w:docPartGallery w:val="Page Numbers (Top of Page)"/>
        <w:docPartUnique/>
      </w:docPartObj>
    </w:sdtPr>
    <w:sdtContent>
      <w:p w:rsidRDefault="00897F8D" w:rsidP="00897F8D" w:rsidR="00897F8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F44">
          <w:t>2</w:t>
        </w:r>
        <w:r>
          <w:fldChar w:fldCharType="end"/>
        </w:r>
      </w:p>
    </w:sdtContent>
  </w:sdt>
  <w:p w:rsidRDefault="00897F8D" w:rsidP="00897F8D" w:rsidR="008333A9">
    <w:pPr>
      <w:spacing w:after="0"/>
      <w:jc w:val="right"/>
    </w:pPr>
    <w:r>
      <w:t>Poslovni broj: 2 St-376/2017-4</w:t>
    </w:r>
  </w:p>
  <w:p w:rsidRDefault="00897F8D" w:rsidP="00897F8D" w:rsidR="00897F8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F8D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F44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02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St-376/2017-4</izvorni_sadrzaj>
    <derivirana_varijabla naziv="DomainObject.Oznaka_1">St-376/2017-4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FAKTOR jednostavno društvo s ograničenom odgovornošću za trgovinu i usluge zastupanog po punomoćniku Borut Petek</izvorni_sadrzaj>
    <derivirana_varijabla naziv="DomainObject.Predmet.ProtustrankaFormated_1">  FAKTOR jednostavno društvo s ograničenom odgovornošću za trgovinu i usluge zastupanog po punomoćniku Borut Petek</derivirana_varijabla>
  </DomainObject.Predmet.ProtustrankaFormated>
  <DomainObject.Predmet.ProtustrankaFormatedOIB>
    <izvorni_sadrzaj>  FAKTOR jednostavno društvo s ograničenom odgovornošću za trgovinu i usluge, OIB 17315794386 zastupanog po punomoćniku Borut Petek</izvorni_sadrzaj>
    <derivirana_varijabla naziv="DomainObject.Predmet.ProtustrankaFormatedOIB_1">  FAKTOR jednostavno društvo s ograničenom odgovornošću za trgovinu i usluge, OIB 17315794386 zastupanog po punomoćniku Borut Petek</derivirana_varijabla>
  </DomainObject.Predmet.ProtustrankaFormatedOIB>
  <DomainObject.Predmet.ProtustrankaFormatedWithAdress>
    <izvorni_sadrzaj> FAKTOR jednostavno društvo s ograničenom odgovornošću za trgovinu i usluge, Frankopanska 7, 40315 Mursko Središće zastupanog po punomoćniku Borut Petek</izvorni_sadrzaj>
    <derivirana_varijabla naziv="DomainObject.Predmet.ProtustrankaFormatedWithAdress_1"> FAKTOR jednostavno društvo s ograničenom odgovornošću za trgovinu i usluge, Frankopanska 7, 40315 Mursko Središće zastupanog po punomoćniku Borut Petek</derivirana_varijabla>
  </DomainObject.Predmet.ProtustrankaFormatedWithAdress>
  <DomainObject.Predmet.ProtustrankaFormatedWithAdressOIB>
    <izvorni_sadrzaj> FAKTOR jednostavno društvo s ograničenom odgovornošću za trgovinu i usluge, OIB 17315794386, Frankopanska 7, 40315 Mursko Središće zastupanog po punomoćniku Borut Petek</izvorni_sadrzaj>
    <derivirana_varijabla naziv="DomainObject.Predmet.ProtustrankaFormatedWithAdressOIB_1"> FAKTOR jednostavno društvo s ograničenom odgovornošću za trgovinu i usluge, OIB 17315794386, Frankopanska 7, 40315 Mursko Središće zastupanog po punomoćniku Borut Petek</derivirana_varijabla>
  </DomainObject.Predmet.ProtustrankaFormatedWithAdressOIB>
  <DomainObject.Predmet.ProtustrankaWithAdress>
    <izvorni_sadrzaj>FAKTOR jednostavno društvo s ograničenom odgovornošću za trgovinu i usluge Frankopanska 7, 40315 Mursko Središće</izvorni_sadrzaj>
    <derivirana_varijabla naziv="DomainObject.Predmet.ProtustrankaWithAdress_1">FAKTOR jednostavno društvo s ograničenom odgovornošću za trgovinu i usluge Frankopanska 7, 40315 Mursko Središće</derivirana_varijabla>
  </DomainObject.Predmet.ProtustrankaWithAdress>
  <DomainObject.Predmet.ProtustrankaWithAdressOIB>
    <izvorni_sadrzaj>FAKTOR jednostavno društvo s ograničenom odgovornošću za trgovinu i usluge, OIB 17315794386, Frankopanska 7, 40315 Mursko Središće</izvorni_sadrzaj>
    <derivirana_varijabla naziv="DomainObject.Predmet.ProtustrankaWithAdressOIB_1">FAKTOR jednostavno društvo s ograničenom odgovornošću za trgovinu i usluge, OIB 17315794386, Frankopanska 7, 40315 Mursko Središće</derivirana_varijabla>
  </DomainObject.Predmet.ProtustrankaWithAdressOIB>
  <DomainObject.Predmet.ProtustrankaNazivFormated>
    <izvorni_sadrzaj>FAKTOR jednostavno društvo s ograničenom odgovornošću za trgovinu i usluge</izvorni_sadrzaj>
    <derivirana_varijabla naziv="DomainObject.Predmet.ProtustrankaNazivFormated_1">FAKTOR jednostavno društvo s ograničenom odgovornošću za trgovinu i usluge</derivirana_varijabla>
  </DomainObject.Predmet.ProtustrankaNazivFormated>
  <DomainObject.Predmet.ProtustrankaNazivFormatedOIB>
    <izvorni_sadrzaj>FAKTOR jednostavno društvo s ograničenom odgovornošću za trgovinu i usluge, OIB 17315794386</izvorni_sadrzaj>
    <derivirana_varijabla naziv="DomainObject.Predmet.ProtustrankaNazivFormatedOIB_1">FAKTOR jednostavno društvo s ograničenom odgovornošću za trgovinu i usluge, OIB 17315794386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FAKTOR jednostavno društvo s ograničenom odgovornošću za trgovinu i usluge zastupanog po punomoćniku Borut Petek</item>
    </izvorni_sadrzaj>
    <derivirana_varijabla naziv="DomainObject.Predmet.ProtuStrankaListFormated_1">
      <item>FAKTOR jednostavno društvo s ograničenom odgovornošću za trgovinu i usluge zastupanog po punomoćniku Borut Petek</item>
    </derivirana_varijabla>
  </DomainObject.Predmet.ProtuStrankaListFormated>
  <DomainObject.Predmet.ProtuStrankaListFormatedOIB>
    <izvorni_sadrzaj>
      <item>FAKTOR jednostavno društvo s ograničenom odgovornošću za trgovinu i usluge, OIB 17315794386 zastupanog po punomoćniku Borut Petek</item>
    </izvorni_sadrzaj>
    <derivirana_varijabla naziv="DomainObject.Predmet.ProtuStrankaListFormatedOIB_1">
      <item>FAKTOR jednostavno društvo s ograničenom odgovornošću za trgovinu i usluge, OIB 17315794386 zastupanog po punomoćniku Borut Petek</item>
    </derivirana_varijabla>
  </DomainObject.Predmet.ProtuStrankaListFormatedOIB>
  <DomainObject.Predmet.ProtuStrankaListFormatedWithAdress>
    <izvorni_sadrzaj>
      <item>FAKTOR jednostavno društvo s ograničenom odgovornošću za trgovinu i usluge, Frankopanska 7, 40315 Mursko Središće zastupanog po punomoćniku Borut Petek</item>
    </izvorni_sadrzaj>
    <derivirana_varijabla naziv="DomainObject.Predmet.ProtuStrankaListFormatedWithAdress_1">
      <item>FAKTOR jednostavno društvo s ograničenom odgovornošću za trgovinu i usluge, Frankopanska 7, 40315 Mursko Središće zastupanog po punomoćniku Borut Petek</item>
    </derivirana_varijabla>
  </DomainObject.Predmet.ProtuStrankaListFormatedWithAdress>
  <DomainObject.Predmet.ProtuStrankaListFormatedWithAdressOIB>
    <izvorni_sadrzaj>
      <item>FAKTOR jednostavno društvo s ograničenom odgovornošću za trgovinu i usluge, OIB 17315794386, Frankopanska 7, 40315 Mursko Središće zastupanog po punomoćniku Borut Petek</item>
    </izvorni_sadrzaj>
    <derivirana_varijabla naziv="DomainObject.Predmet.ProtuStrankaListFormatedWithAdressOIB_1">
      <item>FAKTOR jednostavno društvo s ograničenom odgovornošću za trgovinu i usluge, OIB 17315794386, Frankopanska 7, 40315 Mursko Središće zastupanog po punomoćniku Borut Petek</item>
    </derivirana_varijabla>
  </DomainObject.Predmet.ProtuStrankaListFormatedWithAdressOIB>
  <DomainObject.Predmet.ProtuStrankaListNazivFormated>
    <izvorni_sadrzaj>
      <item>FAKTOR jednostavno društvo s ograničenom odgovornošću za trgovinu i usluge</item>
    </izvorni_sadrzaj>
    <derivirana_varijabla naziv="DomainObject.Predmet.ProtuStrankaListNazivFormated_1">
      <item>FAKTOR jednostavno društvo s ograničenom odgovornošću za trgovinu i usluge</item>
    </derivirana_varijabla>
  </DomainObject.Predmet.ProtuStrankaListNazivFormated>
  <DomainObject.Predmet.ProtuStrankaListNazivFormatedOIB>
    <izvorni_sadrzaj>
      <item>FAKTOR jednostavno društvo s ograničenom odgovornošću za trgovinu i usluge, OIB 17315794386</item>
    </izvorni_sadrzaj>
    <derivirana_varijabla naziv="DomainObject.Predmet.ProtuStrankaListNazivFormatedOIB_1">
      <item>FAKTOR jednostavno društvo s ograničenom odgovornošću za trgovinu i usluge, OIB 17315794386</item>
    </derivirana_varijabla>
  </DomainObject.Predmet.ProtuStrankaListNazivFormatedOIB>
  <DomainObject.Predmet.OstaliListFormated>
    <izvorni_sadrzaj>
      <item>Borut Petek punomoćnik sudionika u postupku FAKTOR jednostavno društvo s ograničenom odgovornošću za trgovinu i usluge</item>
    </izvorni_sadrzaj>
    <derivirana_varijabla naziv="DomainObject.Predmet.OstaliListFormated_1">
      <item>Borut Petek punomoćnik sudionika u postupku FAKTOR jednostavno društvo s ograničenom odgovornošću za trgovinu i usluge</item>
    </derivirana_varijabla>
  </DomainObject.Predmet.OstaliListFormated>
  <DomainObject.Predmet.OstaliListFormatedOIB>
    <izvorni_sadrzaj>
      <item>Borut Petek, OIB 56351980526 punomoćnik sudionika u postupku FAKTOR jednostavno društvo s ograničenom odgovornošću za trgovinu i usluge</item>
    </izvorni_sadrzaj>
    <derivirana_varijabla naziv="DomainObject.Predmet.OstaliListFormatedOIB_1">
      <item>Borut Petek, OIB 56351980526 punomoćnik sudionika u postupku FAKTOR jednostavno društvo s ograničenom odgovornošću za trgovinu i usluge</item>
    </derivirana_varijabla>
  </DomainObject.Predmet.OstaliListFormatedOIB>
  <DomainObject.Predmet.OstaliListFormatedWithAdress>
    <izvorni_sadrzaj>
      <item>Borut Petek, Frankopanska 7, 40315 Mursko Središće punomoćnik sudionika u postupku FAKTOR jednostavno društvo s ograničenom odgovornošću za trgovinu i usluge</item>
    </izvorni_sadrzaj>
    <derivirana_varijabla naziv="DomainObject.Predmet.OstaliListFormatedWithAdress_1">
      <item>Borut Petek, Frankopanska 7, 40315 Mursko Središće punomoćnik sudionika u postupku FAKTOR jednostavno društvo s ograničenom odgovornošću za trgovinu i usluge</item>
    </derivirana_varijabla>
  </DomainObject.Predmet.OstaliListFormatedWithAdress>
  <DomainObject.Predmet.OstaliListFormatedWithAdressOIB>
    <izvorni_sadrzaj>
      <item>Borut Petek, OIB 56351980526, Frankopanska 7, 40315 Mursko Središće punomoćnik sudionika u postupku FAKTOR jednostavno društvo s ograničenom odgovornošću za trgovinu i usluge</item>
    </izvorni_sadrzaj>
    <derivirana_varijabla naziv="DomainObject.Predmet.OstaliListFormatedWithAdressOIB_1">
      <item>Borut Petek, OIB 56351980526, Frankopanska 7, 40315 Mursko Središće punomoćnik sudionika u postupku FAKTOR jednostavno društvo s ograničenom odgovornošću za trgovinu i usluge</item>
    </derivirana_varijabla>
  </DomainObject.Predmet.OstaliListFormatedWithAdressOIB>
  <DomainObject.Predmet.OstaliListNazivFormated>
    <izvorni_sadrzaj>
      <item>Borut Petek</item>
    </izvorni_sadrzaj>
    <derivirana_varijabla naziv="DomainObject.Predmet.OstaliListNazivFormated_1">
      <item>Borut Petek</item>
    </derivirana_varijabla>
  </DomainObject.Predmet.OstaliListNazivFormated>
  <DomainObject.Predmet.OstaliListNazivFormatedOIB>
    <izvorni_sadrzaj>
      <item>Borut Petek, OIB 56351980526</item>
    </izvorni_sadrzaj>
    <derivirana_varijabla naziv="DomainObject.Predmet.OstaliListNazivFormatedOIB_1">
      <item>Borut Petek, OIB 56351980526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St-376/2017-4</izvorni_sadrzaj>
    <derivirana_varijabla naziv="DomainObject.PoslovniBrojDokumenta_1">St-376/2017-4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FAKTOR jednostavno društvo s ograničenom odgovornošću za trgovinu i usluge</izvorni_sadrzaj>
    <derivirana_varijabla naziv="DomainObject.Predmet.ProtustrankaIDrugi_1">FAKTOR jednostavno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FAKTOR jednostavno društvo s ograničenom odgovornošću za trgovinu i usluge, OIB 17315794386, Frankopanska 7, 40315 Mursko Središće</izvorni_sadrzaj>
    <derivirana_varijabla naziv="DomainObject.Predmet.ProtustrankaIDrugiAdressOIB_1">FAKTOR jednostavno društvo s ograničenom odgovornošću za trgovinu i usluge, OIB 17315794386, Frankopanska 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FAKTOR jednostavno društvo s ograničenom odgovornošću za trgovinu i usluge</item>
      <item>Borut Petek</item>
    </izvorni_sadrzaj>
    <derivirana_varijabla naziv="DomainObject.Predmet.SudioniciListNaziv_1">
      <item>Financijska agencija, RC ZAGREB, Podružnica VARAŽDIN</item>
      <item>FAKTOR jednostavno društvo s ograničenom odgovornošću za trgovinu i usluge</item>
      <item>Borut Petek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FAKTOR jednostavno društvo s ograničenom odgovornošću za trgovinu i usluge, OIB 17315794386, Frankopanska 7,40315 Mursko Središće</item>
      <item>Borut Petek, OIB 56351980526, Frankopanska 7,40315 Mursko Središće</item>
    </izvorni_sadrzaj>
    <derivirana_varijabla naziv="DomainObject.Predmet.SudioniciListAdressOIB_1">
      <item>Financijska agencija, RC ZAGREB, Podružnica VARAŽDIN, OIB 85821130368, A. Cesarca 2,42000 Varaždin</item>
      <item>FAKTOR jednostavno društvo s ograničenom odgovornošću za trgovinu i usluge, OIB 17315794386, Frankopanska 7,40315 Mursko Središće</item>
      <item>Borut Petek, OIB 56351980526, Frankopanska 7,40315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38AEC-2A0E-4334-9FC4-201B56704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3672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2017-10-10T07:22:00Z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St-376/2017-4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