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6f3d" w14:paraId="bd06f3d" w:rsidRDefault="0060046E" w:rsidP="0060046E" w:rsidR="0060046E" w:rsidRPr="003B3BDD">
      <w:pPr>
        <w:jc w:val="both"/>
        <w15:collapsed w:val="false"/>
      </w:pPr>
      <w:bookmarkStart w:name="_GoBack" w:id="0"/>
      <w:bookmarkEnd w:id="0"/>
      <w:r w:rsidRPr="003B3BDD">
        <w:rPr>
          <w:b/>
        </w:rPr>
        <w:t xml:space="preserve">                 </w:t>
      </w:r>
      <w:r w:rsidR="008A14D2">
        <w:rPr>
          <w:b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49.8pt;height:61.8pt" type="#_x0000_t75">
            <v:imagedata r:id="rId10" o:title="HR grb"/>
          </v:shape>
        </w:pict>
      </w:r>
      <w:r w:rsidRPr="003B3BDD">
        <w:rPr>
          <w:b/>
        </w:rPr>
        <w:t xml:space="preserve">                                                            </w:t>
      </w:r>
    </w:p>
    <w:p w:rsidRDefault="00214108" w:rsidP="0060046E" w:rsidR="0060046E" w:rsidRPr="003B3BDD">
      <w:r w:rsidRPr="003B3BDD">
        <w:t xml:space="preserve"> </w:t>
      </w:r>
      <w:r w:rsidR="00594FC3">
        <w:t xml:space="preserve">   </w:t>
      </w:r>
      <w:r w:rsidR="0060046E" w:rsidRPr="003B3BDD">
        <w:t>REPUBLIKA HRVATSKA</w:t>
      </w:r>
    </w:p>
    <w:p w:rsidRDefault="0060046E" w:rsidP="0060046E" w:rsidR="0060046E" w:rsidRPr="003B3BDD">
      <w:r w:rsidRPr="003B3BDD">
        <w:t xml:space="preserve"> TRGOVAČKI SUD U PAZINU</w:t>
      </w:r>
    </w:p>
    <w:p w:rsidRDefault="00214108" w:rsidP="0060046E" w:rsidR="0060046E" w:rsidRPr="003B3BDD">
      <w:r w:rsidRPr="003B3BDD">
        <w:t xml:space="preserve"> </w:t>
      </w:r>
      <w:r w:rsidR="00594FC3">
        <w:tab/>
      </w:r>
      <w:r w:rsidR="0060046E" w:rsidRPr="003B3BDD">
        <w:t>Pazin, Dršćevka 1</w:t>
      </w:r>
    </w:p>
    <w:p w:rsidRDefault="0060046E" w:rsidP="000F28C7" w:rsidR="0060046E" w:rsidRPr="003B3BDD">
      <w:pPr>
        <w:jc w:val="right"/>
      </w:pPr>
      <w:r w:rsidRPr="003B3BDD">
        <w:rPr>
          <w:b/>
        </w:rPr>
        <w:t xml:space="preserve">     </w:t>
      </w:r>
      <w:r w:rsidRPr="003B3BDD">
        <w:tab/>
      </w:r>
      <w:r w:rsidRPr="003B3BDD">
        <w:tab/>
      </w:r>
      <w:r w:rsidRPr="003B3BDD">
        <w:tab/>
      </w:r>
      <w:r w:rsidRPr="003B3BDD">
        <w:tab/>
        <w:t xml:space="preserve">    </w:t>
      </w:r>
    </w:p>
    <w:p w:rsidRDefault="0060046E" w:rsidP="0060046E" w:rsidR="0060046E" w:rsidRPr="003B3BDD">
      <w:pPr>
        <w:jc w:val="center"/>
      </w:pPr>
      <w:r w:rsidRPr="003B3BDD">
        <w:t>R E P U B L I K A  H R V A T S K A</w:t>
      </w:r>
    </w:p>
    <w:p w:rsidRDefault="0060046E" w:rsidP="0060046E" w:rsidR="0060046E" w:rsidRPr="003B3BDD"/>
    <w:p w:rsidRDefault="0060046E" w:rsidP="0060046E" w:rsidR="0060046E" w:rsidRPr="003B3BDD">
      <w:pPr>
        <w:jc w:val="center"/>
      </w:pPr>
      <w:r w:rsidRPr="003B3BDD">
        <w:t>R J E Š E NJ E</w:t>
      </w:r>
    </w:p>
    <w:p w:rsidRDefault="0060046E" w:rsidP="0060046E" w:rsidR="0060046E" w:rsidRPr="003B3BDD">
      <w:pPr>
        <w:ind w:firstLine="708"/>
        <w:jc w:val="both"/>
      </w:pPr>
    </w:p>
    <w:p w:rsidRDefault="00A925E3" w:rsidP="0060046E" w:rsidR="0060046E">
      <w:pPr>
        <w:ind w:firstLine="708"/>
        <w:jc w:val="both"/>
      </w:pPr>
      <w:r w:rsidRPr="00A925E3">
        <w:t xml:space="preserve">Trgovački sud u Pazinu, po stečajnom sucu Ivanu Dujiću, u stečajnom postupku nad dužnikom </w:t>
      </w:r>
      <w:r w:rsidR="009A1334" w:rsidRPr="009A1334">
        <w:t>VICTRIX d.o.o. u stečaju Pula, Starih statuta 4, OIB 69660769957,</w:t>
      </w:r>
      <w:r w:rsidR="009A1334">
        <w:t xml:space="preserve"> 27</w:t>
      </w:r>
      <w:r w:rsidRPr="00A925E3">
        <w:t xml:space="preserve">. </w:t>
      </w:r>
      <w:r>
        <w:t>s</w:t>
      </w:r>
      <w:r w:rsidR="009A1334">
        <w:t>tudenog</w:t>
      </w:r>
      <w:r w:rsidRPr="00A925E3">
        <w:t xml:space="preserve"> 2017.</w:t>
      </w:r>
    </w:p>
    <w:p w:rsidRDefault="00594FC3" w:rsidP="0060046E" w:rsidR="00594FC3" w:rsidRPr="003B3BDD">
      <w:pPr>
        <w:ind w:firstLine="708"/>
        <w:jc w:val="both"/>
      </w:pPr>
    </w:p>
    <w:p w:rsidRDefault="0060046E" w:rsidP="0060046E" w:rsidR="0060046E" w:rsidRPr="003B3BDD">
      <w:pPr>
        <w:jc w:val="center"/>
      </w:pPr>
      <w:r w:rsidRPr="003B3BDD">
        <w:t>r i j e š i o  j e</w:t>
      </w:r>
    </w:p>
    <w:p w:rsidRDefault="00875944" w:rsidP="00B71D01" w:rsidR="00875944" w:rsidRPr="003B3BDD">
      <w:pPr>
        <w:jc w:val="both"/>
      </w:pPr>
    </w:p>
    <w:p w:rsidRDefault="00B71D01" w:rsidP="00B71D01" w:rsidR="00B71D01" w:rsidRPr="00763D8E">
      <w:pPr>
        <w:jc w:val="both"/>
      </w:pPr>
      <w:r w:rsidRPr="00763D8E">
        <w:t>I</w:t>
      </w:r>
      <w:r w:rsidRPr="00763D8E">
        <w:tab/>
        <w:t>Iz iznosa kupovnine</w:t>
      </w:r>
      <w:r w:rsidR="000E668C" w:rsidRPr="00763D8E">
        <w:t xml:space="preserve"> u iznosu od </w:t>
      </w:r>
      <w:r w:rsidR="009A1334" w:rsidRPr="009A1334">
        <w:t>603.835,50 kuna</w:t>
      </w:r>
      <w:r w:rsidRPr="00763D8E">
        <w:t>, postignute prodajom nekretnin</w:t>
      </w:r>
      <w:r w:rsidR="009A1334">
        <w:t>a</w:t>
      </w:r>
      <w:r w:rsidRPr="00763D8E">
        <w:t xml:space="preserve"> </w:t>
      </w:r>
      <w:r w:rsidR="009A1334" w:rsidRPr="009A1334">
        <w:t>k.č. 71/K,  k.č. 541, k.č. 567, k.č. 568, k.č. 569, k.č. 570,  k.č. 572, k.č. 574/3, k.č. 574/4, k.č. 583, k.č. 584, k.č. 585, k.č. 586/1, k.č. 586/3, k.č. 587/1, k.č. 589/2, k.č. 596, k.č. 598/2, k.č. 599, k.č. 604/1, k.č. 604/2, k.č. 607/1, k.č. 607/2, k.č. 611/2, k.č. 611/3, k.č. 611/3 i  k.č. 611/4, sve upisane u z.k.ul. 23 k.o. Veljun</w:t>
      </w:r>
      <w:r w:rsidR="000E668C" w:rsidRPr="00763D8E">
        <w:t>, isplatiti će se</w:t>
      </w:r>
      <w:r w:rsidRPr="00763D8E">
        <w:t xml:space="preserve">:  </w:t>
      </w:r>
    </w:p>
    <w:p w:rsidRDefault="007F0B1E" w:rsidP="0060046E" w:rsidR="0060046E">
      <w:pPr>
        <w:jc w:val="both"/>
      </w:pPr>
      <w:r w:rsidRPr="00763D8E">
        <w:t>1</w:t>
      </w:r>
      <w:r w:rsidR="0060046E" w:rsidRPr="00763D8E">
        <w:t>.</w:t>
      </w:r>
      <w:r w:rsidR="0060046E" w:rsidRPr="00763D8E">
        <w:tab/>
        <w:t xml:space="preserve">iznos od </w:t>
      </w:r>
      <w:r w:rsidR="009A1334">
        <w:t>94</w:t>
      </w:r>
      <w:r w:rsidR="00E0339D" w:rsidRPr="00E0339D">
        <w:t>.</w:t>
      </w:r>
      <w:r w:rsidR="009A1334">
        <w:t>914</w:t>
      </w:r>
      <w:r w:rsidR="00E0339D" w:rsidRPr="00E0339D">
        <w:t>,</w:t>
      </w:r>
      <w:r w:rsidR="009A1334">
        <w:t>63</w:t>
      </w:r>
      <w:r w:rsidR="00E0339D" w:rsidRPr="00E0339D">
        <w:t xml:space="preserve"> kn </w:t>
      </w:r>
      <w:r w:rsidR="0060046E" w:rsidRPr="00763D8E">
        <w:t xml:space="preserve">na ime troškova unovčenja nekretnine, na račun </w:t>
      </w:r>
      <w:r w:rsidR="009A1334" w:rsidRPr="009A1334">
        <w:t>VICTRIX d.o.o. u stečaju Pula, Starih statuta 4, OIB 69660769957</w:t>
      </w:r>
      <w:r w:rsidR="000F28C7" w:rsidRPr="00763D8E">
        <w:t>,</w:t>
      </w:r>
    </w:p>
    <w:p w:rsidRDefault="00763D8E" w:rsidP="009A1334" w:rsidR="00126B28" w:rsidRPr="00A925E3">
      <w:pPr>
        <w:jc w:val="both"/>
        <w:rPr>
          <w:color w:val="FF0000"/>
        </w:rPr>
      </w:pPr>
      <w:r w:rsidRPr="00763D8E">
        <w:t>2</w:t>
      </w:r>
      <w:r w:rsidR="0060046E" w:rsidRPr="00763D8E">
        <w:t xml:space="preserve">. </w:t>
      </w:r>
      <w:r w:rsidR="0060046E" w:rsidRPr="00763D8E">
        <w:tab/>
      </w:r>
      <w:r w:rsidR="00E0339D" w:rsidRPr="00763D8E">
        <w:t xml:space="preserve">iznos od </w:t>
      </w:r>
      <w:r w:rsidR="009A1334">
        <w:t>508</w:t>
      </w:r>
      <w:r w:rsidR="00E0339D" w:rsidRPr="00E0339D">
        <w:t>.</w:t>
      </w:r>
      <w:r w:rsidR="009A1334">
        <w:t>920</w:t>
      </w:r>
      <w:r w:rsidR="00E0339D" w:rsidRPr="00E0339D">
        <w:t>,</w:t>
      </w:r>
      <w:r w:rsidR="009A1334">
        <w:t>8</w:t>
      </w:r>
      <w:r w:rsidR="00E0339D" w:rsidRPr="00E0339D">
        <w:t xml:space="preserve">7 </w:t>
      </w:r>
      <w:r w:rsidR="00E0339D">
        <w:t xml:space="preserve">kn </w:t>
      </w:r>
      <w:r w:rsidR="00E0339D" w:rsidRPr="00763D8E">
        <w:t xml:space="preserve">vjerovniku </w:t>
      </w:r>
      <w:r w:rsidR="00E0339D">
        <w:t>Republici Hrvatskoj</w:t>
      </w:r>
      <w:r w:rsidR="009A1334">
        <w:t>.</w:t>
      </w:r>
      <w:r w:rsidR="000E668C" w:rsidRPr="00A925E3">
        <w:rPr>
          <w:color w:val="FF0000"/>
        </w:rPr>
        <w:t xml:space="preserve"> </w:t>
      </w:r>
    </w:p>
    <w:p w:rsidRDefault="00126B28" w:rsidP="00C8326E" w:rsidR="00126B28" w:rsidRPr="00A925E3">
      <w:pPr>
        <w:jc w:val="both"/>
        <w:rPr>
          <w:color w:val="FF0000"/>
        </w:rPr>
      </w:pPr>
    </w:p>
    <w:p w:rsidRDefault="00B71D01" w:rsidP="000751C4" w:rsidR="000751C4">
      <w:pPr>
        <w:jc w:val="both"/>
      </w:pPr>
      <w:r w:rsidRPr="002C28A0">
        <w:t>I</w:t>
      </w:r>
      <w:r w:rsidR="001E1882" w:rsidRPr="002C28A0">
        <w:t>I</w:t>
      </w:r>
      <w:r w:rsidRPr="002C28A0">
        <w:tab/>
      </w:r>
      <w:r w:rsidR="000751C4">
        <w:t xml:space="preserve">Nalaže se Financijskoj agenciji, </w:t>
      </w:r>
      <w:r w:rsidR="000751C4" w:rsidRPr="00044919">
        <w:t xml:space="preserve">Regionalni centar Rijeka, Frana Kurelca 8, da po pravomoćnosti ovoga rješenja, sa računa HR3323900011300028779 (na koji je uplaćena jamčevina u iznosu od </w:t>
      </w:r>
      <w:r w:rsidR="00C5481E" w:rsidRPr="00044919">
        <w:t>119.767,10</w:t>
      </w:r>
      <w:r w:rsidR="000751C4" w:rsidRPr="00044919">
        <w:t xml:space="preserve"> kn) i HR1123900011300028787 (na koji je uplaćena razlika kupovnine u iznosu od </w:t>
      </w:r>
      <w:r w:rsidR="00C5481E" w:rsidRPr="00044919">
        <w:t>484.068,40</w:t>
      </w:r>
      <w:r w:rsidR="000751C4" w:rsidRPr="00044919">
        <w:t xml:space="preserve"> kn), identifikator</w:t>
      </w:r>
      <w:r w:rsidR="000751C4">
        <w:t xml:space="preserve"> predmeta prodaje 1</w:t>
      </w:r>
      <w:r w:rsidR="00C5481E">
        <w:t>392</w:t>
      </w:r>
      <w:r w:rsidR="000751C4">
        <w:t>, izvrši isplatu:</w:t>
      </w:r>
    </w:p>
    <w:p w:rsidRDefault="000751C4" w:rsidP="000751C4" w:rsidR="000751C4">
      <w:pPr>
        <w:jc w:val="both"/>
      </w:pPr>
      <w:r>
        <w:tab/>
        <w:t xml:space="preserve">- iznosa </w:t>
      </w:r>
      <w:r w:rsidR="00C5481E" w:rsidRPr="00C5481E">
        <w:t>94.914,63 kn</w:t>
      </w:r>
      <w:r>
        <w:t xml:space="preserve">, na račun </w:t>
      </w:r>
      <w:r w:rsidR="00C5481E" w:rsidRPr="00C5481E">
        <w:t>VICTRIX d.o.o. u stečaju Pula, Starih statuta 4, OIB 69660769957</w:t>
      </w:r>
      <w:r>
        <w:t>, broj HR</w:t>
      </w:r>
      <w:r w:rsidR="00DC3659">
        <w:t>652484008113500093</w:t>
      </w:r>
      <w:r>
        <w:t>,</w:t>
      </w:r>
    </w:p>
    <w:p w:rsidRDefault="000751C4" w:rsidP="00DC3659" w:rsidR="002C28A0">
      <w:pPr>
        <w:jc w:val="both"/>
      </w:pPr>
      <w:r>
        <w:tab/>
        <w:t xml:space="preserve">- iznosa od </w:t>
      </w:r>
      <w:r w:rsidR="00DC3659" w:rsidRPr="00DC3659">
        <w:t xml:space="preserve">508.920,87 </w:t>
      </w:r>
      <w:r>
        <w:t>kn, na račun Republike Hrvatske, Ministarstvo financija, Porezna uprava, OIB: 52634238587, br. HR</w:t>
      </w:r>
      <w:r w:rsidR="00DC3659">
        <w:t>1110010051752012002,</w:t>
      </w:r>
      <w:r>
        <w:t xml:space="preserve"> model HR68, poziv na broj 1</w:t>
      </w:r>
      <w:r w:rsidR="00DC3659">
        <w:t>627</w:t>
      </w:r>
      <w:r>
        <w:t>-</w:t>
      </w:r>
      <w:r w:rsidR="00DC3659" w:rsidRPr="00DC3659">
        <w:t>69660769957</w:t>
      </w:r>
      <w:r w:rsidR="00DC3659">
        <w:t>.</w:t>
      </w:r>
    </w:p>
    <w:p w:rsidRDefault="00594FC3" w:rsidP="00DC3659" w:rsidR="00594FC3" w:rsidRPr="00A925E3">
      <w:pPr>
        <w:jc w:val="both"/>
        <w:rPr>
          <w:color w:val="FF0000"/>
        </w:rPr>
      </w:pPr>
    </w:p>
    <w:p w:rsidRDefault="0060046E" w:rsidP="0060046E" w:rsidR="0060046E" w:rsidRPr="003B3BDD">
      <w:pPr>
        <w:jc w:val="center"/>
      </w:pPr>
      <w:r w:rsidRPr="003B3BDD">
        <w:t>Obrazloženje</w:t>
      </w:r>
    </w:p>
    <w:p w:rsidRDefault="00654B47" w:rsidP="0060046E" w:rsidR="00654B47" w:rsidRPr="003B3BDD">
      <w:pPr>
        <w:jc w:val="center"/>
      </w:pPr>
    </w:p>
    <w:p w:rsidRDefault="00A925E3" w:rsidP="00A925E3" w:rsidR="00044919">
      <w:pPr>
        <w:ind w:firstLine="708"/>
        <w:jc w:val="both"/>
      </w:pPr>
      <w:r>
        <w:t xml:space="preserve">Prodaju nekretnine iz točke I. ovog </w:t>
      </w:r>
      <w:r w:rsidR="00044919">
        <w:t xml:space="preserve">rješenja </w:t>
      </w:r>
      <w:r>
        <w:t>prov</w:t>
      </w:r>
      <w:r w:rsidR="00044919">
        <w:t xml:space="preserve">ela je </w:t>
      </w:r>
      <w:r>
        <w:t>F</w:t>
      </w:r>
      <w:r w:rsidR="00044919">
        <w:t>INA</w:t>
      </w:r>
      <w:r>
        <w:t xml:space="preserve"> elektroničkom javnom dražbom uz odgovarajuću primjenu pravila ovršnoga postupka o ovrsi na nekretnini.</w:t>
      </w:r>
    </w:p>
    <w:p w:rsidRDefault="00044919" w:rsidP="00A925E3" w:rsidR="00044919">
      <w:pPr>
        <w:ind w:firstLine="708"/>
        <w:jc w:val="both"/>
      </w:pPr>
      <w:r>
        <w:t xml:space="preserve">Prodajom je postignuta </w:t>
      </w:r>
      <w:r w:rsidRPr="00044919">
        <w:t>kupovnin</w:t>
      </w:r>
      <w:r>
        <w:t>a</w:t>
      </w:r>
      <w:r w:rsidRPr="00044919">
        <w:t xml:space="preserve"> u iznosu od 603.835,50 kuna</w:t>
      </w:r>
      <w:r>
        <w:t>, koji je iznos u cijelosti uplaćen na račun FINE.</w:t>
      </w:r>
    </w:p>
    <w:p w:rsidRDefault="00044919" w:rsidP="004B6AFD" w:rsidR="00044919">
      <w:pPr>
        <w:ind w:firstLine="708"/>
        <w:jc w:val="both"/>
      </w:pPr>
    </w:p>
    <w:p w:rsidRDefault="004B6AFD" w:rsidP="004B6AFD" w:rsidR="004B6AFD">
      <w:pPr>
        <w:ind w:firstLine="708"/>
        <w:jc w:val="both"/>
      </w:pPr>
      <w:r>
        <w:t xml:space="preserve">Odredbom čl. 248. st. 1. </w:t>
      </w:r>
      <w:r w:rsidR="00044919">
        <w:t xml:space="preserve">Stečajnog zakona (dalje: </w:t>
      </w:r>
      <w:r>
        <w:t>SZ</w:t>
      </w:r>
      <w:r w:rsidR="00044919">
        <w:t>)</w:t>
      </w:r>
      <w:r>
        <w:t xml:space="preserve"> propisano je da će nakon unovčenja stvari ili prava na kojemu postoji razlučno pravo upisano u javnoj knjizi sud će iz iznosa ostvarenoga prodajom:</w:t>
      </w:r>
    </w:p>
    <w:p w:rsidRDefault="004B6AFD" w:rsidP="004B6AFD" w:rsidR="004B6AFD">
      <w:pPr>
        <w:ind w:firstLine="708"/>
        <w:jc w:val="both"/>
      </w:pPr>
      <w:r>
        <w:t>1. namiriti troškove unovčenja iz članka 254. ovoga Zakona</w:t>
      </w:r>
    </w:p>
    <w:p w:rsidRDefault="004B6AFD" w:rsidP="004B6AFD" w:rsidR="004B6AFD">
      <w:pPr>
        <w:ind w:firstLine="708"/>
        <w:jc w:val="both"/>
      </w:pPr>
      <w:r>
        <w:lastRenderedPageBreak/>
        <w:t>2. namiriti tražbine razlučnih vjerovnika prema redoslijedu određenom pravilima ovršnoga postupka i</w:t>
      </w:r>
    </w:p>
    <w:p w:rsidRDefault="004B6AFD" w:rsidP="004B6AFD" w:rsidR="003B3BDD">
      <w:pPr>
        <w:ind w:firstLine="708"/>
        <w:jc w:val="both"/>
      </w:pPr>
      <w:r>
        <w:t>3. preostali iznos predati stečajnom upravitelju za namirenje stečajnih vjerovnika.</w:t>
      </w:r>
    </w:p>
    <w:p w:rsidRDefault="004B6AFD" w:rsidP="004B6AFD" w:rsidR="004B6AFD">
      <w:pPr>
        <w:ind w:firstLine="708"/>
        <w:jc w:val="both"/>
      </w:pPr>
    </w:p>
    <w:p w:rsidRDefault="008421CE" w:rsidP="008421CE" w:rsidR="008421CE" w:rsidRPr="003B3BDD">
      <w:pPr>
        <w:ind w:firstLine="708"/>
        <w:jc w:val="both"/>
      </w:pPr>
      <w:r w:rsidRPr="003B3BDD">
        <w:t>Temeljem odredbe čl. 1</w:t>
      </w:r>
      <w:r>
        <w:t>14</w:t>
      </w:r>
      <w:r w:rsidRPr="003B3BDD">
        <w:t>. st. 1. OZ</w:t>
      </w:r>
      <w:r>
        <w:t>-a</w:t>
      </w:r>
      <w:r w:rsidRPr="003B3BDD">
        <w:t>, nakon namirenja tražbina koje se namiruju prvenstveno, namiruju se tražbine osigurane založnim pravom, tražbine ovrhovoditelja na čiji je prijedlog određena ovrha, te naknade za osobne služnosti i druga prava koja prestaju prodajom. Temeljem odredbe čl. 1</w:t>
      </w:r>
      <w:r>
        <w:t>14</w:t>
      </w:r>
      <w:r w:rsidRPr="003B3BDD">
        <w:t>. st. 3. OZ-a navedeni se vjerovnici namiruju po redu stjecanja založnog prava i prava na namirenje ovrhovoditelja koji su predložili ovrhu, odnosno po redu upisa u zemljišnu knjigu osobnih služnosti.</w:t>
      </w:r>
    </w:p>
    <w:p w:rsidRDefault="008421CE" w:rsidP="004B6AFD" w:rsidR="008421CE">
      <w:pPr>
        <w:ind w:firstLine="708"/>
        <w:jc w:val="both"/>
      </w:pPr>
    </w:p>
    <w:p w:rsidRDefault="00044919" w:rsidP="00044919" w:rsidR="00044919">
      <w:pPr>
        <w:ind w:firstLine="708"/>
        <w:jc w:val="both"/>
      </w:pPr>
      <w:r>
        <w:t>Na predmetnoj nekretnini u zemljišnoj knjizi bili su upisani sljedeći tereti:</w:t>
      </w:r>
    </w:p>
    <w:p w:rsidRDefault="000934D5" w:rsidP="000934D5" w:rsidR="000934D5" w:rsidRPr="000934D5">
      <w:pPr>
        <w:ind w:firstLine="708"/>
        <w:jc w:val="both"/>
        <w:rPr>
          <w:bCs w:val="false"/>
        </w:rPr>
      </w:pPr>
      <w:r w:rsidRPr="000934D5">
        <w:rPr>
          <w:bCs w:val="false"/>
        </w:rPr>
        <w:t xml:space="preserve">- zabilježba ovrhe predlagatelja osiguranja Republike Hrvatske Min.financija Porezne uprave Područni ured Karlovac, zastup.po ODO u Karlovcu c/a protivnik osiguranja VICTRIX d.o.o.Pula, Ul.starih statua 4, OIB 69660769957, radi osiguranja novčane tražbine prisilnim zasnivanjem založnog prava na nekretnini, upisana pod broj Z-176/10, </w:t>
      </w:r>
    </w:p>
    <w:p w:rsidRDefault="000934D5" w:rsidP="000934D5" w:rsidR="000934D5" w:rsidRPr="000934D5">
      <w:pPr>
        <w:ind w:firstLine="708"/>
        <w:jc w:val="both"/>
        <w:rPr>
          <w:bCs w:val="false"/>
        </w:rPr>
      </w:pPr>
      <w:r w:rsidRPr="000934D5">
        <w:rPr>
          <w:bCs w:val="false"/>
        </w:rPr>
        <w:t>- zabilježba ovrhe predlagatelja osiguranja RH Ministarstvo financija, Porezna uprava Područni ured Pazin zastup.po ODO u Karlovcu protiv protivnika osiguranja VICTRIX d.o.o. Pula, Ulica starih statua 4, OIB 69660769957, radi osiguranja novčane tražbine prisilnim zasnivanjem založnog prava na nekretnini, upisana na temelju Rješenja o osiguranju Općinskog suda u Karlovcu od 01.srpnja 2010.godine br. Ovr-840/10,</w:t>
      </w:r>
    </w:p>
    <w:p w:rsidRDefault="000934D5" w:rsidP="000934D5" w:rsidR="000934D5" w:rsidRPr="000934D5">
      <w:pPr>
        <w:ind w:firstLine="708"/>
        <w:jc w:val="both"/>
        <w:rPr>
          <w:bCs w:val="false"/>
        </w:rPr>
      </w:pPr>
      <w:r w:rsidRPr="000934D5">
        <w:rPr>
          <w:bCs w:val="false"/>
        </w:rPr>
        <w:t xml:space="preserve">- pravo zaloga radi osiguranja tražbine u iznosu od 24.075.696,00 EUR plativo u kunskoj protuvrijednosti po srednjem tečaju HNB na dan plaćanja, sa zakonskim zateznim kamatama u visini eskontne stope HNB-a koje je vrijedila zadnjeg dana polugodišta koje je prethodilo tekućem polugodištu uvećano za 8 (osam) postotnih poena i to za svaki iznos pojedinačno kako je to navedeno u čl. 7 Ugovora, uknjiženo na temelju Ugovora o nagodbi i uređenju međusobnih odnosa sa sporazumom o osiguranju novčanih tražbina zasnivanjem založnog prava na nekretninama i poslovnim udjelima od 01. travnja 2014.godine solemniziranog od strane javnog bilježnika Mirne Pliško iz Pule, Smareglina 7 pod br. OV-2262/14, u korist  KERMAS ULAGANJA D.O.O., OIB: 42403091909, PULA, DOBRILINA 9,     </w:t>
      </w:r>
    </w:p>
    <w:p w:rsidRDefault="000934D5" w:rsidP="000934D5" w:rsidR="00044919">
      <w:pPr>
        <w:ind w:firstLine="708"/>
        <w:jc w:val="both"/>
        <w:rPr>
          <w:bCs w:val="false"/>
        </w:rPr>
      </w:pPr>
      <w:r w:rsidRPr="000934D5">
        <w:rPr>
          <w:bCs w:val="false"/>
        </w:rPr>
        <w:t>- pravo zaloga radi osiguranja tražbine u iznosu od 11.269.301,00 EUR plativo u kunskoj protuvrijednosti po srednjem tečaju HNB na dan plaćanja, sa zakonskom zateznom kamatom u visini eskontne stope HNB-a koje je vrijedila zadnjeg dana polugodišta koje je prethodilo tekućem polugodištu uvećano za 8 (osam) postotnih poena koje teku od dana sklapanja Ugovora do namirenja, kao i troškova ovrhe – zajednička hipoteka – uknjižena na temelju Ugovora o nagodbi i uređenju međusobnih odnosa sa sporazumom o osiguranju novčanih tražbina zasnivanjem založnog prava na nekretninama i poslovnim udjelima od 01. travnja 2014.godine solemniziranog od strane javnog bilježnika Mirne Pliško iz Pule, Smareglina 7 pod br. OV-2262/14 uloženog u ovosudnu zbirku isprava pod br. Z-279/14, u korist KERMAS HOLDING LIMITED, OIB: 43896993551, MALTA, FLORIANA FRN 1400, ST.ANNE S</w:t>
      </w:r>
      <w:r>
        <w:rPr>
          <w:bCs w:val="false"/>
        </w:rPr>
        <w:t>TREET, EUROPE CENTRE, 2ND FLOOR.</w:t>
      </w:r>
    </w:p>
    <w:p w:rsidRDefault="000934D5" w:rsidP="000934D5" w:rsidR="000934D5">
      <w:pPr>
        <w:ind w:firstLine="708"/>
        <w:jc w:val="both"/>
      </w:pPr>
    </w:p>
    <w:p w:rsidRDefault="000934D5" w:rsidP="000934D5" w:rsidR="000934D5">
      <w:pPr>
        <w:ind w:firstLine="708"/>
        <w:jc w:val="both"/>
      </w:pPr>
      <w:r>
        <w:t xml:space="preserve">U podnesku od 31. listopada 2017. </w:t>
      </w:r>
      <w:r w:rsidRPr="000934D5">
        <w:t>razlučni vjerovnik Republika Hrvatska</w:t>
      </w:r>
      <w:r>
        <w:t xml:space="preserve"> je dostavio obračun tražbine koja je osigurana razlučnim pravom, u iznosu od 1.288.406,13 kn.</w:t>
      </w:r>
    </w:p>
    <w:p w:rsidRDefault="000934D5" w:rsidP="00044919" w:rsidR="000934D5">
      <w:pPr>
        <w:ind w:firstLine="708"/>
        <w:jc w:val="both"/>
      </w:pPr>
    </w:p>
    <w:p w:rsidRDefault="00044919" w:rsidP="00044919" w:rsidR="00044919">
      <w:pPr>
        <w:ind w:firstLine="708"/>
        <w:jc w:val="both"/>
      </w:pPr>
      <w:r>
        <w:t>Tražbine po osnovi upisanih založnih prava nisu osporene na ročištu za diobu kupovnine.</w:t>
      </w:r>
    </w:p>
    <w:p w:rsidRDefault="000934D5" w:rsidP="004B6AFD" w:rsidR="000934D5">
      <w:pPr>
        <w:ind w:firstLine="708"/>
        <w:jc w:val="both"/>
      </w:pPr>
    </w:p>
    <w:p w:rsidRDefault="008421CE" w:rsidP="000934D5" w:rsidR="004B6AFD">
      <w:pPr>
        <w:ind w:firstLine="708"/>
        <w:jc w:val="both"/>
        <w:rPr>
          <w:bCs w:val="false"/>
        </w:rPr>
      </w:pPr>
      <w:r>
        <w:t>S</w:t>
      </w:r>
      <w:r w:rsidR="004B6AFD" w:rsidRPr="007C1FAB">
        <w:t>tečajn</w:t>
      </w:r>
      <w:r w:rsidR="000934D5">
        <w:t>i</w:t>
      </w:r>
      <w:r w:rsidR="004B6AFD" w:rsidRPr="007C1FAB">
        <w:t xml:space="preserve"> upravitelj </w:t>
      </w:r>
      <w:r>
        <w:t xml:space="preserve">je </w:t>
      </w:r>
      <w:r w:rsidR="000934D5">
        <w:t>16</w:t>
      </w:r>
      <w:r w:rsidR="004B6AFD" w:rsidRPr="007C1FAB">
        <w:t xml:space="preserve">. </w:t>
      </w:r>
      <w:r w:rsidR="000934D5">
        <w:t>studenog</w:t>
      </w:r>
      <w:r w:rsidR="004B6AFD" w:rsidRPr="007C1FAB">
        <w:t xml:space="preserve"> 2017. u spis predmeta dostavi</w:t>
      </w:r>
      <w:r w:rsidR="000934D5">
        <w:t>o p</w:t>
      </w:r>
      <w:r w:rsidR="004B6AFD" w:rsidRPr="007C1FAB">
        <w:rPr>
          <w:bCs w:val="false"/>
        </w:rPr>
        <w:t xml:space="preserve">rijedlog za izdvajanje </w:t>
      </w:r>
      <w:r w:rsidR="000934D5">
        <w:rPr>
          <w:bCs w:val="false"/>
        </w:rPr>
        <w:t xml:space="preserve">troškova </w:t>
      </w:r>
      <w:r w:rsidR="004B6AFD" w:rsidRPr="007C1FAB">
        <w:rPr>
          <w:bCs w:val="false"/>
        </w:rPr>
        <w:t xml:space="preserve">u stečajnu masu troškova </w:t>
      </w:r>
      <w:r w:rsidR="000934D5">
        <w:rPr>
          <w:bCs w:val="false"/>
        </w:rPr>
        <w:t>(</w:t>
      </w:r>
      <w:r w:rsidR="004B6AFD" w:rsidRPr="007C1FAB">
        <w:rPr>
          <w:bCs w:val="false"/>
        </w:rPr>
        <w:t>po čl. 254. S</w:t>
      </w:r>
      <w:r w:rsidR="000934D5">
        <w:rPr>
          <w:bCs w:val="false"/>
        </w:rPr>
        <w:t>Z-a) u iznosu od 94.914,63 kn.</w:t>
      </w:r>
    </w:p>
    <w:p w:rsidRDefault="000934D5" w:rsidP="000934D5" w:rsidR="000934D5">
      <w:pPr>
        <w:ind w:firstLine="708"/>
        <w:jc w:val="both"/>
      </w:pPr>
      <w:r>
        <w:t>N</w:t>
      </w:r>
      <w:r w:rsidRPr="000934D5">
        <w:t>a ročištu za diobu kupovnine</w:t>
      </w:r>
      <w:r>
        <w:t xml:space="preserve"> razlučni vjerovnik Republika Hrvatska složio se sa tim prijedlogom.</w:t>
      </w:r>
    </w:p>
    <w:p w:rsidRDefault="000934D5" w:rsidP="000934D5" w:rsidR="000934D5">
      <w:pPr>
        <w:ind w:firstLine="708"/>
        <w:jc w:val="both"/>
      </w:pPr>
    </w:p>
    <w:p w:rsidRDefault="000934D5" w:rsidP="008421CE" w:rsidR="00A810DF">
      <w:pPr>
        <w:ind w:firstLine="708"/>
        <w:jc w:val="both"/>
      </w:pPr>
      <w:r>
        <w:t>S</w:t>
      </w:r>
      <w:r w:rsidR="008421CE">
        <w:t xml:space="preserve"> obzirom na sve prethodno obrazloženo, temeljem čl. 248. st. 1. SZ-a i čl. 114. st. 1. OZ-a, odlučeno </w:t>
      </w:r>
      <w:r>
        <w:t xml:space="preserve">je </w:t>
      </w:r>
      <w:r w:rsidR="008421CE">
        <w:t>kao u izreci.</w:t>
      </w:r>
    </w:p>
    <w:p w:rsidRDefault="008421CE" w:rsidP="008421CE" w:rsidR="008421CE">
      <w:pPr>
        <w:ind w:firstLine="708"/>
        <w:jc w:val="both"/>
      </w:pPr>
    </w:p>
    <w:p w:rsidRDefault="0060046E" w:rsidP="0060046E" w:rsidR="0060046E">
      <w:pPr>
        <w:jc w:val="center"/>
      </w:pPr>
      <w:r w:rsidRPr="003B3BDD">
        <w:t xml:space="preserve">U Pazinu, </w:t>
      </w:r>
      <w:r w:rsidR="000934D5">
        <w:t>27</w:t>
      </w:r>
      <w:r w:rsidR="003A78AF" w:rsidRPr="003B3BDD">
        <w:t>.</w:t>
      </w:r>
      <w:r w:rsidRPr="003B3BDD">
        <w:t xml:space="preserve"> </w:t>
      </w:r>
      <w:r w:rsidR="00A810DF">
        <w:t>s</w:t>
      </w:r>
      <w:r w:rsidR="000934D5">
        <w:t>tudenog</w:t>
      </w:r>
      <w:r w:rsidR="00C8326E" w:rsidRPr="003B3BDD">
        <w:t xml:space="preserve"> </w:t>
      </w:r>
      <w:r w:rsidRPr="003B3BDD">
        <w:t>201</w:t>
      </w:r>
      <w:r w:rsidR="00A810DF">
        <w:t>7</w:t>
      </w:r>
      <w:r w:rsidRPr="003B3BDD">
        <w:t>.</w:t>
      </w:r>
    </w:p>
    <w:p w:rsidRDefault="00594FC3" w:rsidP="0060046E" w:rsidR="00594FC3" w:rsidRPr="003B3BDD">
      <w:pPr>
        <w:jc w:val="center"/>
      </w:pPr>
    </w:p>
    <w:p w:rsidRDefault="0060046E" w:rsidP="0060046E" w:rsidR="0060046E" w:rsidRPr="003B3BDD">
      <w:pPr>
        <w:ind w:left="4956"/>
      </w:pPr>
      <w:r w:rsidRPr="003B3BDD">
        <w:t xml:space="preserve">           </w:t>
      </w:r>
      <w:r w:rsidR="003A78AF" w:rsidRPr="003B3BDD">
        <w:tab/>
      </w:r>
      <w:r w:rsidR="003A78AF" w:rsidRPr="003B3BDD">
        <w:tab/>
      </w:r>
      <w:r w:rsidRPr="003B3BDD">
        <w:t>Stečajni sudac</w:t>
      </w:r>
    </w:p>
    <w:p w:rsidRDefault="0060046E" w:rsidP="0060046E" w:rsidR="0060046E" w:rsidRPr="003B3BDD">
      <w:pPr>
        <w:ind w:left="4956"/>
        <w:jc w:val="center"/>
      </w:pPr>
    </w:p>
    <w:p w:rsidRDefault="0060046E" w:rsidP="0060046E" w:rsidR="0060046E" w:rsidRPr="003B3BDD">
      <w:pPr>
        <w:ind w:left="4956"/>
      </w:pPr>
      <w:r w:rsidRPr="003B3BDD">
        <w:t xml:space="preserve">              </w:t>
      </w:r>
      <w:r w:rsidR="003A78AF" w:rsidRPr="003B3BDD">
        <w:tab/>
        <w:t xml:space="preserve">  </w:t>
      </w:r>
      <w:r w:rsidRPr="003B3BDD">
        <w:t>Ivan Dujić</w:t>
      </w:r>
      <w:r w:rsidR="008A14D2">
        <w:t>, v.r.</w:t>
      </w:r>
    </w:p>
    <w:p w:rsidRDefault="0060046E" w:rsidP="0060046E" w:rsidR="0060046E" w:rsidRPr="003B3BDD"/>
    <w:p w:rsidRDefault="000934D5" w:rsidP="0060046E" w:rsidR="000934D5"/>
    <w:p w:rsidRDefault="0060046E" w:rsidP="0060046E" w:rsidR="0060046E" w:rsidRPr="003B3BDD">
      <w:r w:rsidRPr="003B3BDD">
        <w:t>UPUTA O PRAVNOM LIJEKU:</w:t>
      </w:r>
    </w:p>
    <w:p w:rsidRDefault="0060046E" w:rsidP="0060046E" w:rsidR="0060046E" w:rsidRPr="003B3BDD">
      <w:pPr>
        <w:jc w:val="both"/>
      </w:pPr>
      <w:r w:rsidRPr="003B3BDD">
        <w:tab/>
        <w:t xml:space="preserve">Protiv ovog rješenja pravo na žalbu imaju stranke i sve osobe koje su polagale pravo na namirenje </w:t>
      </w:r>
      <w:r w:rsidR="008421CE">
        <w:t>iz kupovnine. Žalba se podnosi</w:t>
      </w:r>
      <w:r w:rsidRPr="003B3BDD">
        <w:t xml:space="preserve"> </w:t>
      </w:r>
      <w:r w:rsidR="008421CE" w:rsidRPr="003B3BDD">
        <w:t xml:space="preserve">u pet </w:t>
      </w:r>
      <w:r w:rsidR="008421CE">
        <w:t xml:space="preserve">istovjetnih </w:t>
      </w:r>
      <w:r w:rsidR="008421CE" w:rsidRPr="003B3BDD">
        <w:t>primjeraka</w:t>
      </w:r>
      <w:r w:rsidR="008421CE">
        <w:t>,</w:t>
      </w:r>
      <w:r w:rsidR="008421CE" w:rsidRPr="003B3BDD">
        <w:t xml:space="preserve"> </w:t>
      </w:r>
      <w:r w:rsidRPr="003B3BDD">
        <w:t xml:space="preserve">roku od 8 dana </w:t>
      </w:r>
      <w:r w:rsidR="008421CE" w:rsidRPr="008421CE">
        <w:t>od dana dostave, a dostava se smatra obavljenom istekom osmoga dana od dana objave pismena na mrežnoj stranici e-Oglasna ploča sudova (čl. 12. SZ-a).</w:t>
      </w:r>
      <w:r w:rsidR="008421CE">
        <w:t xml:space="preserve"> Žalba se dostavlja </w:t>
      </w:r>
      <w:r w:rsidRPr="003B3BDD">
        <w:t xml:space="preserve">putem ovog suda, a o žalbi odlučuje Visoki trgovački sud Republike Hrvatske. Žalba protiv rješenja o </w:t>
      </w:r>
      <w:r w:rsidR="00DC2BEA">
        <w:t>namirenju odgađa isplatu (čl. 125</w:t>
      </w:r>
      <w:r w:rsidRPr="003B3BDD">
        <w:t>. st. 6. OZ-a).</w:t>
      </w:r>
    </w:p>
    <w:p w:rsidRDefault="0060046E" w:rsidP="0060046E" w:rsidR="0060046E" w:rsidRPr="003B3BDD"/>
    <w:p w:rsidRDefault="0060046E" w:rsidP="0060046E" w:rsidR="0060046E" w:rsidRPr="003B3BDD">
      <w:r w:rsidRPr="003B3BDD">
        <w:t xml:space="preserve">DNA: </w:t>
      </w:r>
    </w:p>
    <w:p w:rsidRDefault="001724FE" w:rsidP="001724FE" w:rsidR="001724FE">
      <w:r>
        <w:t>- oglasna ploča suda 8 dana</w:t>
      </w:r>
    </w:p>
    <w:p w:rsidRDefault="00990403" w:rsidP="00990403" w:rsidR="00990403">
      <w:r>
        <w:t>- stečajni upravitelj Slavko Štambuk iz Rijeke, Prvog maja 3</w:t>
      </w:r>
    </w:p>
    <w:p w:rsidRDefault="00990403" w:rsidP="00990403" w:rsidR="00990403">
      <w:r>
        <w:t>- Republika Hrvatska, po ŽDO Pula</w:t>
      </w:r>
    </w:p>
    <w:p w:rsidRDefault="00990403" w:rsidP="00990403" w:rsidR="00990403">
      <w:r>
        <w:t>- Porezna uprava, Ispostava Pazin, Pazin, M. B. Rašana 2/4, p.p. 60</w:t>
      </w:r>
    </w:p>
    <w:p w:rsidRDefault="00990403" w:rsidP="00990403" w:rsidR="00990403">
      <w:r>
        <w:t xml:space="preserve">- Kermas ulaganja d.o.o. Pula, Dobrilina 9 </w:t>
      </w:r>
    </w:p>
    <w:p w:rsidRDefault="00990403" w:rsidP="00990403" w:rsidR="001724FE">
      <w:r>
        <w:t>- Kermas holding limited, OIB: 43896993551, Malta, Floriana frn 1400, St. Anne street, Europe centre, 2nd floor</w:t>
      </w:r>
    </w:p>
    <w:p w:rsidRDefault="00990403" w:rsidP="00990403" w:rsidR="00990403"/>
    <w:p w:rsidRDefault="0060046E" w:rsidP="008542E9" w:rsidR="0060046E" w:rsidRPr="008542E9">
      <w:r w:rsidRPr="003B3BDD">
        <w:t xml:space="preserve">- </w:t>
      </w:r>
      <w:r w:rsidR="00DC2BEA" w:rsidRPr="003B3BDD">
        <w:t>po pravomoćnosti</w:t>
      </w:r>
      <w:r w:rsidR="00DC2BEA">
        <w:t>:</w:t>
      </w:r>
      <w:r w:rsidR="00DC2BEA" w:rsidRPr="003B3BDD">
        <w:t xml:space="preserve"> </w:t>
      </w:r>
      <w:r w:rsidR="001724FE">
        <w:t>FINA</w:t>
      </w:r>
      <w:r w:rsidR="002C28A0">
        <w:t>, Regionalni centar</w:t>
      </w:r>
      <w:r w:rsidR="001724FE">
        <w:t xml:space="preserve"> Rijeka, F</w:t>
      </w:r>
      <w:r w:rsidR="002C28A0">
        <w:t>rana</w:t>
      </w:r>
      <w:r w:rsidR="008542E9">
        <w:t xml:space="preserve"> Kurelca 8</w:t>
      </w:r>
    </w:p>
    <w:sectPr w:rsidSect="00594FC3" w:rsidR="0060046E" w:rsidRPr="008542E9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4203" w:rsidP="003A78AF" w:rsidR="00CE4203">
      <w:r>
        <w:separator/>
      </w:r>
    </w:p>
  </w:endnote>
  <w:endnote w:id="0" w:type="continuationSeparator">
    <w:p w:rsidRDefault="00CE4203" w:rsidP="003A78AF" w:rsidR="00CE4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4203" w:rsidP="003A78AF" w:rsidR="00CE4203">
      <w:r>
        <w:separator/>
      </w:r>
    </w:p>
  </w:footnote>
  <w:footnote w:id="0" w:type="continuationSeparator">
    <w:p w:rsidRDefault="00CE4203" w:rsidP="003A78AF" w:rsidR="00CE42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C7" w:rsidP="000751C4" w:rsidR="003A78AF">
    <w:pPr>
      <w:pStyle w:val="Zaglavlje"/>
      <w:jc w:val="center"/>
    </w:pPr>
    <w:r>
      <w:t xml:space="preserve">                                                    </w:t>
    </w:r>
    <w:r w:rsidR="00594FC3">
      <w:tab/>
    </w:r>
    <w:r>
      <w:fldChar w:fldCharType="begin"/>
    </w:r>
    <w:r>
      <w:instrText>PAGE   \* MERGEFORMAT</w:instrText>
    </w:r>
    <w:r>
      <w:fldChar w:fldCharType="separate"/>
    </w:r>
    <w:r w:rsidR="008A14D2">
      <w:rPr>
        <w:noProof/>
      </w:rPr>
      <w:t>3</w:t>
    </w:r>
    <w:r>
      <w:fldChar w:fldCharType="end"/>
    </w:r>
    <w:r w:rsidRPr="000F28C7">
      <w:t xml:space="preserve"> </w:t>
    </w:r>
    <w:r>
      <w:t xml:space="preserve">                   </w:t>
    </w:r>
    <w:r w:rsidR="000751C4">
      <w:t xml:space="preserve">             </w:t>
    </w:r>
    <w:r w:rsidR="00594FC3">
      <w:tab/>
    </w:r>
    <w:r w:rsidR="000751C4" w:rsidRPr="000751C4">
      <w:t>10 St-364/2016-74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C7" w:rsidR="000F28C7">
    <w:pPr>
      <w:pStyle w:val="Zaglavlje"/>
    </w:pPr>
    <w:r>
      <w:tab/>
    </w:r>
    <w:r>
      <w:tab/>
    </w:r>
    <w:r w:rsidRPr="000F28C7">
      <w:t>10 St-</w:t>
    </w:r>
    <w:r w:rsidR="000751C4">
      <w:t>364</w:t>
    </w:r>
    <w:r w:rsidRPr="000F28C7">
      <w:t>/</w:t>
    </w:r>
    <w:r w:rsidR="000751C4">
      <w:t>20</w:t>
    </w:r>
    <w:r w:rsidRPr="000F28C7">
      <w:t>1</w:t>
    </w:r>
    <w:r w:rsidR="000751C4">
      <w:t>6</w:t>
    </w:r>
    <w:r w:rsidRPr="000F28C7">
      <w:t>-</w:t>
    </w:r>
    <w:r w:rsidR="000751C4">
      <w:t>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31227"/>
    <w:multiLevelType w:val="hybridMultilevel"/>
    <w:tmpl w:val="66C63CA0"/>
    <w:lvl w:tplc="30A21EE2" w:ilvl="0">
      <w:start w:val="1"/>
      <w:numFmt w:val="lowerLetter"/>
      <w:lvlText w:val="%1.)"/>
      <w:lvlJc w:val="left"/>
      <w:pPr>
        <w:ind w:hanging="708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3CC3753"/>
    <w:multiLevelType w:val="hybridMultilevel"/>
    <w:tmpl w:val="A114254E"/>
    <w:lvl w:tplc="8182F88C" w:ilvl="0">
      <w:numFmt w:val="bullet"/>
      <w:lvlText w:val="-"/>
      <w:lvlJc w:val="left"/>
      <w:pPr>
        <w:tabs>
          <w:tab w:pos="1453" w:val="num"/>
        </w:tabs>
        <w:ind w:hanging="885" w:left="14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60046E"/>
    <w:rsid w:val="00013449"/>
    <w:rsid w:val="000140BA"/>
    <w:rsid w:val="00025843"/>
    <w:rsid w:val="000378F7"/>
    <w:rsid w:val="00044919"/>
    <w:rsid w:val="00047A8D"/>
    <w:rsid w:val="00052BEA"/>
    <w:rsid w:val="00063522"/>
    <w:rsid w:val="000664B2"/>
    <w:rsid w:val="000751C4"/>
    <w:rsid w:val="000934D5"/>
    <w:rsid w:val="00097416"/>
    <w:rsid w:val="000C5A18"/>
    <w:rsid w:val="000D594C"/>
    <w:rsid w:val="000E668C"/>
    <w:rsid w:val="000F28C7"/>
    <w:rsid w:val="00104457"/>
    <w:rsid w:val="00126B28"/>
    <w:rsid w:val="001724FE"/>
    <w:rsid w:val="001851E5"/>
    <w:rsid w:val="00187705"/>
    <w:rsid w:val="00196C6D"/>
    <w:rsid w:val="001A7F48"/>
    <w:rsid w:val="001B4C33"/>
    <w:rsid w:val="001E1882"/>
    <w:rsid w:val="001F6335"/>
    <w:rsid w:val="00214108"/>
    <w:rsid w:val="00226946"/>
    <w:rsid w:val="00236AF1"/>
    <w:rsid w:val="0024632E"/>
    <w:rsid w:val="002857E0"/>
    <w:rsid w:val="0028731B"/>
    <w:rsid w:val="002C28A0"/>
    <w:rsid w:val="002E74DF"/>
    <w:rsid w:val="002F3F82"/>
    <w:rsid w:val="00316196"/>
    <w:rsid w:val="00316977"/>
    <w:rsid w:val="00321C3C"/>
    <w:rsid w:val="00327BDB"/>
    <w:rsid w:val="00351BE3"/>
    <w:rsid w:val="003807A1"/>
    <w:rsid w:val="00393ACD"/>
    <w:rsid w:val="003A6093"/>
    <w:rsid w:val="003A78AF"/>
    <w:rsid w:val="003B3BDD"/>
    <w:rsid w:val="004004AC"/>
    <w:rsid w:val="00431227"/>
    <w:rsid w:val="00457F94"/>
    <w:rsid w:val="004B6AFD"/>
    <w:rsid w:val="00543EEB"/>
    <w:rsid w:val="00594FC3"/>
    <w:rsid w:val="005B5CD5"/>
    <w:rsid w:val="005F48C1"/>
    <w:rsid w:val="005F510B"/>
    <w:rsid w:val="0060046E"/>
    <w:rsid w:val="00650915"/>
    <w:rsid w:val="00654B47"/>
    <w:rsid w:val="0069479E"/>
    <w:rsid w:val="006A3C14"/>
    <w:rsid w:val="00747AC3"/>
    <w:rsid w:val="00757136"/>
    <w:rsid w:val="00763D8E"/>
    <w:rsid w:val="007660D3"/>
    <w:rsid w:val="007902B6"/>
    <w:rsid w:val="007B4AC3"/>
    <w:rsid w:val="007B7887"/>
    <w:rsid w:val="007C32E8"/>
    <w:rsid w:val="007D2831"/>
    <w:rsid w:val="007F0175"/>
    <w:rsid w:val="007F0B1E"/>
    <w:rsid w:val="00832DFA"/>
    <w:rsid w:val="00837B37"/>
    <w:rsid w:val="008421CE"/>
    <w:rsid w:val="00851869"/>
    <w:rsid w:val="008542E9"/>
    <w:rsid w:val="00875944"/>
    <w:rsid w:val="0088793B"/>
    <w:rsid w:val="00895C13"/>
    <w:rsid w:val="008A14D2"/>
    <w:rsid w:val="008D10DC"/>
    <w:rsid w:val="00943886"/>
    <w:rsid w:val="00970ABE"/>
    <w:rsid w:val="00990403"/>
    <w:rsid w:val="00990A93"/>
    <w:rsid w:val="00994E36"/>
    <w:rsid w:val="009A1334"/>
    <w:rsid w:val="009A29DE"/>
    <w:rsid w:val="00A44C8B"/>
    <w:rsid w:val="00A71844"/>
    <w:rsid w:val="00A7710C"/>
    <w:rsid w:val="00A810DF"/>
    <w:rsid w:val="00A925E3"/>
    <w:rsid w:val="00AD0766"/>
    <w:rsid w:val="00AD516A"/>
    <w:rsid w:val="00AF3D51"/>
    <w:rsid w:val="00B17FA6"/>
    <w:rsid w:val="00B25060"/>
    <w:rsid w:val="00B5562B"/>
    <w:rsid w:val="00B71D01"/>
    <w:rsid w:val="00B7504B"/>
    <w:rsid w:val="00BD3569"/>
    <w:rsid w:val="00C5481E"/>
    <w:rsid w:val="00C76567"/>
    <w:rsid w:val="00C80FF1"/>
    <w:rsid w:val="00C8326E"/>
    <w:rsid w:val="00CA05F5"/>
    <w:rsid w:val="00CB18AE"/>
    <w:rsid w:val="00CE0F3C"/>
    <w:rsid w:val="00CE4203"/>
    <w:rsid w:val="00D0530F"/>
    <w:rsid w:val="00D31C72"/>
    <w:rsid w:val="00D34E4B"/>
    <w:rsid w:val="00D43E50"/>
    <w:rsid w:val="00DC2BEA"/>
    <w:rsid w:val="00DC3659"/>
    <w:rsid w:val="00DC551F"/>
    <w:rsid w:val="00DC714B"/>
    <w:rsid w:val="00DE7E69"/>
    <w:rsid w:val="00E007AE"/>
    <w:rsid w:val="00E0339D"/>
    <w:rsid w:val="00E86E7A"/>
    <w:rsid w:val="00EC389A"/>
    <w:rsid w:val="00ED4F63"/>
    <w:rsid w:val="00F06B12"/>
    <w:rsid w:val="00F3562B"/>
    <w:rsid w:val="00F769C9"/>
    <w:rsid w:val="00FB1731"/>
    <w:rsid w:val="00FE2A73"/>
    <w:rsid w:val="00FE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10D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A78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78AF"/>
    <w:rPr>
      <w:bCs/>
      <w:sz w:val="24"/>
      <w:szCs w:val="24"/>
    </w:rPr>
  </w:style>
  <w:style w:styleId="Podnoje" w:type="paragraph">
    <w:name w:val="footer"/>
    <w:basedOn w:val="Normal"/>
    <w:link w:val="PodnojeChar"/>
    <w:rsid w:val="003A7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78AF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990A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90A93"/>
    <w:rPr>
      <w:rFonts w:cs="Tahoma" w:hAnsi="Tahoma" w:ascii="Tahoma"/>
      <w:bCs/>
      <w:sz w:val="16"/>
      <w:szCs w:val="16"/>
    </w:rPr>
  </w:style>
  <w:style w:styleId="Tijeloteksta" w:type="paragraph">
    <w:name w:val="Body Text"/>
    <w:basedOn w:val="Normal"/>
    <w:link w:val="TijelotekstaChar"/>
    <w:rsid w:val="004B6AFD"/>
    <w:pPr>
      <w:jc w:val="both"/>
    </w:pPr>
    <w:rPr>
      <w:bCs w:val="false"/>
    </w:rPr>
  </w:style>
  <w:style w:customStyle="true" w:styleId="TijelotekstaChar" w:type="character">
    <w:name w:val="Tijelo teksta Char"/>
    <w:link w:val="Tijeloteksta"/>
    <w:rsid w:val="004B6AF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6AFD"/>
    <w:pPr>
      <w:ind w:left="720"/>
      <w:contextualSpacing/>
    </w:pPr>
    <w:rPr>
      <w:rFonts w:cs="Arial"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8A14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4D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4D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4D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4D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6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00292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163337">
              <w:marLeft w:val="855"/>
              <w:marRight w:val="10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80446062">
              <w:marLeft w:val="7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58624043">
              <w:marLeft w:val="0"/>
              <w:marRight w:val="0"/>
              <w:marTop w:val="75"/>
              <w:marBottom w:val="0"/>
              <w:divBdr>
                <w:top w:space="2" w:sz="6" w:color="C3C3C3" w:val="dotted"/>
                <w:left w:space="0" w:sz="0" w:color="auto" w:val="none"/>
                <w:bottom w:space="2" w:sz="6" w:color="C3C3C3" w:val="dotted"/>
                <w:right w:space="0" w:sz="0" w:color="auto" w:val="none"/>
              </w:divBdr>
            </w:div>
          </w:divsChild>
        </w:div>
      </w:divsChild>
    </w:div>
    <w:div w:id="106020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85899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46344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2887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14177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7875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10182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254570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792607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235448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VICTRIX d.o.o. PULA</izvorni_sadrzaj>
    <derivirana_varijabla naziv="DomainObject.Predmet.ProtustrankaFormated_1">  VICTRIX d.o.o. PULA</derivirana_varijabla>
  </DomainObject.Predmet.ProtustrankaFormated>
  <DomainObject.Predmet.ProtustrankaFormatedOIB>
    <izvorni_sadrzaj>  VICTRIX d.o.o. PULA, OIB 69660769957</izvorni_sadrzaj>
    <derivirana_varijabla naziv="DomainObject.Predmet.ProtustrankaFormatedOIB_1">  VICTRIX d.o.o. PULA, OIB 69660769957</derivirana_varijabla>
  </DomainObject.Predmet.ProtustrankaFormatedOIB>
  <DomainObject.Predmet.ProtustrankaFormatedWithAdress>
    <izvorni_sadrzaj> VICTRIX d.o.o. PULA, Starih statuta 4, 52100 Pula</izvorni_sadrzaj>
    <derivirana_varijabla naziv="DomainObject.Predmet.ProtustrankaFormatedWithAdress_1"> VICTRIX d.o.o. PULA, Starih statuta 4, 52100 Pula</derivirana_varijabla>
  </DomainObject.Predmet.ProtustrankaFormatedWithAdress>
  <DomainObject.Predmet.ProtustrankaFormatedWithAdressOIB>
    <izvorni_sadrzaj> VICTRIX d.o.o. PULA, OIB 69660769957, Starih statuta 4, 52100 Pula</izvorni_sadrzaj>
    <derivirana_varijabla naziv="DomainObject.Predmet.ProtustrankaFormatedWithAdressOIB_1"> VICTRIX d.o.o. PULA, OIB 69660769957, Starih statuta 4, 52100 Pula</derivirana_varijabla>
  </DomainObject.Predmet.ProtustrankaFormatedWithAdressOIB>
  <DomainObject.Predmet.ProtustrankaWithAdress>
    <izvorni_sadrzaj>VICTRIX d.o.o. PULA Starih statuta 4, 52100 Pula</izvorni_sadrzaj>
    <derivirana_varijabla naziv="DomainObject.Predmet.ProtustrankaWithAdress_1">VICTRIX d.o.o. PULA Starih statuta 4, 52100 Pula</derivirana_varijabla>
  </DomainObject.Predmet.ProtustrankaWithAdress>
  <DomainObject.Predmet.ProtustrankaWithAdressOIB>
    <izvorni_sadrzaj>VICTRIX d.o.o. PULA, OIB 69660769957, Starih statuta 4, 52100 Pula</izvorni_sadrzaj>
    <derivirana_varijabla naziv="DomainObject.Predmet.ProtustrankaWithAdressOIB_1">VICTRIX d.o.o. PULA, OIB 69660769957, Starih statuta 4, 52100 Pula</derivirana_varijabla>
  </DomainObject.Predmet.ProtustrankaWithAdressOIB>
  <DomainObject.Predmet.ProtustrankaNazivFormated>
    <izvorni_sadrzaj>VICTRIX d.o.o. PULA</izvorni_sadrzaj>
    <derivirana_varijabla naziv="DomainObject.Predmet.ProtustrankaNazivFormated_1">VICTRIX d.o.o. PULA</derivirana_varijabla>
  </DomainObject.Predmet.ProtustrankaNazivFormated>
  <DomainObject.Predmet.ProtustrankaNazivFormatedOIB>
    <izvorni_sadrzaj>VICTRIX d.o.o. PULA, OIB 69660769957</izvorni_sadrzaj>
    <derivirana_varijabla naziv="DomainObject.Predmet.ProtustrankaNazivFormatedOIB_1">VICTRIX d.o.o. PULA, OIB 69660769957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1066768.29</izvorni_sadrzaj>
    <derivirana_varijabla naziv="DomainObject.Predmet.TrenutnaVrijednost_1">1066768.29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VICTRIX d.o.o. PULA</item>
    </izvorni_sadrzaj>
    <derivirana_varijabla naziv="DomainObject.Predmet.ProtuStrankaListFormated_1">
      <item>VICTRIX d.o.o. PULA</item>
    </derivirana_varijabla>
  </DomainObject.Predmet.ProtuStrankaListFormated>
  <DomainObject.Predmet.ProtuStrankaListFormatedOIB>
    <izvorni_sadrzaj>
      <item>VICTRIX d.o.o. PULA, OIB 69660769957</item>
    </izvorni_sadrzaj>
    <derivirana_varijabla naziv="DomainObject.Predmet.ProtuStrankaListFormatedOIB_1">
      <item>VICTRIX d.o.o. PULA, OIB 69660769957</item>
    </derivirana_varijabla>
  </DomainObject.Predmet.ProtuStrankaListFormatedOIB>
  <DomainObject.Predmet.ProtuStrankaListFormatedWithAdress>
    <izvorni_sadrzaj>
      <item>VICTRIX d.o.o. PULA, Starih statuta 4, 52100 Pula</item>
    </izvorni_sadrzaj>
    <derivirana_varijabla naziv="DomainObject.Predmet.ProtuStrankaListFormatedWithAdress_1">
      <item>VICTRIX d.o.o. PULA, Starih statuta 4, 52100 Pula</item>
    </derivirana_varijabla>
  </DomainObject.Predmet.ProtuStrankaListFormatedWithAdress>
  <DomainObject.Predmet.ProtuStrankaListFormatedWithAdressOIB>
    <izvorni_sadrzaj>
      <item>VICTRIX d.o.o. PULA, OIB 69660769957, Starih statuta 4, 52100 Pula</item>
    </izvorni_sadrzaj>
    <derivirana_varijabla naziv="DomainObject.Predmet.ProtuStrankaListFormatedWithAdressOIB_1">
      <item>VICTRIX d.o.o. PULA, OIB 69660769957, Starih statuta 4, 52100 Pula</item>
    </derivirana_varijabla>
  </DomainObject.Predmet.ProtuStrankaListFormatedWithAdressOIB>
  <DomainObject.Predmet.ProtuStrankaListNazivFormated>
    <izvorni_sadrzaj>
      <item>VICTRIX d.o.o. PULA</item>
    </izvorni_sadrzaj>
    <derivirana_varijabla naziv="DomainObject.Predmet.ProtuStrankaListNazivFormated_1">
      <item>VICTRIX d.o.o. PULA</item>
    </derivirana_varijabla>
  </DomainObject.Predmet.ProtuStrankaListNazivFormated>
  <DomainObject.Predmet.ProtuStrankaListNazivFormatedOIB>
    <izvorni_sadrzaj>
      <item>VICTRIX d.o.o. PULA, OIB 69660769957</item>
    </izvorni_sadrzaj>
    <derivirana_varijabla naziv="DomainObject.Predmet.ProtuStrankaListNazivFormatedOIB_1">
      <item>VICTRIX d.o.o. PULA, OIB 69660769957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VICTRIX d.o.o. PULA</izvorni_sadrzaj>
    <derivirana_varijabla naziv="DomainObject.Predmet.ProtustrankaIDrugi_1">VICTRIX d.o.o.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VICTRIX d.o.o. PULA, OIB 69660769957, Starih statuta 4, 52100 Pula</izvorni_sadrzaj>
    <derivirana_varijabla naziv="DomainObject.Predmet.ProtustrankaIDrugiAdressOIB_1">VICTRIX d.o.o. PULA, OIB 69660769957, Starih statuta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VICTRIX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VICTRIX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VICTRIX d.o.o. PULA, OIB 69660769957, Starih statuta 4,52100 Pula</item>
      <item>REPUBLIKA HRVATSKA, Ministarstvo financija, Porezna uprava, Područni ured Istra, Primorje, Gorski Kotar  i Lika, OIB 52634238587</item>
      <item>ŽDO PULA, Rovinjska 2a,52100 Pula</item>
    </izvorni_sadrzaj>
    <derivirana_varijabla naziv="DomainObject.Predmet.SudioniciListAdressOIB_1">
      <item>VICTRIX d.o.o. PULA, OIB 69660769957, Starih statuta 4,52100 Pula</item>
      <item>REPUBLIKA HRVATSKA, Ministarstvo financija, Porezna uprava, Područni ured Istra, Primorje, Gorski Kotar  i Lika, OIB 52634238587</item>
      <item>ŽDO PULA,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69660769957</item>
      <item>, OIB 52634238587</item>
      <item>, OIB null</item>
    </izvorni_sadrzaj>
    <derivirana_varijabla naziv="DomainObject.Predmet.SudioniciListNazivOIB_1">
      <item>, OIB 69660769957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7AF851-5C75-4438-8BB7-BCCF2C8A91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3</properties:Pages>
  <properties:Words>1058</properties:Words>
  <properties:Characters>5888</properties:Characters>
  <properties:Lines>128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St-36/11-___</vt:lpstr>
    </vt:vector>
  </properties:TitlesOfParts>
  <properties:LinksUpToDate>false</properties:LinksUpToDate>
  <properties:CharactersWithSpaces>7052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2017-11-27T14:11:00Z</dcterms:created>
  <dc:creator>korisnik</dc:creator>
  <cp:lastModifiedBy>Sanja Lakošeljac</cp:lastModifiedBy>
  <cp:lastPrinted>2015-06-29T13:11:00Z</cp:lastPrinted>
  <dcterms:modified xmlns:xsi="http://www.w3.org/2001/XMLSchema-instance" xsi:type="dcterms:W3CDTF">2017-11-27T14:14:00Z</dcterms:modified>
  <cp:revision>4</cp:revision>
  <dc:title>Poslovni broj: 20 St-36/11-___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