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e184" w14:paraId="7cbe184" w:rsidRDefault="002B4F3F" w:rsidP="003E526A" w:rsidR="00C54378" w:rsidRPr="003E526A">
      <w:pPr>
        <w:jc w:val="right"/>
        <w15:collapsed w:val="false"/>
      </w:pPr>
      <w:r w:rsidRPr="003E526A">
        <w:t>6</w:t>
      </w:r>
      <w:r w:rsidR="004E5766" w:rsidRPr="003E526A">
        <w:t xml:space="preserve"> </w:t>
      </w:r>
      <w:r w:rsidR="00C54378" w:rsidRPr="003E526A">
        <w:t>St-</w:t>
      </w:r>
      <w:r w:rsidR="003E526A" w:rsidRPr="003E526A">
        <w:t>131</w:t>
      </w:r>
      <w:r w:rsidR="00A40C39" w:rsidRPr="003E526A">
        <w:t>/15-</w:t>
      </w:r>
      <w:r w:rsidR="003E526A" w:rsidRPr="003E526A">
        <w:t>59</w:t>
      </w:r>
    </w:p>
    <w:p w:rsidRDefault="00FD7930" w:rsidP="003E526A" w:rsidR="00FD7930" w:rsidRPr="003E526A">
      <w:r w:rsidRPr="003E526A">
        <w:rPr>
          <w:rStyle w:val="Naglaeno"/>
        </w:rPr>
        <w:t xml:space="preserve">             </w:t>
      </w:r>
      <w:r w:rsidR="003E526A">
        <w:rPr>
          <w:b/>
          <w:bCs/>
          <w:noProof/>
        </w:rPr>
        <w:drawing>
          <wp:inline distR="0" distL="0" distB="0" distT="0">
            <wp:extent cy="798830" cx="691515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7930" w:rsidP="003E526A" w:rsidR="00FD7930" w:rsidRPr="003E526A"/>
    <w:p w:rsidRDefault="00FD7930" w:rsidP="003E526A" w:rsidR="00FD7930" w:rsidRPr="003E526A">
      <w:pPr>
        <w:rPr>
          <w:b/>
        </w:rPr>
      </w:pPr>
      <w:r w:rsidRPr="003E526A">
        <w:rPr>
          <w:b/>
        </w:rPr>
        <w:t xml:space="preserve">     REPUBLIKA HRVATSKA</w:t>
      </w:r>
    </w:p>
    <w:p w:rsidRDefault="00FD7930" w:rsidP="003E526A" w:rsidR="00FD7930" w:rsidRPr="003E526A">
      <w:r w:rsidRPr="003E526A">
        <w:t xml:space="preserve">     TRGOVAČKI SUD U OSIJEKU</w:t>
      </w:r>
    </w:p>
    <w:p w:rsidRDefault="00FD7930" w:rsidP="003E526A" w:rsidR="00FD7930" w:rsidRPr="003E526A"/>
    <w:p w:rsidRDefault="00C54378" w:rsidP="003E526A" w:rsidR="00C54378" w:rsidRPr="003E526A"/>
    <w:p w:rsidRDefault="00C54378" w:rsidP="003E526A" w:rsidR="004E5766" w:rsidRPr="003E526A">
      <w:r w:rsidRPr="003E526A">
        <w:rPr>
          <w:iCs/>
        </w:rPr>
        <w:t xml:space="preserve">Temeljem </w:t>
      </w:r>
      <w:r w:rsidR="00E01CCE" w:rsidRPr="003E526A">
        <w:rPr>
          <w:iCs/>
        </w:rPr>
        <w:t>čl.</w:t>
      </w:r>
      <w:r w:rsidRPr="003E526A">
        <w:rPr>
          <w:iCs/>
        </w:rPr>
        <w:t xml:space="preserve"> </w:t>
      </w:r>
      <w:smartTag w:element="metricconverter" w:uri="urn:schemas-microsoft-com:office:smarttags">
        <w:smartTagPr>
          <w:attr w:val="37. st" w:name="ProductID"/>
        </w:smartTagPr>
        <w:r w:rsidRPr="003E526A">
          <w:rPr>
            <w:iCs/>
          </w:rPr>
          <w:t>37</w:t>
        </w:r>
        <w:r w:rsidR="004E5766" w:rsidRPr="003E526A">
          <w:rPr>
            <w:iCs/>
          </w:rPr>
          <w:t>.</w:t>
        </w:r>
        <w:r w:rsidRPr="003E526A">
          <w:rPr>
            <w:iCs/>
          </w:rPr>
          <w:t xml:space="preserve"> st</w:t>
        </w:r>
      </w:smartTag>
      <w:r w:rsidRPr="003E526A">
        <w:rPr>
          <w:iCs/>
        </w:rPr>
        <w:t xml:space="preserve">. </w:t>
      </w:r>
      <w:r w:rsidR="004E5766" w:rsidRPr="003E526A">
        <w:rPr>
          <w:iCs/>
        </w:rPr>
        <w:t>2.</w:t>
      </w:r>
      <w:r w:rsidRPr="003E526A">
        <w:rPr>
          <w:iCs/>
        </w:rPr>
        <w:t xml:space="preserve"> Stečajnog zakona, u stečajnom predmetu</w:t>
      </w:r>
      <w:r w:rsidRPr="003E526A">
        <w:rPr>
          <w:i/>
          <w:iCs/>
        </w:rPr>
        <w:t xml:space="preserve"> </w:t>
      </w:r>
      <w:r w:rsidR="003E526A" w:rsidRPr="003E526A">
        <w:t>VESTER d.o.o. za trgovinu i ugostiteljstvo "u stečaju", Osijek, I. Gundulića 28, OIB: 85748756041, MBS: 030080486</w:t>
      </w:r>
    </w:p>
    <w:p w:rsidRDefault="003E526A" w:rsidP="003E526A" w:rsidR="00383F70" w:rsidRPr="003E526A">
      <w:pPr>
        <w:rPr>
          <w:b/>
          <w:i/>
          <w:iCs/>
        </w:rPr>
      </w:pPr>
      <w:r w:rsidRPr="003E526A">
        <w:rPr>
          <w:b/>
          <w:i/>
          <w:iCs/>
        </w:rPr>
        <w:tab/>
      </w:r>
    </w:p>
    <w:p w:rsidRDefault="00C54378" w:rsidP="003E526A" w:rsidR="00C54378" w:rsidRPr="003E526A">
      <w:pPr>
        <w:jc w:val="center"/>
        <w:rPr>
          <w:b/>
          <w:bCs/>
          <w:iCs/>
        </w:rPr>
      </w:pPr>
      <w:r w:rsidRPr="003E526A">
        <w:rPr>
          <w:b/>
          <w:bCs/>
          <w:iCs/>
        </w:rPr>
        <w:t>s a z i v am</w:t>
      </w:r>
    </w:p>
    <w:p w:rsidRDefault="00C54378" w:rsidP="003E526A" w:rsidR="00C54378" w:rsidRPr="003E526A">
      <w:pPr>
        <w:jc w:val="center"/>
        <w:rPr>
          <w:b/>
          <w:bCs/>
          <w:iCs/>
        </w:rPr>
      </w:pPr>
    </w:p>
    <w:p w:rsidRDefault="004E5766" w:rsidP="003E526A" w:rsidR="00C54378" w:rsidRPr="003E526A">
      <w:pPr>
        <w:jc w:val="both"/>
        <w:rPr>
          <w:iCs/>
        </w:rPr>
      </w:pPr>
      <w:r w:rsidRPr="003E526A">
        <w:rPr>
          <w:iCs/>
        </w:rPr>
        <w:t xml:space="preserve">prvu </w:t>
      </w:r>
      <w:r w:rsidR="00C54378" w:rsidRPr="003E526A">
        <w:rPr>
          <w:iCs/>
        </w:rPr>
        <w:t xml:space="preserve">sjednicu obora vjerovnika za dan </w:t>
      </w:r>
      <w:r w:rsidR="003E526A" w:rsidRPr="003E526A">
        <w:rPr>
          <w:b/>
          <w:bCs/>
          <w:iCs/>
        </w:rPr>
        <w:t>16. veljače 2017.</w:t>
      </w:r>
      <w:r w:rsidR="003437CB" w:rsidRPr="003E526A">
        <w:rPr>
          <w:b/>
          <w:bCs/>
          <w:iCs/>
        </w:rPr>
        <w:t xml:space="preserve"> g.</w:t>
      </w:r>
      <w:r w:rsidR="00E01CCE" w:rsidRPr="003E526A">
        <w:rPr>
          <w:b/>
          <w:bCs/>
          <w:iCs/>
        </w:rPr>
        <w:t xml:space="preserve"> u </w:t>
      </w:r>
      <w:r w:rsidR="001A1ABE" w:rsidRPr="003E526A">
        <w:rPr>
          <w:b/>
          <w:bCs/>
          <w:iCs/>
        </w:rPr>
        <w:t>1</w:t>
      </w:r>
      <w:r w:rsidR="003C6267" w:rsidRPr="003E526A">
        <w:rPr>
          <w:b/>
          <w:bCs/>
          <w:iCs/>
        </w:rPr>
        <w:t>1</w:t>
      </w:r>
      <w:r w:rsidR="00E01CCE" w:rsidRPr="003E526A">
        <w:rPr>
          <w:b/>
          <w:bCs/>
          <w:iCs/>
        </w:rPr>
        <w:t>,</w:t>
      </w:r>
      <w:r w:rsidR="00A30721" w:rsidRPr="003E526A">
        <w:rPr>
          <w:b/>
          <w:bCs/>
          <w:iCs/>
        </w:rPr>
        <w:t>0</w:t>
      </w:r>
      <w:r w:rsidR="00C54378" w:rsidRPr="003E526A">
        <w:rPr>
          <w:b/>
          <w:bCs/>
          <w:iCs/>
        </w:rPr>
        <w:t xml:space="preserve">0 sati, </w:t>
      </w:r>
      <w:r w:rsidR="00C54378" w:rsidRPr="003E526A">
        <w:rPr>
          <w:iCs/>
        </w:rPr>
        <w:t>koja će se održati u prostorijama Trgovačkog suda u Osijek</w:t>
      </w:r>
      <w:r w:rsidR="001A1ABE" w:rsidRPr="003E526A">
        <w:rPr>
          <w:iCs/>
        </w:rPr>
        <w:t xml:space="preserve">u, Zagrebačka br. 2., soba br. </w:t>
      </w:r>
      <w:r w:rsidR="00A40C39" w:rsidRPr="003E526A">
        <w:rPr>
          <w:iCs/>
        </w:rPr>
        <w:t>40</w:t>
      </w:r>
      <w:r w:rsidR="00C54378" w:rsidRPr="003E526A">
        <w:rPr>
          <w:iCs/>
        </w:rPr>
        <w:t>/II.</w:t>
      </w:r>
      <w:r w:rsidR="00E01CCE" w:rsidRPr="003E526A">
        <w:rPr>
          <w:iCs/>
        </w:rPr>
        <w:t xml:space="preserve"> Na koje se pozivaju članovi odbora vjerovnika</w:t>
      </w:r>
    </w:p>
    <w:p w:rsidRDefault="00E01CCE" w:rsidP="003E526A" w:rsidR="00E01CCE" w:rsidRPr="003E526A">
      <w:pPr>
        <w:jc w:val="both"/>
        <w:rPr>
          <w:iCs/>
        </w:rPr>
      </w:pPr>
    </w:p>
    <w:p w:rsidRDefault="00240B13" w:rsidP="00240B13" w:rsidR="003C6267" w:rsidRPr="003E526A">
      <w:pPr>
        <w:jc w:val="both"/>
        <w:rPr>
          <w:iCs/>
        </w:rPr>
      </w:pPr>
      <w:r>
        <w:rPr>
          <w:iCs/>
        </w:rPr>
        <w:t>PBZ d.d. Zagreb, Radnička cesta 51, Zagreb</w:t>
      </w:r>
    </w:p>
    <w:p w:rsidRDefault="003C6267" w:rsidP="003E526A" w:rsidR="003C6267">
      <w:pPr>
        <w:jc w:val="both"/>
      </w:pPr>
      <w:r w:rsidRPr="003E526A">
        <w:t xml:space="preserve">RH MF Porezna uprava </w:t>
      </w:r>
      <w:r w:rsidR="00240B13">
        <w:t>Osijek (Inge Rauš)</w:t>
      </w:r>
    </w:p>
    <w:p w:rsidRDefault="00240B13" w:rsidP="003E526A" w:rsidR="00240B13" w:rsidRPr="003E526A">
      <w:pPr>
        <w:jc w:val="both"/>
        <w:rPr>
          <w:iCs/>
        </w:rPr>
      </w:pPr>
      <w:r>
        <w:t>Grad Osijek, Kuhačeva 9</w:t>
      </w:r>
    </w:p>
    <w:p w:rsidRDefault="003C6267" w:rsidP="003E526A" w:rsidR="003C6267" w:rsidRPr="003E526A">
      <w:pPr>
        <w:jc w:val="both"/>
        <w:rPr>
          <w:b/>
        </w:rPr>
      </w:pPr>
    </w:p>
    <w:p w:rsidRDefault="001A1ABE" w:rsidP="003E526A" w:rsidR="004E5766" w:rsidRPr="003E526A">
      <w:pPr>
        <w:jc w:val="both"/>
        <w:rPr>
          <w:iCs/>
        </w:rPr>
      </w:pPr>
      <w:r w:rsidRPr="003E526A">
        <w:rPr>
          <w:iCs/>
        </w:rPr>
        <w:t xml:space="preserve">te </w:t>
      </w:r>
      <w:r w:rsidR="004E5766" w:rsidRPr="003E526A">
        <w:rPr>
          <w:iCs/>
        </w:rPr>
        <w:t>stečajn</w:t>
      </w:r>
      <w:r w:rsidR="003E526A">
        <w:rPr>
          <w:iCs/>
        </w:rPr>
        <w:t>i</w:t>
      </w:r>
      <w:r w:rsidR="004E5766" w:rsidRPr="003E526A">
        <w:rPr>
          <w:iCs/>
        </w:rPr>
        <w:t xml:space="preserve"> upravitelj</w:t>
      </w:r>
      <w:r w:rsidR="003E526A">
        <w:rPr>
          <w:iCs/>
        </w:rPr>
        <w:t xml:space="preserve"> Danko Šinka</w:t>
      </w:r>
      <w:r w:rsidR="00A40C39" w:rsidRPr="003E526A">
        <w:rPr>
          <w:iCs/>
        </w:rPr>
        <w:t>.</w:t>
      </w:r>
    </w:p>
    <w:p w:rsidRDefault="00C54378" w:rsidP="003E526A" w:rsidR="00C54378" w:rsidRPr="003E526A">
      <w:pPr>
        <w:rPr>
          <w:iCs/>
        </w:rPr>
      </w:pPr>
    </w:p>
    <w:p w:rsidRDefault="00C54378" w:rsidP="003E526A" w:rsidR="00C54378" w:rsidRPr="003E526A">
      <w:r w:rsidRPr="003E526A">
        <w:t>PRIJEDLOG DNEVNOG REDA</w:t>
      </w:r>
    </w:p>
    <w:p w:rsidRDefault="00C54378" w:rsidP="003E526A" w:rsidR="00C54378" w:rsidRPr="003E526A"/>
    <w:p w:rsidRDefault="00383F70" w:rsidP="003E526A" w:rsidR="00383F70">
      <w:pPr>
        <w:numPr>
          <w:ilvl w:val="0"/>
          <w:numId w:val="11"/>
        </w:numPr>
      </w:pPr>
      <w:r w:rsidRPr="003E526A">
        <w:t xml:space="preserve">Izbor predsjednika </w:t>
      </w:r>
      <w:r w:rsidR="003E526A">
        <w:t>o</w:t>
      </w:r>
      <w:r w:rsidR="00684041" w:rsidRPr="003E526A">
        <w:t>dbora vjerovn</w:t>
      </w:r>
      <w:r w:rsidRPr="003E526A">
        <w:t>ika</w:t>
      </w:r>
    </w:p>
    <w:p w:rsidRDefault="00383F70" w:rsidP="003E526A" w:rsidR="003E526A">
      <w:pPr>
        <w:numPr>
          <w:ilvl w:val="0"/>
          <w:numId w:val="11"/>
        </w:numPr>
      </w:pPr>
      <w:r w:rsidRPr="003E526A">
        <w:t xml:space="preserve">Izvješće stečajnog upravitelja </w:t>
      </w:r>
    </w:p>
    <w:p w:rsidRDefault="003E526A" w:rsidP="003E526A" w:rsidR="003E526A">
      <w:pPr>
        <w:numPr>
          <w:ilvl w:val="0"/>
          <w:numId w:val="11"/>
        </w:numPr>
      </w:pPr>
      <w:r>
        <w:t>Suglasnost na Nalaz i mišljenje o procjeni opreme i inventura DB 01/2016 od stalnog sudskog vještaka Drage Bajića</w:t>
      </w:r>
    </w:p>
    <w:p w:rsidRDefault="003E526A" w:rsidP="003E526A" w:rsidR="003E526A">
      <w:pPr>
        <w:numPr>
          <w:ilvl w:val="0"/>
          <w:numId w:val="11"/>
        </w:numPr>
      </w:pPr>
      <w:r>
        <w:t>Donošenje odluke o skupnoj prodaji imovine stečajnog dužnika</w:t>
      </w:r>
    </w:p>
    <w:p w:rsidRDefault="003E526A" w:rsidP="003E526A" w:rsidR="003E526A">
      <w:pPr>
        <w:numPr>
          <w:ilvl w:val="0"/>
          <w:numId w:val="11"/>
        </w:numPr>
      </w:pPr>
      <w:r>
        <w:t>Suglasnost za plaćanje nužnih popravaka na nekretnini i opremi</w:t>
      </w:r>
    </w:p>
    <w:p w:rsidRDefault="003E526A" w:rsidP="003E526A" w:rsidR="003E526A" w:rsidRPr="003E526A">
      <w:pPr>
        <w:numPr>
          <w:ilvl w:val="0"/>
          <w:numId w:val="11"/>
        </w:numPr>
      </w:pPr>
      <w:r>
        <w:t>Razno</w:t>
      </w:r>
    </w:p>
    <w:p w:rsidRDefault="00C54378" w:rsidP="003E526A" w:rsidR="00C54378" w:rsidRPr="003E526A"/>
    <w:p w:rsidRDefault="00C54378" w:rsidP="003E526A" w:rsidR="00C54378" w:rsidRPr="003E526A">
      <w:r w:rsidRPr="003E526A">
        <w:t xml:space="preserve">Pozivaju se stečajni upravitelj i članovi odbora vjerovnika da neizostavno pristupe na zakazanu sjednicu odbora vjerovnika. </w:t>
      </w:r>
    </w:p>
    <w:p w:rsidRDefault="00C54378" w:rsidP="003E526A" w:rsidR="00C54378" w:rsidRPr="003E526A">
      <w:pPr>
        <w:rPr>
          <w:b/>
          <w:bCs/>
          <w:i/>
          <w:iCs/>
        </w:rPr>
      </w:pPr>
    </w:p>
    <w:p w:rsidRDefault="00C54378" w:rsidP="003E526A" w:rsidR="00C54378" w:rsidRPr="003E526A">
      <w:pPr>
        <w:jc w:val="center"/>
      </w:pPr>
      <w:r w:rsidRPr="003E526A">
        <w:rPr>
          <w:bCs/>
          <w:iCs/>
        </w:rPr>
        <w:t>U Osijeku</w:t>
      </w:r>
      <w:r w:rsidR="001A1ABE" w:rsidRPr="003E526A">
        <w:rPr>
          <w:bCs/>
          <w:iCs/>
        </w:rPr>
        <w:t xml:space="preserve"> </w:t>
      </w:r>
      <w:r w:rsidR="003E526A">
        <w:rPr>
          <w:bCs/>
          <w:iCs/>
        </w:rPr>
        <w:t>11. siječnja 2017</w:t>
      </w:r>
      <w:r w:rsidR="003437CB" w:rsidRPr="003E526A">
        <w:rPr>
          <w:bCs/>
          <w:iCs/>
        </w:rPr>
        <w:t>. g.</w:t>
      </w:r>
    </w:p>
    <w:p w:rsidRDefault="0043391B" w:rsidP="003E526A" w:rsidR="0043391B" w:rsidRPr="003E526A">
      <w:pPr>
        <w:jc w:val="center"/>
      </w:pPr>
    </w:p>
    <w:p w:rsidRDefault="00C54378" w:rsidP="003E526A" w:rsidR="00C54378" w:rsidRPr="003E526A">
      <w:r w:rsidRPr="003E526A">
        <w:t>ZAPISNIČAR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="00A30721" w:rsidRPr="003E526A">
        <w:tab/>
      </w:r>
      <w:r w:rsidR="003E526A">
        <w:t>STEČAJNA SUTKINJA</w:t>
      </w:r>
    </w:p>
    <w:p w:rsidRDefault="001A1ABE" w:rsidP="003E526A" w:rsidR="00C54378" w:rsidRPr="003E526A">
      <w:r w:rsidRPr="003E526A">
        <w:t>Danijela Sekulić</w:t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  <w:t xml:space="preserve">             </w:t>
      </w:r>
      <w:r w:rsidR="003E526A">
        <w:t xml:space="preserve">       </w:t>
      </w:r>
      <w:r w:rsidRPr="003E526A">
        <w:t>Nada Roso</w:t>
      </w:r>
    </w:p>
    <w:p w:rsidRDefault="00C54378" w:rsidP="003E526A" w:rsidR="004E5766" w:rsidRPr="003E526A">
      <w:r w:rsidRPr="003E526A">
        <w:tab/>
      </w:r>
    </w:p>
    <w:p w:rsidRDefault="003E526A" w:rsidP="003E526A" w:rsidR="00A40C39">
      <w:pPr>
        <w:rPr>
          <w:iCs/>
        </w:rPr>
      </w:pPr>
      <w:r>
        <w:rPr>
          <w:iCs/>
        </w:rPr>
        <w:t>DNA: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st. uprav. Danko Šinka, Osijek, Trg slobode 8</w:t>
      </w:r>
    </w:p>
    <w:p w:rsidRDefault="00240B13" w:rsidP="00240B13" w:rsidR="00240B13" w:rsidRPr="00240B13">
      <w:pPr>
        <w:pStyle w:val="Odlomakpopisa"/>
        <w:numPr>
          <w:ilvl w:val="0"/>
          <w:numId w:val="13"/>
        </w:numPr>
        <w:jc w:val="both"/>
        <w:rPr>
          <w:iCs/>
        </w:rPr>
      </w:pPr>
      <w:r w:rsidRPr="00240B13">
        <w:rPr>
          <w:iCs/>
        </w:rPr>
        <w:t>PBZ d.d. Zagreb, Radnička cesta 51, Zagreb</w:t>
      </w:r>
    </w:p>
    <w:p w:rsidRDefault="00240B13" w:rsidP="00240B13" w:rsidR="00240B13">
      <w:pPr>
        <w:pStyle w:val="Odlomakpopisa"/>
        <w:numPr>
          <w:ilvl w:val="0"/>
          <w:numId w:val="13"/>
        </w:numPr>
        <w:jc w:val="both"/>
      </w:pPr>
      <w:r w:rsidRPr="003E526A">
        <w:t xml:space="preserve">RH MF Porezna uprava </w:t>
      </w:r>
      <w:r>
        <w:t>Osijek (Inge Rauš)</w:t>
      </w:r>
    </w:p>
    <w:p w:rsidRDefault="00240B13" w:rsidP="00240B13" w:rsidR="00240B13" w:rsidRPr="00240B13">
      <w:pPr>
        <w:pStyle w:val="Odlomakpopisa"/>
        <w:numPr>
          <w:ilvl w:val="0"/>
          <w:numId w:val="13"/>
        </w:numPr>
        <w:jc w:val="both"/>
        <w:rPr>
          <w:iCs/>
        </w:rPr>
      </w:pPr>
      <w:r>
        <w:t>Grad Osijek, Kuhačeva 9</w:t>
      </w:r>
    </w:p>
    <w:p w:rsidRDefault="003E526A" w:rsidP="003E526A" w:rsidR="003E526A">
      <w:pPr>
        <w:numPr>
          <w:ilvl w:val="0"/>
          <w:numId w:val="13"/>
        </w:numPr>
        <w:rPr>
          <w:iCs/>
        </w:rPr>
      </w:pPr>
      <w:r>
        <w:rPr>
          <w:iCs/>
        </w:rPr>
        <w:t>e-ogl. pl.</w:t>
      </w:r>
    </w:p>
    <w:p w:rsidRDefault="003E526A" w:rsidP="003E526A" w:rsidR="003E526A" w:rsidRPr="003E526A">
      <w:pPr>
        <w:numPr>
          <w:ilvl w:val="0"/>
          <w:numId w:val="13"/>
        </w:numPr>
        <w:rPr>
          <w:iCs/>
        </w:rPr>
      </w:pPr>
      <w:r>
        <w:rPr>
          <w:iCs/>
        </w:rPr>
        <w:t>R-16.2.</w:t>
      </w:r>
    </w:p>
    <w:p w:rsidRDefault="00A40C39" w:rsidP="003E526A" w:rsidR="00A40C39" w:rsidRPr="003E526A">
      <w:pPr>
        <w:rPr>
          <w:i/>
          <w:iCs/>
        </w:rPr>
      </w:pPr>
    </w:p>
    <w:p w:rsidRDefault="00A40C39" w:rsidP="003E526A" w:rsidR="00A40C39" w:rsidRPr="003E526A">
      <w:pPr>
        <w:rPr>
          <w:i/>
          <w:iCs/>
        </w:rPr>
      </w:pPr>
    </w:p>
    <w:p w:rsidRDefault="00240B13" w:rsidP="001565C0" w:rsidR="001A1ABE" w:rsidRPr="003E526A">
      <w:pPr>
        <w:ind w:firstLine="708" w:left="4248"/>
        <w:rPr>
          <w:b/>
        </w:rPr>
      </w:pPr>
      <w:r>
        <w:t xml:space="preserve">      </w:t>
      </w:r>
      <w:bookmarkStart w:name="_GoBack" w:id="0"/>
      <w:bookmarkEnd w:id="0"/>
    </w:p>
    <w:p w:rsidRDefault="004E5766" w:rsidP="003E526A" w:rsidR="004E5766" w:rsidRPr="003E526A"/>
    <w:p w:rsidRDefault="001A1ABE" w:rsidP="003E526A" w:rsidR="001A1ABE" w:rsidRPr="003E526A"/>
    <w:p w:rsidRDefault="004E5766" w:rsidP="003E526A" w:rsidR="004E5766" w:rsidRPr="003E526A"/>
    <w:p w:rsidRDefault="00C54378" w:rsidP="003E526A" w:rsidR="00C54378" w:rsidRPr="003E526A"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  <w:r w:rsidRPr="003E526A">
        <w:tab/>
      </w:r>
    </w:p>
    <w:p w:rsidRDefault="004E5766" w:rsidP="003E526A" w:rsidR="004E5766" w:rsidRPr="003E526A"/>
    <w:p w:rsidRDefault="00A30721" w:rsidP="003E526A" w:rsidR="00A30721" w:rsidRPr="003E526A"/>
    <w:p w:rsidRDefault="00A30721" w:rsidP="003E526A" w:rsidR="00A30721" w:rsidRPr="003E526A"/>
    <w:sectPr w:rsidR="00A30721" w:rsidRPr="003E526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73FD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">
    <w:nsid w:val="06E12797"/>
    <w:multiLevelType w:val="hybridMultilevel"/>
    <w:tmpl w:val="61743B3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1F5652E7"/>
    <w:multiLevelType w:val="hybridMultilevel"/>
    <w:tmpl w:val="A8208328"/>
    <w:lvl w:tplc="06F4F8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0BA4A4B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BDA2B4E"/>
    <w:multiLevelType w:val="hybridMultilevel"/>
    <w:tmpl w:val="3E1E5E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8C625F"/>
    <w:multiLevelType w:val="hybridMultilevel"/>
    <w:tmpl w:val="FB1C06C6"/>
    <w:lvl w:tplc="2CB2F6C8" w:ilvl="0">
      <w:start w:val="1"/>
      <w:numFmt w:val="decimal"/>
      <w:lvlText w:val="%1."/>
      <w:lvlJc w:val="left"/>
      <w:pPr>
        <w:ind w:hanging="360" w:left="928"/>
      </w:pPr>
      <w:rPr>
        <w:rFonts w:cs="Tahoma" w:eastAsia="Times New Roman" w:hAnsi="Tahoma" w:ascii="Tahoma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6">
    <w:nsid w:val="5DED1392"/>
    <w:multiLevelType w:val="hybridMultilevel"/>
    <w:tmpl w:val="0D246428"/>
    <w:lvl w:tplc="64523C7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7">
    <w:nsid w:val="61A13634"/>
    <w:multiLevelType w:val="hybridMultilevel"/>
    <w:tmpl w:val="5D5638EA"/>
    <w:lvl w:tplc="DFEE2A6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B47603"/>
    <w:multiLevelType w:val="hybridMultilevel"/>
    <w:tmpl w:val="900CA9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8C174F4"/>
    <w:multiLevelType w:val="hybridMultilevel"/>
    <w:tmpl w:val="EA58D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4E27CD"/>
    <w:multiLevelType w:val="hybridMultilevel"/>
    <w:tmpl w:val="419213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8147C23"/>
    <w:multiLevelType w:val="hybridMultilevel"/>
    <w:tmpl w:val="6AE2E316"/>
    <w:lvl w:tplc="759409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3"/>
  </w:num>
  <w:num w:numId="9">
    <w:abstractNumId w:val="11"/>
  </w:num>
  <w:num w:numId="10">
    <w:abstractNumId w:val="5"/>
  </w:num>
  <w:num w:numId="11">
    <w:abstractNumId w:val="9"/>
  </w:num>
  <w:num w:numId="12">
    <w:abstractNumId w:val="1"/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 w:val="bestFit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A0C"/>
    <w:rsid w:val="00107D3D"/>
    <w:rsid w:val="001565C0"/>
    <w:rsid w:val="00172516"/>
    <w:rsid w:val="001A1ABE"/>
    <w:rsid w:val="00240B13"/>
    <w:rsid w:val="002B336D"/>
    <w:rsid w:val="002B4F3F"/>
    <w:rsid w:val="003437CB"/>
    <w:rsid w:val="00363826"/>
    <w:rsid w:val="00383F70"/>
    <w:rsid w:val="00392428"/>
    <w:rsid w:val="003C6267"/>
    <w:rsid w:val="003E526A"/>
    <w:rsid w:val="0043391B"/>
    <w:rsid w:val="004B4EBB"/>
    <w:rsid w:val="004E5766"/>
    <w:rsid w:val="00684041"/>
    <w:rsid w:val="006C19A4"/>
    <w:rsid w:val="0073237D"/>
    <w:rsid w:val="007B28A2"/>
    <w:rsid w:val="00945A0C"/>
    <w:rsid w:val="009A623F"/>
    <w:rsid w:val="00A30721"/>
    <w:rsid w:val="00A40C39"/>
    <w:rsid w:val="00C54378"/>
    <w:rsid w:val="00CA3EAE"/>
    <w:rsid w:val="00CD7885"/>
    <w:rsid w:val="00E01CCE"/>
    <w:rsid w:val="00E12A38"/>
    <w:rsid w:val="00ED4492"/>
    <w:rsid w:val="00F477C7"/>
    <w:rsid w:val="00FD793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true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true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5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6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i/>
      <w:i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E576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E5766"/>
    <w:pPr>
      <w:jc w:val="both"/>
    </w:pPr>
  </w:style>
  <w:style w:customStyle="1" w:styleId="UvuenotijelotekstaChar" w:type="character">
    <w:name w:val="Uvučeno tijelo teksta Char"/>
    <w:link w:val="Uvuenotijeloteksta"/>
    <w:locked/>
    <w:rsid w:val="00383F70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383F70"/>
    <w:pPr>
      <w:ind w:left="360"/>
      <w:jc w:val="both"/>
    </w:pPr>
  </w:style>
  <w:style w:customStyle="1" w:styleId="UvuenotijelotekstaChar1" w:type="character">
    <w:name w:val="Uvučeno tijelo teksta Char1"/>
    <w:rsid w:val="00383F70"/>
    <w:rPr>
      <w:sz w:val="24"/>
      <w:szCs w:val="24"/>
    </w:rPr>
  </w:style>
  <w:style w:styleId="Naglaeno" w:type="character">
    <w:name w:val="Strong"/>
    <w:qFormat/>
    <w:rsid w:val="00FD7930"/>
    <w:rPr>
      <w:b/>
      <w:bCs/>
    </w:rPr>
  </w:style>
  <w:style w:styleId="Odlomakpopisa" w:type="paragraph">
    <w:name w:val="List Paragraph"/>
    <w:basedOn w:val="Normal"/>
    <w:uiPriority w:val="34"/>
    <w:qFormat/>
    <w:rsid w:val="00240B1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65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6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2015.</izvorni_sadrzaj>
    <derivirana_varijabla naziv="DomainObject.Predmet.DatumOsnivanja_1">25.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St-131/2015</izvorni_sadrzaj>
    <derivirana_varijabla naziv="DomainObject.Predmet.OznakaBroj_1">St-131/2015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VESTER d.o.o. za trgovinu i ugostiteljstvo</izvorni_sadrzaj>
    <derivirana_varijabla naziv="DomainObject.Predmet.ProtustrankaFormated_1">  VESTER d.o.o. za trgovinu i ugostiteljstvo</derivirana_varijabla>
  </DomainObject.Predmet.ProtustrankaFormated>
  <DomainObject.Predmet.ProtustrankaFormatedOIB>
    <izvorni_sadrzaj>  VESTER d.o.o. za trgovinu i ugostiteljstvo, OIB 85748756041</izvorni_sadrzaj>
    <derivirana_varijabla naziv="DomainObject.Predmet.ProtustrankaFormatedOIB_1">  VESTER d.o.o. za trgovinu i ugostiteljstvo, OIB 85748756041</derivirana_varijabla>
  </DomainObject.Predmet.ProtustrankaFormatedOIB>
  <DomainObject.Predmet.ProtustrankaFormatedWithAdress>
    <izvorni_sadrzaj> VESTER d.o.o. za trgovinu i ugostiteljstvo, Kuhačeva 4, 31000 Osijek</izvorni_sadrzaj>
    <derivirana_varijabla naziv="DomainObject.Predmet.ProtustrankaFormatedWithAdress_1"> VESTER d.o.o. za trgovinu i ugostiteljstvo, Kuhačeva 4, 31000 Osijek</derivirana_varijabla>
  </DomainObject.Predmet.ProtustrankaFormatedWithAdress>
  <DomainObject.Predmet.ProtustrankaFormatedWithAdressOIB>
    <izvorni_sadrzaj> VESTER d.o.o. za trgovinu i ugostiteljstvo, OIB 85748756041, Kuhačeva 4, 31000 Osijek</izvorni_sadrzaj>
    <derivirana_varijabla naziv="DomainObject.Predmet.ProtustrankaFormatedWithAdressOIB_1"> VESTER d.o.o. za trgovinu i ugostiteljstvo, OIB 85748756041, Kuhačeva 4, 31000 Osijek</derivirana_varijabla>
  </DomainObject.Predmet.ProtustrankaFormatedWithAdressOIB>
  <DomainObject.Predmet.ProtustrankaWithAdress>
    <izvorni_sadrzaj>VESTER d.o.o. za trgovinu i ugostiteljstvo Kuhačeva 4, 31000 Osijek</izvorni_sadrzaj>
    <derivirana_varijabla naziv="DomainObject.Predmet.ProtustrankaWithAdress_1">VESTER d.o.o. za trgovinu i ugostiteljstvo Kuhačeva 4, 31000 Osijek</derivirana_varijabla>
  </DomainObject.Predmet.ProtustrankaWithAdress>
  <DomainObject.Predmet.ProtustrankaWithAdressOIB>
    <izvorni_sadrzaj>VESTER d.o.o. za trgovinu i ugostiteljstvo, OIB 85748756041, Kuhačeva 4, 31000 Osijek</izvorni_sadrzaj>
    <derivirana_varijabla naziv="DomainObject.Predmet.ProtustrankaWithAdressOIB_1">VESTER d.o.o. za trgovinu i ugostiteljstvo, OIB 85748756041, Kuhačeva 4, 31000 Osijek</derivirana_varijabla>
  </DomainObject.Predmet.ProtustrankaWithAdressOIB>
  <DomainObject.Predmet.ProtustrankaNazivFormated>
    <izvorni_sadrzaj>VESTER d.o.o. za trgovinu i ugostiteljstvo</izvorni_sadrzaj>
    <derivirana_varijabla naziv="DomainObject.Predmet.ProtustrankaNazivFormated_1">VESTER d.o.o. za trgovinu i ugostiteljstvo</derivirana_varijabla>
  </DomainObject.Predmet.ProtustrankaNazivFormated>
  <DomainObject.Predmet.ProtustrankaNazivFormatedOIB>
    <izvorni_sadrzaj>VESTER d.o.o. za trgovinu i ugostiteljstvo, OIB 85748756041</izvorni_sadrzaj>
    <derivirana_varijabla naziv="DomainObject.Predmet.ProtustrankaNazivFormatedOIB_1">VESTER d.o.o. za trgovinu i ugostiteljstvo, OIB 85748756041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Josip Jelić</izvorni_sadrzaj>
    <derivirana_varijabla naziv="DomainObject.Predmet.StrankaFormated_1">  PRIVREDNA BANKA ZAGREB - DIONIČKO DRUŠTVO zastupanog po punomoćniku Josip Jelić</derivirana_varijabla>
  </DomainObject.Predmet.StrankaFormated>
  <DomainObject.Predmet.StrankaFormatedOIB>
    <izvorni_sadrzaj>  PRIVREDNA BANKA ZAGREB - DIONIČKO DRUŠTVO, OIB 02535697732 zastupanog po punomoćniku Josip Jelić</izvorni_sadrzaj>
    <derivirana_varijabla naziv="DomainObject.Predmet.StrankaFormatedOIB_1">  PRIVREDNA BANKA ZAGREB - DIONIČKO DRUŠTVO, OIB 02535697732 zastupanog po punomoćniku Josip Jelić</derivirana_varijabla>
  </DomainObject.Predmet.StrankaFormatedOIB>
  <DomainObject.Predmet.StrankaFormatedWithAdress>
    <izvorni_sadrzaj> PRIVREDNA BANKA ZAGREB - DIONIČKO DRUŠTVO, Radnička cesta 50, Zagreb zastupanog po punomoćniku Josip Jelić</izvorni_sadrzaj>
    <derivirana_varijabla naziv="DomainObject.Predmet.StrankaFormatedWithAdress_1"> PRIVREDNA BANKA ZAGREB - DIONIČKO DRUŠTVO, Radnička cesta 50, Zagreb zastupanog po punomoćniku Josip Jelić</derivirana_varijabla>
  </DomainObject.Predmet.StrankaFormatedWithAdress>
  <DomainObject.Predmet.StrankaFormatedWithAdressOIB>
    <izvorni_sadrzaj> PRIVREDNA BANKA ZAGREB - DIONIČKO DRUŠTVO, OIB 02535697732, Radnička cesta 50, Zagreb zastupanog po punomoćniku Josip Jelić</izvorni_sadrzaj>
    <derivirana_varijabla naziv="DomainObject.Predmet.StrankaFormatedWithAdressOIB_1"> PRIVREDNA BANKA ZAGREB - DIONIČKO DRUŠTVO, OIB 02535697732, Radnička cesta 50, Zagreb zastupanog po punomoćniku Josip Jelić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PRIVREDNA BANKA ZAGREB - DIONIČKO DRUŠTVO zastupanog po punomoćniku Josip Jelić</item>
    </izvorni_sadrzaj>
    <derivirana_varijabla naziv="DomainObject.Predmet.StrankaListFormated_1">
      <item>PRIVREDNA BANKA ZAGREB - DIONIČKO DRUŠTVO zastupanog po punomoćniku Josip Jelić</item>
    </derivirana_varijabla>
  </DomainObject.Predmet.StrankaListFormated>
  <DomainObject.Predmet.StrankaListFormatedOIB>
    <izvorni_sadrzaj>
      <item>PRIVREDNA BANKA ZAGREB - DIONIČKO DRUŠTVO, OIB 02535697732 zastupanog po punomoćniku Josip Jelić</item>
    </izvorni_sadrzaj>
    <derivirana_varijabla naziv="DomainObject.Predmet.StrankaListFormatedOIB_1">
      <item>PRIVREDNA BANKA ZAGREB - DIONIČKO DRUŠTVO, OIB 02535697732 zastupanog po punomoćniku Josip Jelić</item>
    </derivirana_varijabla>
  </DomainObject.Predmet.StrankaListFormatedOIB>
  <DomainObject.Predmet.StrankaListFormatedWithAdress>
    <izvorni_sadrzaj>
      <item>PRIVREDNA BANKA ZAGREB - DIONIČKO DRUŠTVO, Radnička cesta 50, Zagreb zastupanog po punomoćniku Josip Jelić</item>
    </izvorni_sadrzaj>
    <derivirana_varijabla naziv="DomainObject.Predmet.StrankaListFormatedWithAdress_1">
      <item>PRIVREDNA BANKA ZAGREB - DIONIČKO DRUŠTVO, Radnička cesta 50, Zagreb zastupanog po punomoćniku Josip Jelić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Josip Jelić</item>
    </izvorni_sadrzaj>
    <derivirana_varijabla naziv="DomainObject.Predmet.StrankaListFormatedWithAdressOIB_1">
      <item>PRIVREDNA BANKA ZAGREB - DIONIČKO DRUŠTVO, OIB 02535697732, Radnička cesta 50, Zagreb zastupanog po punomoćniku Josip Jelić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VESTER d.o.o. za trgovinu i ugostiteljstvo</item>
    </izvorni_sadrzaj>
    <derivirana_varijabla naziv="DomainObject.Predmet.ProtuStrankaListFormated_1">
      <item>VESTER d.o.o. za trgovinu i ugostiteljstvo</item>
    </derivirana_varijabla>
  </DomainObject.Predmet.ProtuStrankaListFormated>
  <DomainObject.Predmet.ProtuStrankaListFormatedOIB>
    <izvorni_sadrzaj>
      <item>VESTER d.o.o. za trgovinu i ugostiteljstvo, OIB 85748756041</item>
    </izvorni_sadrzaj>
    <derivirana_varijabla naziv="DomainObject.Predmet.ProtuStrankaListFormatedOIB_1">
      <item>VESTER d.o.o. za trgovinu i ugostiteljstvo, OIB 85748756041</item>
    </derivirana_varijabla>
  </DomainObject.Predmet.ProtuStrankaListFormatedOIB>
  <DomainObject.Predmet.ProtuStrankaListFormatedWithAdress>
    <izvorni_sadrzaj>
      <item>VESTER d.o.o. za trgovinu i ugostiteljstvo, Kuhačeva 4, 31000 Osijek</item>
    </izvorni_sadrzaj>
    <derivirana_varijabla naziv="DomainObject.Predmet.ProtuStrankaListFormatedWithAdress_1">
      <item>VESTER d.o.o. za trgovinu i ugostiteljstvo, Kuhačeva 4, 31000 Osijek</item>
    </derivirana_varijabla>
  </DomainObject.Predmet.ProtuStrankaListFormatedWithAdress>
  <DomainObject.Predmet.ProtuStrankaListFormatedWithAdressOIB>
    <izvorni_sadrzaj>
      <item>VESTER d.o.o. za trgovinu i ugostiteljstvo, OIB 85748756041, Kuhačeva 4, 31000 Osijek</item>
    </izvorni_sadrzaj>
    <derivirana_varijabla naziv="DomainObject.Predmet.ProtuStrankaListFormatedWithAdressOIB_1">
      <item>VESTER d.o.o. za trgovinu i ugostiteljstvo, OIB 85748756041, Kuhačeva 4, 31000 Osijek</item>
    </derivirana_varijabla>
  </DomainObject.Predmet.ProtuStrankaListFormatedWithAdressOIB>
  <DomainObject.Predmet.ProtuStrankaListNazivFormated>
    <izvorni_sadrzaj>
      <item>VESTER d.o.o. za trgovinu i ugostiteljstvo</item>
    </izvorni_sadrzaj>
    <derivirana_varijabla naziv="DomainObject.Predmet.ProtuStrankaListNazivFormated_1">
      <item>VESTER d.o.o. za trgovinu i ugostiteljstvo</item>
    </derivirana_varijabla>
  </DomainObject.Predmet.ProtuStrankaListNazivFormated>
  <DomainObject.Predmet.ProtuStrankaListNazivFormatedOIB>
    <izvorni_sadrzaj>
      <item>VESTER d.o.o. za trgovinu i ugostiteljstvo, OIB 85748756041</item>
    </izvorni_sadrzaj>
    <derivirana_varijabla naziv="DomainObject.Predmet.ProtuStrankaListNazivFormatedOIB_1">
      <item>VESTER d.o.o. za trgovinu i ugostiteljstvo, OIB 85748756041</item>
    </derivirana_varijabla>
  </DomainObject.Predmet.ProtuStrankaListNazivFormatedOIB>
  <DomainObject.Predmet.OstaliListFormated>
    <izvorni_sadrzaj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izvorni_sadrzaj>
    <derivirana_varijabla naziv="DomainObject.Predmet.OstaliListFormated_1">
      <item>Josip Jelić punomoćnik sudionika u postupku PRIVREDNA BANKA ZAGREB - DIONIČKO DRUŠTVO</item>
      <item>oglasna ploča-VESTER d.o.o.</item>
      <item>Danko Šinka</item>
      <item>ŽDO GUO</item>
      <item>Porezna uprava Osijek</item>
      <item>FINA Osijek</item>
    </derivirana_varijabla>
  </DomainObject.Predmet.OstaliListFormated>
  <DomainObject.Predmet.OstaliListFormatedOIB>
    <izvorni_sadrzaj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FormatedOIB_1">
      <item>Josip Jelić, OIB 10131386050 punomoćnik sudionika u postupku PRIVREDNA BANKA ZAGREB - DIONIČKO DRUŠTVO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FormatedOIB>
  <DomainObject.Predmet.OstaliListFormatedWithAdress>
    <izvorni_sadrzaj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izvorni_sadrzaj>
    <derivirana_varijabla naziv="DomainObject.Predmet.OstaliListFormatedWithAdress_1">
      <item>Josip Jelić, A. Cesarca 28, 35000 Slavonski Brod punomoćnik sudionika u postupku PRIVREDNA BANKA ZAGREB - DIONIČKO DRUŠTVO</item>
      <item>oglasna ploča-VESTER d.o.o.</item>
      <item>Danko Šinka, Trg Slobode 8, 31000 Osijek</item>
      <item>ŽDO GUO</item>
      <item>Porezna uprava Osijek</item>
      <item>FINA Osijek</item>
    </derivirana_varijabla>
  </DomainObject.Predmet.OstaliListFormatedWithAdress>
  <DomainObject.Predmet.OstaliListFormatedWithAdressOIB>
    <izvorni_sadrzaj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izvorni_sadrzaj>
    <derivirana_varijabla naziv="DomainObject.Predmet.OstaliListFormatedWithAdressOIB_1">
      <item>Josip Jelić, OIB 10131386050, A. Cesarca 28, 35000 Slavonski Brod punomoćnik sudionika u postupku PRIVREDNA BANKA ZAGREB - DIONIČKO DRUŠTVO</item>
      <item>oglasna ploča-VESTER d.o.o.</item>
      <item>Danko Šinka, OIB 43572319915, Trg Slobode 8, 31000 Osijek</item>
      <item>ŽDO GUO, OIB 61379160880</item>
      <item>Porezna uprava Osijek, OIB 18683136487</item>
      <item>FINA Osijek, OIB 85821130368</item>
    </derivirana_varijabla>
  </DomainObject.Predmet.OstaliListFormatedWithAdressOIB>
  <DomainObject.Predmet.OstaliListNazivFormated>
    <izvorni_sadrzaj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OstaliListNazivFormated_1">
      <item>Josip Jelić</item>
      <item>oglasna ploča-VESTER d.o.o.</item>
      <item>Danko Šinka</item>
      <item>ŽDO GUO</item>
      <item>Porezna uprava Osijek</item>
      <item>FINA Osijek</item>
    </derivirana_varijabla>
  </DomainObject.Predmet.OstaliListNazivFormated>
  <DomainObject.Predmet.OstaliListNazivFormatedOIB>
    <izvorni_sadrzaj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izvorni_sadrzaj>
    <derivirana_varijabla naziv="DomainObject.Predmet.OstaliListNazivFormatedOIB_1">
      <item>Josip Jelić, OIB 10131386050</item>
      <item>oglasna ploča-VESTER d.o.o.</item>
      <item>Danko Šinka, OIB 43572319915</item>
      <item>ŽDO GUO, OIB 61379160880</item>
      <item>Porezna uprava Osijek, OIB 18683136487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VESTER d.o.o. za trgovinu i ugostiteljstvo</izvorni_sadrzaj>
    <derivirana_varijabla naziv="DomainObject.Predmet.ProtustrankaIDrugi_1">VESTER d.o.o. za trgovinu i ugostiteljstvo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VESTER d.o.o. za trgovinu i ugostiteljstvo, OIB 85748756041, Kuhačeva 4, 31000 Osijek</izvorni_sadrzaj>
    <derivirana_varijabla naziv="DomainObject.Predmet.ProtustrankaIDrugiAdressOIB_1">VESTER d.o.o. za trgovinu i ugostiteljstvo, OIB 85748756041, Kuhačeva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izvorni_sadrzaj>
    <derivirana_varijabla naziv="DomainObject.Predmet.SudioniciListNaziv_1">
      <item>PRIVREDNA BANKA ZAGREB - DIONIČKO DRUŠTVO</item>
      <item>VESTER d.o.o. za trgovinu i ugostiteljstvo</item>
      <item>Josip Jelić</item>
      <item>oglasna ploča-VESTER d.o.o.</item>
      <item>Danko Šinka</item>
      <item>ŽDO GUO</item>
      <item>Porezna uprava Osijek</item>
      <item>FINA Osijek</item>
    </derivirana_varijabla>
  </DomainObject.Predmet.SudioniciListNaziv>
  <DomainObject.Predmet.SudioniciListAdressOIB>
    <izvorni_sadrzaj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izvorni_sadrzaj>
    <derivirana_varijabla naziv="DomainObject.Predmet.SudioniciListAdressOIB_1">
      <item>PRIVREDNA BANKA ZAGREB - DIONIČKO DRUŠTVO, OIB 02535697732, Radnička cesta 50,Zagreb</item>
      <item>VESTER d.o.o. za trgovinu i ugostiteljstvo, OIB 85748756041, Kuhačeva 4,31000 Osijek</item>
      <item>Josip Jelić, OIB 10131386050, A. Cesarca 28,35000 Slavonski Brod</item>
      <item>oglasna ploča-VESTER d.o.o.</item>
      <item>Danko Šinka, OIB 43572319915, Trg Slobode 8,31000 Osijek</item>
      <item>ŽDO GUO, OIB 61379160880</item>
      <item>Porezna uprava Osijek, OIB 18683136487</item>
      <item>FINA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izvorni_sadrzaj>
    <derivirana_varijabla naziv="DomainObject.Predmet.SudioniciListNazivOIB_1">
      <item>, OIB 02535697732</item>
      <item>, OIB 85748756041</item>
      <item>, OIB 10131386050</item>
      <item>, OIB null</item>
      <item>, OIB 43572319915</item>
      <item>, OIB 61379160880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98A3F6-F50F-4A5E-B2B3-9207EFFBD7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216</properties:Words>
  <properties:Characters>1150</properties:Characters>
  <properties:Lines>56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V-St-24/01-36</vt:lpstr>
    </vt:vector>
  </properties:TitlesOfParts>
  <properties:LinksUpToDate>false</properties:LinksUpToDate>
  <properties:CharactersWithSpaces>1410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2017-01-11T07:00:00Z</dcterms:created>
  <dc:creator>novi 3</dc:creator>
  <cp:lastModifiedBy>Danijela Sekulić</cp:lastModifiedBy>
  <cp:lastPrinted>2017-01-11T08:48:00Z</cp:lastPrinted>
  <dcterms:modified xmlns:xsi="http://www.w3.org/2001/XMLSchema-instance" xsi:type="dcterms:W3CDTF">2017-01-11T08:49:00Z</dcterms:modified>
  <cp:revision>4</cp:revision>
  <dc:title>V-St-24/01-36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