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0230" w14:paraId="3ff0230" w:rsidRDefault="003A2183" w:rsidP="003A2183" w:rsidR="003A2183">
      <w:pPr>
        <w15:collapsed w:val="false"/>
        <w:rPr>
          <w:bCs/>
        </w:rPr>
      </w:pPr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183" w:rsidP="003A2183" w:rsidR="003A2183"/>
    <w:p w:rsidRDefault="003A2183" w:rsidP="003A2183" w:rsidR="003A2183">
      <w:pPr>
        <w:ind w:hanging="720" w:left="360"/>
      </w:pPr>
      <w:r>
        <w:t xml:space="preserve">        REPUBLIKA HRVATSKA</w:t>
      </w:r>
    </w:p>
    <w:p w:rsidRDefault="003A2183" w:rsidP="003A2183" w:rsidR="003A2183">
      <w:pPr>
        <w:ind w:hanging="720" w:left="360"/>
      </w:pPr>
      <w:r>
        <w:t xml:space="preserve">     TRGOVAČKI SUD U OSIJEKU</w:t>
      </w:r>
    </w:p>
    <w:p w:rsidRDefault="003A2183" w:rsidP="003A2183" w:rsidR="003A2183"/>
    <w:p w:rsidRDefault="003A2183" w:rsidP="003A2183" w:rsidR="003A2183"/>
    <w:p w:rsidRDefault="003A2183" w:rsidP="003A2183" w:rsidR="003A2183">
      <w:pPr>
        <w:jc w:val="center"/>
      </w:pPr>
      <w:r>
        <w:t>R E P U B L I K A   H R V A T S K A</w:t>
      </w:r>
    </w:p>
    <w:p w:rsidRDefault="003A2183" w:rsidP="003A2183" w:rsidR="003A2183">
      <w:pPr>
        <w:jc w:val="center"/>
      </w:pPr>
      <w:r>
        <w:t>R J E Š E N J E</w:t>
      </w:r>
    </w:p>
    <w:p w:rsidRDefault="003A2183" w:rsidP="003A2183" w:rsidR="003A2183">
      <w:pPr>
        <w:pStyle w:val="Tijeloteksta"/>
        <w:rPr>
          <w:sz w:val="24"/>
        </w:rPr>
      </w:pPr>
    </w:p>
    <w:p w:rsidRDefault="003A2183" w:rsidP="003A2183" w:rsidR="003A2183">
      <w:pPr>
        <w:pStyle w:val="Tijeloteksta"/>
        <w:rPr>
          <w:sz w:val="24"/>
        </w:rPr>
      </w:pPr>
    </w:p>
    <w:p w:rsidRDefault="00B24649" w:rsidP="00B24649" w:rsidR="00B2464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– Ministarstvo financija OIB: 18683136487, Područni ured Osijek, zastupano po Županijskom državnom odvjetništvu u Osijeku, za otvaranje stečajnog postupka nad dužnikom </w:t>
      </w:r>
      <w:proofErr w:type="spellStart"/>
      <w:r>
        <w:t>Aucuba</w:t>
      </w:r>
      <w:proofErr w:type="spellEnd"/>
      <w:r>
        <w:t xml:space="preserve"> j.d.o.o., Osijek, Franje Markovića 1, MBS: 030154221, OIB: 89986243015</w:t>
      </w:r>
      <w:r>
        <w:rPr>
          <w:color w:val="000000"/>
        </w:rPr>
        <w:t>, dana 29. listopada 2018. godine</w:t>
      </w:r>
    </w:p>
    <w:p w:rsidRDefault="00B24649" w:rsidP="00B24649" w:rsidR="00B24649">
      <w:pPr>
        <w:ind w:firstLine="708"/>
        <w:jc w:val="both"/>
        <w:rPr>
          <w:color w:val="000000"/>
        </w:rPr>
      </w:pPr>
    </w:p>
    <w:p w:rsidRDefault="003A2183" w:rsidP="003A2183" w:rsidR="003A2183">
      <w:pPr>
        <w:jc w:val="both"/>
      </w:pPr>
    </w:p>
    <w:p w:rsidRDefault="003A2183" w:rsidP="003A2183" w:rsidR="003A2183">
      <w:pPr>
        <w:jc w:val="center"/>
      </w:pPr>
      <w:r>
        <w:t>r i j e š i o  j e</w:t>
      </w:r>
    </w:p>
    <w:p w:rsidRDefault="003A2183" w:rsidP="003A2183" w:rsidR="003A2183">
      <w:pPr>
        <w:jc w:val="center"/>
      </w:pP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  <w:r>
        <w:t>I.</w:t>
      </w:r>
      <w:r>
        <w:tab/>
        <w:t xml:space="preserve">Nalaže se osobi ovlaštenoj za zastupanje dužnika Josipu </w:t>
      </w:r>
      <w:proofErr w:type="spellStart"/>
      <w:r>
        <w:t>Maras</w:t>
      </w:r>
      <w:proofErr w:type="spellEnd"/>
      <w:r>
        <w:t xml:space="preserve">, OIB: </w:t>
      </w:r>
      <w:bookmarkStart w:name="_GoBack" w:id="0"/>
      <w:r>
        <w:t>77280974407</w:t>
      </w:r>
      <w:bookmarkEnd w:id="0"/>
      <w:r>
        <w:t xml:space="preserve">, </w:t>
      </w:r>
      <w:proofErr w:type="spellStart"/>
      <w:r>
        <w:t>Livana</w:t>
      </w:r>
      <w:proofErr w:type="spellEnd"/>
      <w:r>
        <w:t>, Omladinska 56, da u roku od 8 (osam) dana od dana primitka ovog rješenja uplati:</w:t>
      </w:r>
    </w:p>
    <w:p w:rsidRDefault="003A2183" w:rsidP="003A2183" w:rsidR="003A2183">
      <w:pPr>
        <w:pStyle w:val="Tijeloteksta"/>
        <w:ind w:hanging="720" w:left="720"/>
        <w:rPr>
          <w:sz w:val="24"/>
        </w:rPr>
      </w:pPr>
    </w:p>
    <w:p w:rsidRDefault="003A2183" w:rsidP="003A2183" w:rsidR="003A2183">
      <w:pPr>
        <w:pStyle w:val="Tijeloteksta"/>
        <w:numPr>
          <w:ilvl w:val="0"/>
          <w:numId w:val="18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HR05 8500-1009-18, te po izvršenoj uplati dostavi dokaz u spis. </w:t>
      </w:r>
    </w:p>
    <w:p w:rsidRDefault="003A2183" w:rsidP="003A2183" w:rsidR="003A2183">
      <w:pPr>
        <w:pStyle w:val="Tijeloteksta"/>
        <w:rPr>
          <w:sz w:val="24"/>
        </w:rPr>
      </w:pPr>
    </w:p>
    <w:p w:rsidRDefault="003A2183" w:rsidP="003A2183" w:rsidR="003A2183">
      <w:pPr>
        <w:jc w:val="both"/>
      </w:pPr>
      <w:r>
        <w:t xml:space="preserve">II. </w:t>
      </w:r>
      <w:r>
        <w:tab/>
        <w:t xml:space="preserve">Ukoliko osoba ovlaštena za zastupanje dužnika Josip </w:t>
      </w:r>
      <w:proofErr w:type="spellStart"/>
      <w:r>
        <w:t>Maras</w:t>
      </w:r>
      <w:proofErr w:type="spellEnd"/>
      <w:r>
        <w:t xml:space="preserve">, OIB: 77280974407, </w:t>
      </w:r>
      <w:proofErr w:type="spellStart"/>
      <w:r>
        <w:t>Livana</w:t>
      </w:r>
      <w:proofErr w:type="spellEnd"/>
      <w:r>
        <w:t>, Omladinska 56,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3A2183" w:rsidP="003A2183" w:rsidR="003A2183">
      <w:pPr>
        <w:jc w:val="both"/>
      </w:pPr>
    </w:p>
    <w:p w:rsidRDefault="003A2183" w:rsidP="003A2183" w:rsidR="003A2183">
      <w:pPr>
        <w:pStyle w:val="Odlomakpopisa"/>
        <w:numPr>
          <w:ilvl w:val="0"/>
          <w:numId w:val="19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3A2183" w:rsidP="003A2183" w:rsidR="003A2183">
      <w:pPr>
        <w:pStyle w:val="Odlomakpopisa"/>
        <w:ind w:left="1680"/>
        <w:jc w:val="both"/>
      </w:pPr>
    </w:p>
    <w:p w:rsidRDefault="003A2183" w:rsidP="003A2183" w:rsidR="003A2183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3A2183" w:rsidP="003A2183" w:rsidR="003A2183">
      <w:pPr>
        <w:ind w:left="1320"/>
        <w:jc w:val="both"/>
      </w:pPr>
      <w:r>
        <w:t xml:space="preserve">broj HR31 2390 0011 3000 0020 0 s pozivom na  broj HR05 8500-1009-18. </w:t>
      </w:r>
    </w:p>
    <w:p w:rsidRDefault="003A2183" w:rsidP="003A2183" w:rsidR="003A2183">
      <w:pPr>
        <w:jc w:val="both"/>
      </w:pPr>
    </w:p>
    <w:p w:rsidRDefault="003A2183" w:rsidP="003A2183" w:rsidR="003A2183">
      <w:pPr>
        <w:ind w:left="1320"/>
        <w:jc w:val="both"/>
      </w:pPr>
      <w:r>
        <w:t xml:space="preserve">c) Zabranjuje se FINI da navedenu tražbinu ispuni osobi ovlaštenoj za zastupanje dužnika Josipu </w:t>
      </w:r>
      <w:proofErr w:type="spellStart"/>
      <w:r>
        <w:t>Maras</w:t>
      </w:r>
      <w:proofErr w:type="spellEnd"/>
      <w:r>
        <w:t xml:space="preserve">, OIB: 77280974407, </w:t>
      </w:r>
      <w:proofErr w:type="spellStart"/>
      <w:r>
        <w:t>Livana</w:t>
      </w:r>
      <w:proofErr w:type="spellEnd"/>
      <w:r>
        <w:t>, Omladinska 56, te se istom zabranjuje da tu tražbinu naplati ili inače raspolaže njome.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  <w:r>
        <w:t>III.</w:t>
      </w:r>
      <w:r>
        <w:tab/>
        <w:t xml:space="preserve">Ukoliko osoba ovlaštena za zastupanje dužnika Josip </w:t>
      </w:r>
      <w:proofErr w:type="spellStart"/>
      <w:r>
        <w:t>Maras</w:t>
      </w:r>
      <w:proofErr w:type="spellEnd"/>
      <w:r>
        <w:t xml:space="preserve">, OIB: 77280974407, </w:t>
      </w:r>
      <w:proofErr w:type="spellStart"/>
      <w:r>
        <w:t>Livana</w:t>
      </w:r>
      <w:proofErr w:type="spellEnd"/>
      <w:r>
        <w:t xml:space="preserve">, Omladinska 56, ne postupi po nalogu suda iz točke I., ovo rješenje će se po pravomoćnosti dostaviti FINI radi provedbe ovrhe iz točke II. izreke rješenja.  </w:t>
      </w:r>
    </w:p>
    <w:p w:rsidRDefault="008C7928" w:rsidP="003A2183" w:rsidR="008C7928">
      <w:pPr>
        <w:jc w:val="both"/>
      </w:pPr>
    </w:p>
    <w:p w:rsidRDefault="003A2183" w:rsidP="003A2183" w:rsidR="003A2183">
      <w:pPr>
        <w:jc w:val="center"/>
      </w:pPr>
      <w:r>
        <w:t>Obrazloženje</w:t>
      </w:r>
    </w:p>
    <w:p w:rsidRDefault="003A2183" w:rsidP="003A2183" w:rsidR="003A2183">
      <w:pPr>
        <w:pStyle w:val="Tijeloteksta"/>
        <w:rPr>
          <w:bCs/>
          <w:sz w:val="24"/>
        </w:rPr>
      </w:pPr>
    </w:p>
    <w:p w:rsidRDefault="003A2183" w:rsidP="003A2183" w:rsidR="003A2183">
      <w:pPr>
        <w:pStyle w:val="Tijeloteksta"/>
        <w:rPr>
          <w:bCs/>
          <w:sz w:val="24"/>
        </w:rPr>
      </w:pPr>
    </w:p>
    <w:p w:rsidRDefault="003A2183" w:rsidP="003A2183" w:rsidR="003A2183">
      <w:pPr>
        <w:ind w:firstLine="708"/>
        <w:jc w:val="both"/>
      </w:pPr>
      <w:r>
        <w:t xml:space="preserve">Dana 8. svibnja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04-06-18-1960 od 7. svibnja 2018. godine, za otvaranje skraćenog stečajnog postupka nad dužnikom </w:t>
      </w:r>
      <w:proofErr w:type="spellStart"/>
      <w:r>
        <w:t>Aucuba</w:t>
      </w:r>
      <w:proofErr w:type="spellEnd"/>
      <w:r>
        <w:t xml:space="preserve"> j.d.o.o., Osijek, Franje Markovića 1, MBS: 030154221, OIB: 89986243015.  </w:t>
      </w:r>
    </w:p>
    <w:p w:rsidRDefault="003A2183" w:rsidP="003A2183" w:rsidR="003A2183">
      <w:pPr>
        <w:ind w:firstLine="708"/>
        <w:jc w:val="both"/>
      </w:pPr>
    </w:p>
    <w:p w:rsidRDefault="003A2183" w:rsidP="003A2183" w:rsidR="003A2183">
      <w:pPr>
        <w:ind w:firstLine="708"/>
        <w:jc w:val="both"/>
      </w:pPr>
      <w:r>
        <w:t xml:space="preserve">U zahtjevu je navela da na dan 4. svibnja 2018. godine dužnik u Očevidniku redoslijeda osnova za plaćanje ima evidentirane neizvršene osnove za plaćanje u neprekinutom razdoblju od 120 dana, u ukupnom iznosu od 18.616,41 kn, u koji iznos je uračunata kamata i naknada FINE za provedbu ovrhe na novčanim sredstvima dužnika. Navodi da dužnik nema zaposlenih radnika. </w:t>
      </w:r>
    </w:p>
    <w:p w:rsidRDefault="003A2183" w:rsidP="003A2183" w:rsidR="003A2183">
      <w:pPr>
        <w:ind w:firstLine="708"/>
        <w:jc w:val="both"/>
      </w:pPr>
    </w:p>
    <w:p w:rsidRDefault="003A2183" w:rsidP="003A2183" w:rsidR="003A2183">
      <w:pPr>
        <w:ind w:firstLine="708"/>
        <w:jc w:val="both"/>
      </w:pPr>
      <w:r>
        <w:t>FINA je dostavila popis računa i oročenih novčanih sredstava dužnika na dan 4. svibnja 2018. godine te u svom podnesku od 7. svibnja 2018. godine navodi da dužnik na dan 4. svibnja 2018. godine u Jedinstvenom registru računa ima otvorene sljedeće račune i oročena novčana sredstva: HR2524070001100421729 OTP  banka Hrvatska d.d.,</w:t>
      </w:r>
      <w:r>
        <w:rPr>
          <w:color w:val="000000"/>
        </w:rPr>
        <w:t xml:space="preserve"> </w:t>
      </w:r>
      <w:r>
        <w:t>te da na temelju čl. 112. st. 5. Stečajnog zakona dužnik na dan 4. svibnja 2018. godine na ime predujma za namirenje troškova stečajnog postupka nema zaplijenjena novčana sredstva.</w:t>
      </w:r>
    </w:p>
    <w:p w:rsidRDefault="003A2183" w:rsidP="003A2183" w:rsidR="003A2183">
      <w:pPr>
        <w:ind w:firstLine="708"/>
        <w:jc w:val="both"/>
      </w:pPr>
    </w:p>
    <w:p w:rsidRDefault="003A2183" w:rsidP="003A2183" w:rsidR="003A2183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24. svibnja 2018. godine objavio oglas na mrežnoj stranici e-Oglasna ploča sudova pod poslovnim brojem 19 St-845/2018-3 od 24. svibnja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3A2183" w:rsidP="003A2183" w:rsidR="003A2183">
      <w:pPr>
        <w:pStyle w:val="Tijeloteksta"/>
        <w:rPr>
          <w:bCs/>
          <w:sz w:val="24"/>
        </w:rPr>
      </w:pPr>
    </w:p>
    <w:p w:rsidRDefault="003A2183" w:rsidP="003A2183" w:rsidR="003A2183">
      <w:pPr>
        <w:ind w:firstLine="708"/>
        <w:jc w:val="both"/>
      </w:pPr>
      <w:r>
        <w:t xml:space="preserve">Podneskom zaprimljenim kod ovog suda dana 13. lipnja 2018. godine, vjerovnik REPUBLIKA HRVATSKA – Ministarstvo financija OIB: 18683136487, Područni ured Osijek, zastupano po Županijskom državnom odvjetništvu u Osijeku, podnijela je prijedlog za otvaranjem stečajnog postupka nad dužnikom </w:t>
      </w:r>
      <w:proofErr w:type="spellStart"/>
      <w:r>
        <w:t>Aucuba</w:t>
      </w:r>
      <w:proofErr w:type="spellEnd"/>
      <w:r>
        <w:t xml:space="preserve"> j.d.o.o., Osijek, Franje Markovića 1, MBS: 030154221, OIB: 89986243015, uz koji prijedlog je dostavila dokaz o postojanju svoje tražbine i postojanju stečajnog razloga iz članka 6. stav 2. Stečajnog zakona: nesposobnosti za plaćanje.  </w:t>
      </w:r>
    </w:p>
    <w:p w:rsidRDefault="003A2183" w:rsidP="003A2183" w:rsidR="003A2183">
      <w:pPr>
        <w:ind w:firstLine="708"/>
        <w:jc w:val="both"/>
      </w:pPr>
      <w:r>
        <w:t xml:space="preserve">     </w:t>
      </w:r>
    </w:p>
    <w:p w:rsidRDefault="003A2183" w:rsidP="003A2183" w:rsidR="003A2183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3A2183" w:rsidP="003A2183" w:rsidR="003A2183">
      <w:pPr>
        <w:jc w:val="both"/>
      </w:pPr>
    </w:p>
    <w:p w:rsidRDefault="003A2183" w:rsidP="003A2183" w:rsidR="003A2183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>
        <w:t xml:space="preserve">, te je zakazao ročište radi očitovanja o prijedlogu za </w:t>
      </w:r>
      <w:r>
        <w:lastRenderedPageBreak/>
        <w:t xml:space="preserve">otvaranje stečajnoga postupka i rasprave o pretpostavkama za ispitivanje uvjeta za otvaranje stečajnog postupka nad  dužnikom </w:t>
      </w:r>
      <w:proofErr w:type="spellStart"/>
      <w:r>
        <w:t>Aucuba</w:t>
      </w:r>
      <w:proofErr w:type="spellEnd"/>
      <w:r>
        <w:t xml:space="preserve"> j.d.o.o., Osijek, Franje Markovića 1, MBS: 030154221, OIB: 89986243015 (čl. 123. i 128. st. 1. SZ-a).</w:t>
      </w:r>
    </w:p>
    <w:p w:rsidRDefault="003A2183" w:rsidP="003A2183" w:rsidR="003A2183">
      <w:pPr>
        <w:ind w:firstLine="720"/>
        <w:jc w:val="both"/>
      </w:pPr>
    </w:p>
    <w:p w:rsidRDefault="003A2183" w:rsidP="003A2183" w:rsidR="003A2183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center"/>
      </w:pPr>
      <w:r>
        <w:t>U Osijeku 29. listopada 2018.</w:t>
      </w:r>
    </w:p>
    <w:p w:rsidRDefault="003A2183" w:rsidP="003A2183" w:rsidR="003A2183">
      <w:pPr>
        <w:jc w:val="center"/>
      </w:pPr>
    </w:p>
    <w:p w:rsidRDefault="003A2183" w:rsidP="003A2183" w:rsidR="003A21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3A2183" w:rsidP="003A2183" w:rsidR="003A2183">
      <w:pPr>
        <w:ind w:left="4956"/>
        <w:jc w:val="center"/>
      </w:pPr>
      <w:r>
        <w:t xml:space="preserve">              mr. sc. Boris Vuković</w:t>
      </w:r>
    </w:p>
    <w:p w:rsidRDefault="003A2183" w:rsidP="003A2183" w:rsidR="003A2183">
      <w:r>
        <w:t>Zapisničar: Danijela Špeletić</w:t>
      </w: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>
      <w:pPr>
        <w:jc w:val="both"/>
      </w:pPr>
      <w:r>
        <w:t xml:space="preserve">UPUTA  O PRAVNOM LIJEKU </w:t>
      </w:r>
    </w:p>
    <w:p w:rsidRDefault="003A2183" w:rsidP="003A2183" w:rsidR="003A218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</w:p>
    <w:p w:rsidRDefault="003A2183" w:rsidP="003A2183" w:rsidR="003A2183">
      <w:r>
        <w:t>DNA:</w:t>
      </w:r>
    </w:p>
    <w:p w:rsidRDefault="003A2183" w:rsidP="003A2183" w:rsidR="003A2183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zakonski zastupnik dužnika</w:t>
      </w:r>
      <w:r>
        <w:t xml:space="preserve"> Josip </w:t>
      </w:r>
      <w:proofErr w:type="spellStart"/>
      <w:r>
        <w:t>Maras</w:t>
      </w:r>
      <w:proofErr w:type="spellEnd"/>
      <w:r>
        <w:t xml:space="preserve">, </w:t>
      </w:r>
      <w:proofErr w:type="spellStart"/>
      <w:r>
        <w:t>Livana</w:t>
      </w:r>
      <w:proofErr w:type="spellEnd"/>
      <w:r>
        <w:t>, Omladinska 56</w:t>
      </w:r>
    </w:p>
    <w:p w:rsidRDefault="003A2183" w:rsidP="003A2183" w:rsidR="003A218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>
        <w:rPr>
          <w:b/>
        </w:rPr>
        <w:t>nakon pravomoćnosti</w:t>
      </w:r>
    </w:p>
    <w:p w:rsidRDefault="003A2183" w:rsidP="003A2183" w:rsidR="003A218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A2183" w:rsidP="003A2183" w:rsidR="003A2183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R 27.11.2018. </w:t>
      </w:r>
    </w:p>
    <w:p w:rsidRDefault="003A2183" w:rsidP="003A2183" w:rsidR="003A2183">
      <w:pPr>
        <w:jc w:val="both"/>
      </w:pP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>
      <w:pPr>
        <w:ind w:left="5580"/>
      </w:pP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6D3C3F" w:rsidP="003A2183" w:rsidR="006D3C3F" w:rsidRPr="003A2183"/>
    <w:sectPr w:rsidSect="00606835" w:rsidR="006D3C3F" w:rsidRPr="003A218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E1A" w:rsidR="00FA1E1A">
      <w:r>
        <w:separator/>
      </w:r>
    </w:p>
  </w:endnote>
  <w:endnote w:id="0" w:type="continuationSeparator">
    <w:p w:rsidRDefault="00FA1E1A" w:rsidR="00FA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E1A" w:rsidR="00FA1E1A">
      <w:r>
        <w:separator/>
      </w:r>
    </w:p>
  </w:footnote>
  <w:footnote w:id="0" w:type="continuationSeparator">
    <w:p w:rsidRDefault="00FA1E1A" w:rsidR="00FA1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1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3A2183" w:rsidR="003A2183">
    <w:pPr>
      <w:pStyle w:val="Zaglavlje"/>
      <w:jc w:val="right"/>
    </w:pPr>
    <w:r>
      <w:tab/>
    </w:r>
    <w:r>
      <w:tab/>
    </w:r>
    <w:r w:rsidR="003A2183">
      <w:t>7 St-1009/18-15</w:t>
    </w:r>
  </w:p>
  <w:p w:rsidRDefault="00A0420C" w:rsidP="00A0420C" w:rsidR="00A0420C">
    <w:pPr>
      <w:jc w:val="right"/>
    </w:pP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A2183" w:rsidR="003A2183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A2183">
      <w:t>7 St-1009/18-15</w:t>
    </w:r>
  </w:p>
  <w:p w:rsidRDefault="00BF3E59" w:rsidP="00A0420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3177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183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A7B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C7928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20C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3494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649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0D4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713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1A"/>
    <w:rsid w:val="00FA1E75"/>
    <w:rsid w:val="00FA227C"/>
    <w:rsid w:val="00FA51DA"/>
    <w:rsid w:val="00FA6B39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42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42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7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95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56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54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6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St-1009/2018</izvorni_sadrzaj>
    <derivirana_varijabla naziv="DomainObject.Predmet.OznakaBroj_1">St-1009/2018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Aucuba j.d.o.o. za ugostiteljstvo</izvorni_sadrzaj>
    <derivirana_varijabla naziv="DomainObject.Predmet.ProtustrankaFormated_1">  Aucuba j.d.o.o. za ugostiteljstvo</derivirana_varijabla>
  </DomainObject.Predmet.ProtustrankaFormated>
  <DomainObject.Predmet.ProtustrankaFormatedOIB>
    <izvorni_sadrzaj>  Aucuba j.d.o.o. za ugostiteljstvo, OIB 89986243015</izvorni_sadrzaj>
    <derivirana_varijabla naziv="DomainObject.Predmet.ProtustrankaFormatedOIB_1">  Aucuba j.d.o.o. za ugostiteljstvo, OIB 89986243015</derivirana_varijabla>
  </DomainObject.Predmet.ProtustrankaFormatedOIB>
  <DomainObject.Predmet.ProtustrankaFormatedWithAdress>
    <izvorni_sadrzaj> Aucuba j.d.o.o. za ugostiteljstvo, Franje Markovića 1, 31000 Osijek</izvorni_sadrzaj>
    <derivirana_varijabla naziv="DomainObject.Predmet.ProtustrankaFormatedWithAdress_1"> Aucuba j.d.o.o. za ugostiteljstvo, Franje Markovića 1, 31000 Osijek</derivirana_varijabla>
  </DomainObject.Predmet.ProtustrankaFormatedWithAdress>
  <DomainObject.Predmet.ProtustrankaFormatedWithAdressOIB>
    <izvorni_sadrzaj> Aucuba j.d.o.o. za ugostiteljstvo, OIB 89986243015, Franje Markovića 1, 31000 Osijek</izvorni_sadrzaj>
    <derivirana_varijabla naziv="DomainObject.Predmet.ProtustrankaFormatedWithAdressOIB_1"> Aucuba j.d.o.o. za ugostiteljstvo, OIB 89986243015, Franje Markovića 1, 31000 Osijek</derivirana_varijabla>
  </DomainObject.Predmet.ProtustrankaFormatedWithAdressOIB>
  <DomainObject.Predmet.ProtustrankaWithAdress>
    <izvorni_sadrzaj>Aucuba j.d.o.o. za ugostiteljstvo Franje Markovića 1, 31000 Osijek</izvorni_sadrzaj>
    <derivirana_varijabla naziv="DomainObject.Predmet.ProtustrankaWithAdress_1">Aucuba j.d.o.o. za ugostiteljstvo Franje Markovića 1, 31000 Osijek</derivirana_varijabla>
  </DomainObject.Predmet.ProtustrankaWithAdress>
  <DomainObject.Predmet.ProtustrankaWithAdressOIB>
    <izvorni_sadrzaj>Aucuba j.d.o.o. za ugostiteljstvo, OIB 89986243015, Franje Markovića 1, 31000 Osijek</izvorni_sadrzaj>
    <derivirana_varijabla naziv="DomainObject.Predmet.ProtustrankaWithAdressOIB_1">Aucuba j.d.o.o. za ugostiteljstvo, OIB 89986243015, Franje Markovića 1, 31000 Osijek</derivirana_varijabla>
  </DomainObject.Predmet.ProtustrankaWithAdressOIB>
  <DomainObject.Predmet.ProtustrankaNazivFormated>
    <izvorni_sadrzaj>Aucuba j.d.o.o. za ugostiteljstvo</izvorni_sadrzaj>
    <derivirana_varijabla naziv="DomainObject.Predmet.ProtustrankaNazivFormated_1">Aucuba j.d.o.o. za ugostiteljstvo</derivirana_varijabla>
  </DomainObject.Predmet.ProtustrankaNazivFormated>
  <DomainObject.Predmet.ProtustrankaNazivFormatedOIB>
    <izvorni_sadrzaj>Aucuba j.d.o.o. za ugostiteljstvo, OIB 89986243015</izvorni_sadrzaj>
    <derivirana_varijabla naziv="DomainObject.Predmet.ProtustrankaNazivFormatedOIB_1">Aucuba j.d.o.o. za ugostiteljstvo, OIB 89986243015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Aucuba j.d.o.o. za ugostiteljstvo</item>
    </izvorni_sadrzaj>
    <derivirana_varijabla naziv="DomainObject.Predmet.ProtuStrankaListFormated_1">
      <item>Aucuba j.d.o.o. za ugostiteljstvo</item>
    </derivirana_varijabla>
  </DomainObject.Predmet.ProtuStrankaListFormated>
  <DomainObject.Predmet.ProtuStrankaListFormatedOIB>
    <izvorni_sadrzaj>
      <item>Aucuba j.d.o.o. za ugostiteljstvo, OIB 89986243015</item>
    </izvorni_sadrzaj>
    <derivirana_varijabla naziv="DomainObject.Predmet.ProtuStrankaListFormatedOIB_1">
      <item>Aucuba j.d.o.o. za ugostiteljstvo, OIB 89986243015</item>
    </derivirana_varijabla>
  </DomainObject.Predmet.ProtuStrankaListFormatedOIB>
  <DomainObject.Predmet.ProtuStrankaListFormatedWithAdress>
    <izvorni_sadrzaj>
      <item>Aucuba j.d.o.o. za ugostiteljstvo, Franje Markovića 1, 31000 Osijek</item>
    </izvorni_sadrzaj>
    <derivirana_varijabla naziv="DomainObject.Predmet.ProtuStrankaListFormatedWithAdress_1">
      <item>Aucuba j.d.o.o. za ugostiteljstvo, Franje Markovića 1, 31000 Osijek</item>
    </derivirana_varijabla>
  </DomainObject.Predmet.ProtuStrankaListFormatedWithAdress>
  <DomainObject.Predmet.ProtuStrankaListFormatedWithAdressOIB>
    <izvorni_sadrzaj>
      <item>Aucuba j.d.o.o. za ugostiteljstvo, OIB 89986243015, Franje Markovića 1, 31000 Osijek</item>
    </izvorni_sadrzaj>
    <derivirana_varijabla naziv="DomainObject.Predmet.ProtuStrankaListFormatedWithAdressOIB_1">
      <item>Aucuba j.d.o.o. za ugostiteljstvo, OIB 89986243015, Franje Markovića 1, 31000 Osijek</item>
    </derivirana_varijabla>
  </DomainObject.Predmet.ProtuStrankaListFormatedWithAdressOIB>
  <DomainObject.Predmet.ProtuStrankaListNazivFormated>
    <izvorni_sadrzaj>
      <item>Aucuba j.d.o.o. za ugostiteljstvo</item>
    </izvorni_sadrzaj>
    <derivirana_varijabla naziv="DomainObject.Predmet.ProtuStrankaListNazivFormated_1">
      <item>Aucuba j.d.o.o. za ugostiteljstvo</item>
    </derivirana_varijabla>
  </DomainObject.Predmet.ProtuStrankaListNazivFormated>
  <DomainObject.Predmet.ProtuStrankaListNazivFormatedOIB>
    <izvorni_sadrzaj>
      <item>Aucuba j.d.o.o. za ugostiteljstvo, OIB 89986243015</item>
    </izvorni_sadrzaj>
    <derivirana_varijabla naziv="DomainObject.Predmet.ProtuStrankaListNazivFormatedOIB_1">
      <item>Aucuba j.d.o.o. za ugostiteljstvo, OIB 89986243015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Aucuba j.d.o.o. za ugostiteljstvo</izvorni_sadrzaj>
    <derivirana_varijabla naziv="DomainObject.Predmet.ProtustrankaIDrugi_1">Aucuba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Aucuba j.d.o.o. za ugostiteljstvo, OIB 89986243015, Franje Markovića 1, 31000 Osijek</izvorni_sadrzaj>
    <derivirana_varijabla naziv="DomainObject.Predmet.ProtustrankaIDrugiAdressOIB_1">Aucuba j.d.o.o. za ugostiteljstvo, OIB 89986243015, Franje Markovića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Aucuba j.d.o.o. za ugostiteljstvo</item>
      <item>RH MF Područni ured Osijek</item>
    </izvorni_sadrzaj>
    <derivirana_varijabla naziv="DomainObject.Predmet.SudioniciListNaziv_1">
      <item>Aucuba j.d.o.o. za ugostiteljstvo</item>
      <item>RH MF Područni ured Osijek</item>
    </derivirana_varijabla>
  </DomainObject.Predmet.SudioniciListNaziv>
  <DomainObject.Predmet.SudioniciListAdressOIB>
    <izvorni_sadrzaj>
      <item>Aucuba j.d.o.o. za ugostiteljstvo, OIB 89986243015, Franje Markovića 1,31000 Osijek</item>
      <item>RH MF Područni ured Osijek, OIB 18683136487</item>
    </izvorni_sadrzaj>
    <derivirana_varijabla naziv="DomainObject.Predmet.SudioniciListAdressOIB_1">
      <item>Aucuba j.d.o.o. za ugostiteljstvo, OIB 89986243015, Franje Markovića 1,31000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89986243015</item>
      <item>, OIB 18683136487</item>
    </izvorni_sadrzaj>
    <derivirana_varijabla naziv="DomainObject.Predmet.SudioniciListNazivOIB_1">
      <item>, OIB 89986243015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St-1009/2018-13</izvorni_sadrzaj>
    <derivirana_varijabla naziv="DomainObject.PredzadnjaOdlukaIzPredmeta.Oznaka_1">St-1009/2018-13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DBC3E-3FC2-4691-AEAD-3AF6F3D2B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5214</properties:Characters>
  <properties:Lines>140</properties:Lines>
  <properties:Paragraphs>34</properties:Paragraphs>
  <properties:TotalTime>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2018-10-29T12:36:00Z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(1009-18 RJ (-15) OVRŠNA ISPRAVA 1000 kn.docx)</vt:lpwstr>
  </prop:property>
  <prop:property name="BrojStranica" pid="5" fmtid="{D5CDD505-2E9C-101B-9397-08002B2CF9AE}">
    <vt:i4>3</vt:i4>
  </prop:property>
</prop:Properties>
</file>