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4cc1" w14:paraId="9e04cc1" w:rsidRDefault="00C11D0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1D0A" w:rsidP="00C11D0A" w:rsidR="00C11D0A">
      <w:pPr>
        <w:pStyle w:val="Bezproreda"/>
      </w:pPr>
    </w:p>
    <w:p w:rsidRDefault="00C11D0A" w:rsidP="00C11D0A" w:rsidR="00C11D0A">
      <w:pPr>
        <w:pStyle w:val="Bezproreda"/>
      </w:pPr>
    </w:p>
    <w:p w:rsidRDefault="00C11D0A" w:rsidP="00C11D0A" w:rsidR="00AE649C">
      <w:pPr>
        <w:pStyle w:val="Bezproreda"/>
      </w:pPr>
      <w:r>
        <w:t xml:space="preserve">   Republika Hrvatska</w:t>
      </w:r>
    </w:p>
    <w:p w:rsidRDefault="00C11D0A" w:rsidP="00C11D0A" w:rsidR="00C11D0A">
      <w:pPr>
        <w:pStyle w:val="Bezproreda"/>
      </w:pPr>
      <w:r>
        <w:t>Trgovački sud u Bjelovaru</w:t>
      </w:r>
    </w:p>
    <w:p w:rsidRDefault="00C11D0A" w:rsidP="00C11D0A" w:rsidR="00C11D0A">
      <w:pPr>
        <w:pStyle w:val="Bezproreda"/>
      </w:pPr>
      <w:r>
        <w:t>Bjelovar, Dr. I. Lebovića 42.</w:t>
      </w:r>
    </w:p>
    <w:p w:rsidRDefault="00C11D0A" w:rsidP="00C11D0A" w:rsidR="00C11D0A">
      <w:pPr>
        <w:pStyle w:val="Bezproreda"/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St-50/2018-3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Varaždin, za otvaranje stečajnog postupka nad dužnikom  MALEN j.d.o.o. za usluge i trgovinu Križevci, Trg J. J. Strossmayera 9 B, OIB: 43392874497, 22. siječnja 2018.</w:t>
      </w: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Maji Majhen iz Križevaca, Trg J.J. Strossmayera 9 B, OIB: 67310876018,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50-50-18 i dodatni iznos predujma od 5.000,00 kuna na račun ovog suda br. IBAN:HR6123900011300000630 model HR05 540-50-18. Rok od 8 dana počinje teći istekom osmog dana od objave ovog rješenja na e-oglasnoj ploči ovog suda.</w:t>
      </w:r>
    </w:p>
    <w:p w:rsidRDefault="00C11D0A" w:rsidP="00C11D0A" w:rsidR="00C11D0A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Maja Majhen iz Križevaca, Trg J.J. Strossmayera 9 B, OIB: 67310876018,  ne uplati predujam u roku određenom u toč. 1. izreke ovog rješenja za daljnje postupanje u provedbi naplate bit će nadležna Financijska agencija.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MALEN j.d.o.o. za usluge i trgovinu Križevci, Trg J. J. Strossmayera 9 B, OIB: 43392874497, Maji Majhen iz Križevaca</w:t>
      </w:r>
      <w:r>
        <w:rPr>
          <w:rFonts w:cs="Times New Roman" w:eastAsia="Times New Roman"/>
          <w:szCs w:val="20"/>
          <w:lang w:eastAsia="hr-HR"/>
        </w:rPr>
        <w:t xml:space="preserve"> sa svih njegovih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50-50-18 i dodatni iznos predujma od 5.000,00 kuna na račun ovog suda br. IBAN:HR6123900011300000630 model HR05 540-50-18. 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Varaždin podnijela je ovom sudu prijedlog za otvaranje stečajnog postupka nad dužnikom MALEN j.d.o.o. za usluge i trgovinu Križevci, Trg J. J. Strossmayera 9 B, OIB: 43392874497.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16. ožujka 2017. godine dužnik u očevidniku redoslijeda osnova za plaćanje ima evidentirane neizvršene osnove za plaćanje u neprekidnom razdoblju od 120 dana u ukupnom iznosu od 6.375,34 kuna.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Dana 21. travnja 2017. godine i Republika Hrvatska je podnijela prijedlog radi otvaranja stečajnog postupka nad dužnikom MALEN j.d.o.o. za usluge i trgovinu Križevci, Trg J. J. Strossmayera 9 B, OIB: 43392874497, temeljem  čl. 16. i 109. Stečajnog zakona, budući ima potraživanje prema dužniku u iznosu od 3.955,54 kune.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Maja Majhen iz Križevaca, Trg J.J. Strossmayera 9 B, OIB: 67310876018.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Maje Majhen iz Križevaca, postojala istekom razdoblja od 60 dana i on je najkasnije u daljnjem roku od 21 dan bio dužan podnijeti prijedlog za pokretanje stečajnog postupka, što nije učinio.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22. siječnja 2018.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 – ovlašteni službenik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Vesna Dragišić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11D0A" w:rsidP="00C11D0A" w:rsidR="00C11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C11D0A" w:rsidP="00C11D0A" w:rsidR="00C11D0A">
      <w:pPr>
        <w:pStyle w:val="Bezproreda"/>
      </w:pPr>
    </w:p>
    <w:p w:rsidRDefault="00C11D0A" w:rsidP="00C11D0A" w:rsidR="00C11D0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11D0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753637"/>
      <w:docPartObj>
        <w:docPartGallery w:val="Page Numbers (Top of Page)"/>
        <w:docPartUnique/>
      </w:docPartObj>
    </w:sdtPr>
    <w:sdtEndPr/>
    <w:sdtContent>
      <w:p w:rsidRDefault="00C11D0A" w:rsidR="00C11D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478">
          <w:t>3</w:t>
        </w:r>
        <w:r>
          <w:fldChar w:fldCharType="end"/>
        </w:r>
      </w:p>
    </w:sdtContent>
  </w:sdt>
  <w:p w:rsidRDefault="00C11D0A" w:rsidR="008333A9">
    <w:pPr>
      <w:pStyle w:val="Zaglavlje"/>
    </w:pPr>
    <w:r>
      <w:t>Poslovni broj: 1 St-50/2018-2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478"/>
    <w:rsid w:val="00C00EBD"/>
    <w:rsid w:val="00C04275"/>
    <w:rsid w:val="00C068D2"/>
    <w:rsid w:val="00C11D0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11D0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11D0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27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St-50/2018-3</izvorni_sadrzaj>
    <derivirana_varijabla naziv="DomainObject.Oznaka_1">St-50/2018-3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 jednostavno društvo s ograničenom odgovornošću za usluge i trgovinu</izvorni_sadrzaj>
    <derivirana_varijabla naziv="DomainObject.Predmet.ProtustrankaFormated_1">  MALEN jednostavno društvo s ograničenom odgovornošću za usluge i trgovinu</derivirana_varijabla>
  </DomainObject.Predmet.ProtustrankaFormated>
  <DomainObject.Predmet.ProtustrankaFormatedOIB>
    <izvorni_sadrzaj>  MALEN jednostavno društvo s ograničenom odgovornošću za usluge i trgovinu, OIB 43392874497</izvorni_sadrzaj>
    <derivirana_varijabla naziv="DomainObject.Predmet.ProtustrankaFormatedOIB_1">  MALEN jednostavno društvo s ograničenom odgovornošću za usluge i trgovinu, OIB 43392874497</derivirana_varijabla>
  </DomainObject.Predmet.ProtustrankaFormatedOIB>
  <DomainObject.Predmet.ProtustrankaFormatedWithAdress>
    <izvorni_sadrzaj> MALEN jednostavno društvo s ograničenom odgovornošću za usluge i trgovinu, Trg J.J. Strossmayera 9 B, 48260 Križevci</izvorni_sadrzaj>
    <derivirana_varijabla naziv="DomainObject.Predmet.ProtustrankaFormatedWithAdress_1"> MALEN jednostavno društvo s ograničenom odgovornošću za usluge i trgovinu, Trg J.J. Strossmayera 9 B, 48260 Križevci</derivirana_varijabla>
  </DomainObject.Predmet.ProtustrankaFormatedWithAdress>
  <DomainObject.Predmet.ProtustrankaFormatedWithAdressOIB>
    <izvorni_sadrzaj> MALEN jednostavno društvo s ograničenom odgovornošću za usluge i trgovinu, OIB 43392874497, Trg J.J. Strossmayera 9 B, 48260 Križevci</izvorni_sadrzaj>
    <derivirana_varijabla naziv="DomainObject.Predmet.ProtustrankaFormatedWithAdressOIB_1"> MALEN jednostavno društvo s ograničenom odgovornošću za usluge i trgovinu, OIB 43392874497, Trg J.J. Strossmayera 9 B, 48260 Križevci</derivirana_varijabla>
  </DomainObject.Predmet.ProtustrankaFormatedWithAdressOIB>
  <DomainObject.Predmet.ProtustrankaWithAdress>
    <izvorni_sadrzaj>MALEN jednostavno društvo s ograničenom odgovornošću za usluge i trgovinu Trg J.J. Strossmayera 9 B, 48260 Križevci</izvorni_sadrzaj>
    <derivirana_varijabla naziv="DomainObject.Predmet.ProtustrankaWithAdress_1">MALEN jednostavno društvo s ograničenom odgovornošću za usluge i trgovinu Trg J.J. Strossmayera 9 B, 48260 Križevci</derivirana_varijabla>
  </DomainObject.Predmet.ProtustrankaWithAdress>
  <DomainObject.Predmet.ProtustrankaWithAdressOIB>
    <izvorni_sadrzaj>MALEN jednostavno društvo s ograničenom odgovornošću za usluge i trgovinu, OIB 43392874497, Trg J.J. Strossmayera 9 B, 48260 Križevci</izvorni_sadrzaj>
    <derivirana_varijabla naziv="DomainObject.Predmet.ProtustrankaWithAdressOIB_1">MALEN jednostavno društvo s ograničenom odgovornošću za usluge i trgovinu, OIB 43392874497, Trg J.J. Strossmayera 9 B, 48260 Križevci</derivirana_varijabla>
  </DomainObject.Predmet.ProtustrankaWithAdressOIB>
  <DomainObject.Predmet.ProtustrankaNazivFormated>
    <izvorni_sadrzaj>MALEN jednostavno društvo s ograničenom odgovornošću za usluge i trgovinu</izvorni_sadrzaj>
    <derivirana_varijabla naziv="DomainObject.Predmet.ProtustrankaNazivFormated_1">MALEN jednostavno društvo s ograničenom odgovornošću za usluge i trgovinu</derivirana_varijabla>
  </DomainObject.Predmet.ProtustrankaNazivFormated>
  <DomainObject.Predmet.ProtustrankaNazivFormatedOIB>
    <izvorni_sadrzaj>MALEN jednostavno društvo s ograničenom odgovornošću za usluge i trgovinu, OIB 43392874497</izvorni_sadrzaj>
    <derivirana_varijabla naziv="DomainObject.Predmet.ProtustrankaNazivFormatedOIB_1">MALEN jednostavno društvo s ograničenom odgovornošću za usluge i trgovinu, OIB 43392874497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MALEN jednostavno društvo s ograničenom odgovornošću za usluge i trgovinu</item>
    </izvorni_sadrzaj>
    <derivirana_varijabla naziv="DomainObject.Predmet.ProtuStrankaListFormated_1">
      <item>MALEN jednostavno društvo s ograničenom odgovornošću za usluge i trgovinu</item>
    </derivirana_varijabla>
  </DomainObject.Predmet.ProtuStrankaListFormated>
  <DomainObject.Predmet.ProtuStrankaListFormatedOIB>
    <izvorni_sadrzaj>
      <item>MALEN jednostavno društvo s ograničenom odgovornošću za usluge i trgovinu, OIB 43392874497</item>
    </izvorni_sadrzaj>
    <derivirana_varijabla naziv="DomainObject.Predmet.ProtuStrankaListFormatedOIB_1">
      <item>MALEN jednostavno društvo s ograničenom odgovornošću za usluge i trgovinu, OIB 43392874497</item>
    </derivirana_varijabla>
  </DomainObject.Predmet.ProtuStrankaListFormatedOIB>
  <DomainObject.Predmet.ProtuStrankaListFormatedWithAdress>
    <izvorni_sadrzaj>
      <item>MALEN jednostavno društvo s ograničenom odgovornošću za usluge i trgovinu, Trg J.J. Strossmayera 9 B, 48260 Križevci</item>
    </izvorni_sadrzaj>
    <derivirana_varijabla naziv="DomainObject.Predmet.ProtuStrankaListFormatedWithAdress_1">
      <item>MALEN jednostavno društvo s ograničenom odgovornošću za usluge i trgovinu, Trg J.J. Strossmayera 9 B, 48260 Križevci</item>
    </derivirana_varijabla>
  </DomainObject.Predmet.ProtuStrankaListFormatedWithAdress>
  <DomainObject.Predmet.ProtuStrankaListFormatedWithAdressOIB>
    <izvorni_sadrzaj>
      <item>MALEN jednostavno društvo s ograničenom odgovornošću za usluge i trgovinu, OIB 43392874497, Trg J.J. Strossmayera 9 B, 48260 Križevci</item>
    </izvorni_sadrzaj>
    <derivirana_varijabla naziv="DomainObject.Predmet.ProtuStrankaListFormatedWithAdressOIB_1">
      <item>MALEN jednostavno društvo s ograničenom odgovornošću za usluge i trgovinu, OIB 43392874497, Trg J.J. Strossmayera 9 B, 48260 Križevci</item>
    </derivirana_varijabla>
  </DomainObject.Predmet.ProtuStrankaListFormatedWithAdressOIB>
  <DomainObject.Predmet.ProtuStrankaListNazivFormated>
    <izvorni_sadrzaj>
      <item>MALEN jednostavno društvo s ograničenom odgovornošću za usluge i trgovinu</item>
    </izvorni_sadrzaj>
    <derivirana_varijabla naziv="DomainObject.Predmet.ProtuStrankaListNazivFormated_1">
      <item>MALEN jednostavno društvo s ograničenom odgovornošću za usluge i trgovinu</item>
    </derivirana_varijabla>
  </DomainObject.Predmet.ProtuStrankaListNazivFormated>
  <DomainObject.Predmet.ProtuStrankaListNazivFormatedOIB>
    <izvorni_sadrzaj>
      <item>MALEN jednostavno društvo s ograničenom odgovornošću za usluge i trgovinu, OIB 43392874497</item>
    </izvorni_sadrzaj>
    <derivirana_varijabla naziv="DomainObject.Predmet.ProtuStrankaListNazivFormatedOIB_1">
      <item>MALEN jednostavno društvo s ograničenom odgovornošću za usluge i trgovinu, OIB 43392874497</item>
    </derivirana_varijabla>
  </DomainObject.Predmet.ProtuStrankaListNazivFormatedOIB>
  <DomainObject.Predmet.OstaliListFormated>
    <izvorni_sadrzaj>
      <item>Županijsko državno odvjetništo u Varaždinu</item>
      <item>Maja Majhen</item>
    </izvorni_sadrzaj>
    <derivirana_varijabla naziv="DomainObject.Predmet.OstaliListFormated_1">
      <item>Županijsko državno odvjetništo u Varaždinu</item>
      <item>Maja Majhen</item>
    </derivirana_varijabla>
  </DomainObject.Predmet.OstaliListFormated>
  <DomainObject.Predmet.OstaliListFormatedOIB>
    <izvorni_sadrzaj>
      <item>Županijsko državno odvjetništo u Varaždinu</item>
      <item>Maja Majhen, OIB 67310876018</item>
    </izvorni_sadrzaj>
    <derivirana_varijabla naziv="DomainObject.Predmet.OstaliListFormatedOIB_1">
      <item>Županijsko državno odvjetništo u Varaždinu</item>
      <item>Maja Majhen, OIB 67310876018</item>
    </derivirana_varijabla>
  </DomainObject.Predmet.OstaliListFormatedOIB>
  <DomainObject.Predmet.OstaliListFormatedWithAdress>
    <izvorni_sadrzaj>
      <item>Županijsko državno odvjetništo u Varaždinu</item>
      <item>Maja Majhen, Trg J.J. Strossmayera 9 B., 48260 Križevci</item>
    </izvorni_sadrzaj>
    <derivirana_varijabla naziv="DomainObject.Predmet.OstaliListFormatedWithAdress_1">
      <item>Županijsko državno odvjetništo u Varaždinu</item>
      <item>Maja Majhen, Trg J.J. Strossmayera 9 B., 48260 Križevci</item>
    </derivirana_varijabla>
  </DomainObject.Predmet.OstaliListFormatedWithAdress>
  <DomainObject.Predmet.OstaliListFormatedWithAdressOIB>
    <izvorni_sadrzaj>
      <item>Županijsko državno odvjetništo u Varaždinu</item>
      <item>Maja Majhen, OIB 67310876018, Trg J.J. Strossmayera 9 B., 48260 Križevci</item>
    </izvorni_sadrzaj>
    <derivirana_varijabla naziv="DomainObject.Predmet.OstaliListFormatedWithAdressOIB_1">
      <item>Županijsko državno odvjetništo u Varaždinu</item>
      <item>Maja Majhen, OIB 67310876018, Trg J.J. Strossmayera 9 B., 48260 Križevci</item>
    </derivirana_varijabla>
  </DomainObject.Predmet.OstaliListFormatedWithAdressOIB>
  <DomainObject.Predmet.OstaliListNazivFormated>
    <izvorni_sadrzaj>
      <item>Županijsko državno odvjetništo u Varaždinu</item>
      <item>Maja Majhen</item>
    </izvorni_sadrzaj>
    <derivirana_varijabla naziv="DomainObject.Predmet.OstaliListNazivFormated_1">
      <item>Županijsko državno odvjetništo u Varaždinu</item>
      <item>Maja Majhen</item>
    </derivirana_varijabla>
  </DomainObject.Predmet.OstaliListNazivFormated>
  <DomainObject.Predmet.OstaliListNazivFormatedOIB>
    <izvorni_sadrzaj>
      <item>Županijsko državno odvjetništo u Varaždinu</item>
      <item>Maja Majhen, OIB 67310876018</item>
    </izvorni_sadrzaj>
    <derivirana_varijabla naziv="DomainObject.Predmet.OstaliListNazivFormatedOIB_1">
      <item>Županijsko državno odvjetništo u Varaždinu</item>
      <item>Maja Majhen, OIB 67310876018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St-50/2018-3</izvorni_sadrzaj>
    <derivirana_varijabla naziv="DomainObject.PoslovniBrojDokumenta_1">St-50/2018-3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MALEN jednostavno društvo s ograničenom odgovornošću za usluge i trgovinu</izvorni_sadrzaj>
    <derivirana_varijabla naziv="DomainObject.Predmet.ProtustrankaIDrugi_1">MALEN jednostavno društvo s ograničenom odgovornošću za usluge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MALEN jednostavno društvo s ograničenom odgovornošću za usluge i trgovinu, OIB 43392874497, Trg J.J. Strossmayera 9 B, 48260 Križevci</izvorni_sadrzaj>
    <derivirana_varijabla naziv="DomainObject.Predmet.ProtustrankaIDrugiAdressOIB_1">MALEN jednostavno društvo s ograničenom odgovornošću za usluge i trgovinu, OIB 43392874497, Trg J.J. Strossmayera 9 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MALEN jednostavno društvo s ograničenom odgovornošću za usluge i trgovinu</item>
      <item>Županijsko državno odvjetništo u Varaždinu</item>
      <item>Maja Majhen</item>
    </izvorni_sadrzaj>
    <derivirana_varijabla naziv="DomainObject.Predmet.SudioniciListNaziv_1">
      <item>REPUBLIKA HRVATSKA MINISTARSTVO FINANCIJA</item>
      <item>MALEN jednostavno društvo s ograničenom odgovornošću za usluge i trgovinu</item>
      <item>Županijsko državno odvjetništo u Varaždinu</item>
      <item>Maja Majhen</item>
    </derivirana_varijabla>
  </DomainObject.Predmet.SudioniciListNaziv>
  <DomainObject.Predmet.SudioniciListAdressOIB>
    <izvorni_sadrzaj>
      <item>REPUBLIKA HRVATSKA MINISTARSTVO FINANCIJA, OIB 18683136487, Katančićeva 5,10000 Zagreb</item>
      <item>MALEN jednostavno društvo s ograničenom odgovornošću za usluge i trgovinu, OIB 43392874497, Trg J.J. Strossmayera 9 B,48260 Križevci</item>
      <item>Županijsko državno odvjetništo u Varaždinu</item>
      <item>Maja Majhen, OIB 67310876018, Trg J.J. Strossmayera 9 B.,48260 Križevci</item>
    </izvorni_sadrzaj>
    <derivirana_varijabla naziv="DomainObject.Predmet.SudioniciListAdressOIB_1">
      <item>REPUBLIKA HRVATSKA MINISTARSTVO FINANCIJA, OIB 18683136487, Katančićeva 5,10000 Zagreb</item>
      <item>MALEN jednostavno društvo s ograničenom odgovornošću za usluge i trgovinu, OIB 43392874497, Trg J.J. Strossmayera 9 B,48260 Križevci</item>
      <item>Županijsko državno odvjetništo u Varaždinu</item>
      <item>Maja Majhen, OIB 67310876018, Trg J.J. Strossmayera 9 B.,48260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F5745-AF4E-4F8D-BB75-703C4363D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5420</properties:Characters>
  <properties:Lines>120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2018-01-22T09:43:00Z</cp:lastPrinted>
  <dcterms:modified xmlns:xsi="http://www.w3.org/2001/XMLSchema-instance" xsi:type="dcterms:W3CDTF">2018-01-22T09:43:00Z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