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ef93" w14:paraId="e56ef9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A207A6">
        <w:t>1067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207A6">
        <w:t xml:space="preserve"> HRUŠEVAR j.d.o.o. za dimnjačarske poslove</w:t>
      </w:r>
      <w:r w:rsidR="00827282">
        <w:t>, Gornja Pušća, Zagrebačka 34, OIB: 40309876474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F1479">
        <w:t>21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E3B9B">
        <w:rPr>
          <w:bCs/>
        </w:rPr>
        <w:t xml:space="preserve"> </w:t>
      </w:r>
      <w:r w:rsidR="00827282">
        <w:t>HRUŠEVAR j.d.o.o. za dimnjačarske poslove, Gornja Pušća, Zagrebačka 34, OIB: 40309876474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27282">
        <w:t xml:space="preserve"> </w:t>
      </w:r>
      <w:r w:rsidR="00946658">
        <w:t>Zvonko Tomljanović, Našice, J. Runjanina 7, OIB: 01559486405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46658">
        <w:t>27</w:t>
      </w:r>
      <w:r w:rsidR="00F7152E">
        <w:t xml:space="preserve">. </w:t>
      </w:r>
      <w:r w:rsidR="00D62ED6">
        <w:t>siječnja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D7399">
        <w:t>23</w:t>
      </w:r>
      <w:r w:rsidR="00DC51C2">
        <w:t>.</w:t>
      </w:r>
      <w:r w:rsidR="00794266">
        <w:t xml:space="preserve"> </w:t>
      </w:r>
      <w:r w:rsidR="0058666E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827282">
        <w:t>1067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827282">
        <w:t>1067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EF1479">
        <w:t>21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EF1479">
        <w:t>21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14C" w:rsidP="00FD0D3C" w:rsidR="0011014C">
      <w:r>
        <w:separator/>
      </w:r>
    </w:p>
  </w:endnote>
  <w:endnote w:id="0" w:type="continuationSeparator">
    <w:p w:rsidRDefault="0011014C" w:rsidP="00FD0D3C" w:rsidR="0011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14C" w:rsidP="00FD0D3C" w:rsidR="0011014C">
      <w:r>
        <w:separator/>
      </w:r>
    </w:p>
  </w:footnote>
  <w:footnote w:id="0" w:type="continuationSeparator">
    <w:p w:rsidRDefault="0011014C" w:rsidP="00FD0D3C" w:rsidR="0011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7D43"/>
    <w:rsid w:val="0011014C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739B"/>
    <w:rsid w:val="00203E48"/>
    <w:rsid w:val="002111CA"/>
    <w:rsid w:val="002139B6"/>
    <w:rsid w:val="0022122B"/>
    <w:rsid w:val="00223EE1"/>
    <w:rsid w:val="00236F4C"/>
    <w:rsid w:val="0024241D"/>
    <w:rsid w:val="00265AB9"/>
    <w:rsid w:val="00270458"/>
    <w:rsid w:val="0027136F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27282"/>
    <w:rsid w:val="00831463"/>
    <w:rsid w:val="00837906"/>
    <w:rsid w:val="00840348"/>
    <w:rsid w:val="0085315E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46658"/>
    <w:rsid w:val="00963DE6"/>
    <w:rsid w:val="00967BCD"/>
    <w:rsid w:val="00972495"/>
    <w:rsid w:val="00976D15"/>
    <w:rsid w:val="0098480A"/>
    <w:rsid w:val="0099244C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E3B9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4833"/>
    <w:rsid w:val="00DC51C2"/>
    <w:rsid w:val="00DD7399"/>
    <w:rsid w:val="00DE044D"/>
    <w:rsid w:val="00DE5440"/>
    <w:rsid w:val="00DE6F2E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6F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6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6F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6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HRUŠEVAR j.d.o.o. za dimnjačarske poslove</izvorni_sadrzaj>
    <derivirana_varijabla naziv="DomainObject.Predmet.ProtustrankaFormated_1">  HRUŠEVAR j.d.o.o. za dimnjačarske poslove</derivirana_varijabla>
  </DomainObject.Predmet.ProtustrankaFormated>
  <DomainObject.Predmet.ProtustrankaFormatedOIB>
    <izvorni_sadrzaj>  HRUŠEVAR j.d.o.o. za dimnjačarske poslove, OIB 40309876474</izvorni_sadrzaj>
    <derivirana_varijabla naziv="DomainObject.Predmet.ProtustrankaFormatedOIB_1">  HRUŠEVAR j.d.o.o. za dimnjačarske poslove, OIB 40309876474</derivirana_varijabla>
  </DomainObject.Predmet.ProtustrankaFormatedOIB>
  <DomainObject.Predmet.ProtustrankaFormatedWithAdress>
    <izvorni_sadrzaj> HRUŠEVAR j.d.o.o. za dimnjačarske poslove, Zagrebačka 34, 10290 Gornja Pušća</izvorni_sadrzaj>
    <derivirana_varijabla naziv="DomainObject.Predmet.ProtustrankaFormatedWithAdress_1"> HRUŠEVAR j.d.o.o. za dimnjačarske poslove, Zagrebačka 34, 10290 Gornja Pušća</derivirana_varijabla>
  </DomainObject.Predmet.ProtustrankaFormatedWithAdress>
  <DomainObject.Predmet.ProtustrankaFormatedWithAdressOIB>
    <izvorni_sadrzaj> HRUŠEVAR j.d.o.o. za dimnjačarske poslove, OIB 40309876474, Zagrebačka 34, 10290 Gornja Pušća</izvorni_sadrzaj>
    <derivirana_varijabla naziv="DomainObject.Predmet.ProtustrankaFormatedWithAdressOIB_1"> HRUŠEVAR j.d.o.o. za dimnjačarske poslove, OIB 40309876474, Zagrebačka 34, 10290 Gornja Pušća</derivirana_varijabla>
  </DomainObject.Predmet.ProtustrankaFormatedWithAdressOIB>
  <DomainObject.Predmet.ProtustrankaWithAdress>
    <izvorni_sadrzaj>HRUŠEVAR j.d.o.o. za dimnjačarske poslove Zagrebačka 34, 10290 Gornja Pušća</izvorni_sadrzaj>
    <derivirana_varijabla naziv="DomainObject.Predmet.ProtustrankaWithAdress_1">HRUŠEVAR j.d.o.o. za dimnjačarske poslove Zagrebačka 34, 10290 Gornja Pušća</derivirana_varijabla>
  </DomainObject.Predmet.ProtustrankaWithAdress>
  <DomainObject.Predmet.ProtustrankaWithAdressOIB>
    <izvorni_sadrzaj>HRUŠEVAR j.d.o.o. za dimnjačarske poslove, OIB 40309876474, Zagrebačka 34, 10290 Gornja Pušća</izvorni_sadrzaj>
    <derivirana_varijabla naziv="DomainObject.Predmet.ProtustrankaWithAdressOIB_1">HRUŠEVAR j.d.o.o. za dimnjačarske poslove, OIB 40309876474, Zagrebačka 34, 10290 Gornja Pušća</derivirana_varijabla>
  </DomainObject.Predmet.ProtustrankaWithAdressOIB>
  <DomainObject.Predmet.ProtustrankaNazivFormated>
    <izvorni_sadrzaj>HRUŠEVAR j.d.o.o. za dimnjačarske poslove</izvorni_sadrzaj>
    <derivirana_varijabla naziv="DomainObject.Predmet.ProtustrankaNazivFormated_1">HRUŠEVAR j.d.o.o. za dimnjačarske poslove</derivirana_varijabla>
  </DomainObject.Predmet.ProtustrankaNazivFormated>
  <DomainObject.Predmet.ProtustrankaNazivFormatedOIB>
    <izvorni_sadrzaj>HRUŠEVAR j.d.o.o. za dimnjačarske poslove, OIB 40309876474</izvorni_sadrzaj>
    <derivirana_varijabla naziv="DomainObject.Predmet.ProtustrankaNazivFormatedOIB_1">HRUŠEVAR j.d.o.o. za dimnjačarske poslove, OIB 40309876474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HRUŠEVAR j.d.o.o. za dimnjačarske poslove</item>
    </izvorni_sadrzaj>
    <derivirana_varijabla naziv="DomainObject.Predmet.ProtuStrankaListFormated_1">
      <item>HRUŠEVAR j.d.o.o. za dimnjačarske poslove</item>
    </derivirana_varijabla>
  </DomainObject.Predmet.ProtuStrankaListFormated>
  <DomainObject.Predmet.ProtuStrankaListFormatedOIB>
    <izvorni_sadrzaj>
      <item>HRUŠEVAR j.d.o.o. za dimnjačarske poslove, OIB 40309876474</item>
    </izvorni_sadrzaj>
    <derivirana_varijabla naziv="DomainObject.Predmet.ProtuStrankaListFormatedOIB_1">
      <item>HRUŠEVAR j.d.o.o. za dimnjačarske poslove, OIB 40309876474</item>
    </derivirana_varijabla>
  </DomainObject.Predmet.ProtuStrankaListFormatedOIB>
  <DomainObject.Predmet.ProtuStrankaListFormatedWithAdress>
    <izvorni_sadrzaj>
      <item>HRUŠEVAR j.d.o.o. za dimnjačarske poslove, Zagrebačka 34, 10290 Gornja Pušća</item>
    </izvorni_sadrzaj>
    <derivirana_varijabla naziv="DomainObject.Predmet.ProtuStrankaListFormatedWithAdress_1">
      <item>HRUŠEVAR j.d.o.o. za dimnjačarske poslove, Zagrebačka 34, 10290 Gornja Pušća</item>
    </derivirana_varijabla>
  </DomainObject.Predmet.ProtuStrankaListFormatedWithAdress>
  <DomainObject.Predmet.ProtuStrankaListFormatedWithAdressOIB>
    <izvorni_sadrzaj>
      <item>HRUŠEVAR j.d.o.o. za dimnjačarske poslove, OIB 40309876474, Zagrebačka 34, 10290 Gornja Pušća</item>
    </izvorni_sadrzaj>
    <derivirana_varijabla naziv="DomainObject.Predmet.ProtuStrankaListFormatedWithAdressOIB_1">
      <item>HRUŠEVAR j.d.o.o. za dimnjačarske poslove, OIB 40309876474, Zagrebačka 34, 10290 Gornja Pušća</item>
    </derivirana_varijabla>
  </DomainObject.Predmet.ProtuStrankaListFormatedWithAdressOIB>
  <DomainObject.Predmet.ProtuStrankaListNazivFormated>
    <izvorni_sadrzaj>
      <item>HRUŠEVAR j.d.o.o. za dimnjačarske poslove</item>
    </izvorni_sadrzaj>
    <derivirana_varijabla naziv="DomainObject.Predmet.ProtuStrankaListNazivFormated_1">
      <item>HRUŠEVAR j.d.o.o. za dimnjačarske poslove</item>
    </derivirana_varijabla>
  </DomainObject.Predmet.ProtuStrankaListNazivFormated>
  <DomainObject.Predmet.ProtuStrankaListNazivFormatedOIB>
    <izvorni_sadrzaj>
      <item>HRUŠEVAR j.d.o.o. za dimnjačarske poslove, OIB 40309876474</item>
    </izvorni_sadrzaj>
    <derivirana_varijabla naziv="DomainObject.Predmet.ProtuStrankaListNazivFormatedOIB_1">
      <item>HRUŠEVAR j.d.o.o. za dimnjačarske poslove, OIB 40309876474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HRUŠEVAR j.d.o.o. za dimnjačarske poslove</izvorni_sadrzaj>
    <derivirana_varijabla naziv="DomainObject.Predmet.ProtustrankaIDrugi_1">HRUŠEVAR j.d.o.o. za dimnjačarske poslove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HRUŠEVAR j.d.o.o. za dimnjačarske poslove, OIB 40309876474, Zagrebačka 34, 10290 Gornja Pušća</izvorni_sadrzaj>
    <derivirana_varijabla naziv="DomainObject.Predmet.ProtustrankaIDrugiAdressOIB_1">HRUŠEVAR j.d.o.o. za dimnjačarske poslove, OIB 40309876474, Zagrebačka 34, 10290 Gornja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HRUŠEVAR j.d.o.o. za dimnjačarske poslove</item>
    </izvorni_sadrzaj>
    <derivirana_varijabla naziv="DomainObject.Predmet.SudioniciListNaziv_1">
      <item>FINA Regionalni centar Zagreb</item>
      <item>HRUŠEVAR j.d.o.o. za dimnjačarske poslove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HRUŠEVAR j.d.o.o. za dimnjačarske poslove, OIB 40309876474, Zagrebačka 34,10290 Gornja Pušća</item>
    </izvorni_sadrzaj>
    <derivirana_varijabla naziv="DomainObject.Predmet.SudioniciListAdressOIB_1">
      <item>FINA Regionalni centar Zagreb, OIB 85821130368, Trg svibanjskih žrtava 1995. br. 1,10000 Zagreb</item>
      <item>HRUŠEVAR j.d.o.o. za dimnjačarske poslove, OIB 40309876474, Zagrebačka 34,10290 Gornja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40309876474</item>
    </izvorni_sadrzaj>
    <derivirana_varijabla naziv="DomainObject.Predmet.SudioniciListNazivOIB_1">
      <item>, OIB 85821130368</item>
      <item>, OIB 40309876474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939DD-A509-494B-9D9B-DC1083F78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1981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2016-07-21T11:35:00Z</dcterms:created>
  <dc:creator>wsadmin</dc:creator>
  <cp:lastModifiedBy>Sanda Gučić</cp:lastModifiedBy>
  <cp:lastPrinted>2016-07-21T11:36:00Z</cp:lastPrinted>
  <dcterms:modified xmlns:xsi="http://www.w3.org/2001/XMLSchema-instance" xsi:type="dcterms:W3CDTF">2016-07-22T06:44:00Z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