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71e6" w14:paraId="4d071e6" w:rsidRDefault="00025586" w:rsidP="00025586" w:rsidR="00025586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44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Zadru, OIB: </w:t>
      </w:r>
      <w:r>
        <w:t xml:space="preserve">39670464653, </w:t>
      </w:r>
      <w:r>
        <w:rPr>
          <w:szCs w:val="24"/>
        </w:rPr>
        <w:t xml:space="preserve">po sudskoj savjetnici Anamariji Kovačić Milković, u skraćenom stečajnom postupku nad dužnikom </w:t>
      </w:r>
      <w:r w:rsidR="00E73078" w:rsidRPr="00E73078">
        <w:t>IRIDIUM GROUP d.o.o., Vir, Stari put 46, OIB: 37029688641</w:t>
      </w:r>
      <w:r>
        <w:rPr>
          <w:szCs w:val="24"/>
        </w:rPr>
        <w:t>, 2</w:t>
      </w:r>
      <w:r w:rsidR="00E73078">
        <w:rPr>
          <w:szCs w:val="24"/>
        </w:rPr>
        <w:t>1</w:t>
      </w:r>
      <w:r>
        <w:rPr>
          <w:szCs w:val="24"/>
        </w:rPr>
        <w:t xml:space="preserve">. studenog 2017., </w:t>
      </w: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dostave ovog zaključka, dostaviti ovom sudu podatak o stanju računa uvodno označenog dužnika na dan 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2017. </w:t>
      </w: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Sudska  savjetnica</w:t>
      </w:r>
    </w:p>
    <w:p w:rsidRDefault="00025586" w:rsidP="00025586" w:rsidR="0002558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Anamarija Kovačić Milković</w:t>
      </w: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3078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25586" w:rsidP="00025586" w:rsidR="0002558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25586" w:rsidP="00025586" w:rsidR="0002558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025586" w:rsidP="00025586" w:rsidR="00025586"/>
    <w:p w:rsidRDefault="00025586" w:rsidP="00025586" w:rsidR="00025586"/>
    <w:p w:rsidRDefault="00586300" w:rsidR="00586300"/>
    <w:sectPr w:rsidR="0058630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47" w:rsidP="00E00E47" w:rsidR="00E00E47">
      <w:pPr>
        <w:spacing w:lineRule="auto" w:line="240" w:after="0"/>
      </w:pPr>
      <w:r>
        <w:separator/>
      </w:r>
    </w:p>
  </w:endnote>
  <w:end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47" w:rsidP="00E00E47" w:rsidR="00E00E47">
      <w:pPr>
        <w:spacing w:lineRule="auto" w:line="240" w:after="0"/>
      </w:pPr>
      <w:r>
        <w:separator/>
      </w:r>
    </w:p>
  </w:footnote>
  <w:foot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47" w:rsidP="00E00E47" w:rsidR="00E00E47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E73078">
      <w:rPr>
        <w:rFonts w:cs="Times New Roman" w:eastAsia="Times New Roman" w:hAnsi="Times New Roman" w:ascii="Times New Roman"/>
        <w:sz w:val="24"/>
        <w:szCs w:val="24"/>
        <w:lang w:eastAsia="hr-HR"/>
      </w:rPr>
      <w:t>461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E73078">
      <w:rPr>
        <w:rFonts w:cs="Times New Roman" w:eastAsia="Times New Roman" w:hAnsi="Times New Roman" w:ascii="Times New Roman"/>
        <w:sz w:val="24"/>
        <w:szCs w:val="24"/>
        <w:lang w:eastAsia="hr-HR"/>
      </w:rPr>
      <w:t>2017-8</w:t>
    </w:r>
  </w:p>
  <w:p w:rsidRDefault="00E00E47" w:rsidR="00E00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86"/>
    <w:rsid w:val="00025586"/>
    <w:rsid w:val="00044980"/>
    <w:rsid w:val="00281FF1"/>
    <w:rsid w:val="00586300"/>
    <w:rsid w:val="00833194"/>
    <w:rsid w:val="00D12FC0"/>
    <w:rsid w:val="00E00E47"/>
    <w:rsid w:val="00E7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833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31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31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31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833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3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3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31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1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IRIDIUM GROUP d.o.o. za turizam i usluge</izvorni_sadrzaj>
    <derivirana_varijabla naziv="DomainObject.Predmet.ProtustrankaFormated_1">  IRIDIUM GROUP d.o.o. za turizam i usluge</derivirana_varijabla>
  </DomainObject.Predmet.ProtustrankaFormated>
  <DomainObject.Predmet.ProtustrankaFormatedOIB>
    <izvorni_sadrzaj>  IRIDIUM GROUP d.o.o. za turizam i usluge, OIB 37029688641</izvorni_sadrzaj>
    <derivirana_varijabla naziv="DomainObject.Predmet.ProtustrankaFormatedOIB_1">  IRIDIUM GROUP d.o.o. za turizam i usluge, OIB 37029688641</derivirana_varijabla>
  </DomainObject.Predmet.ProtustrankaFormatedOIB>
  <DomainObject.Predmet.ProtustrankaFormatedWithAdress>
    <izvorni_sadrzaj> IRIDIUM GROUP d.o.o. za turizam i usluge, Stari put/46, 23234 Vir</izvorni_sadrzaj>
    <derivirana_varijabla naziv="DomainObject.Predmet.ProtustrankaFormatedWithAdress_1"> IRIDIUM GROUP d.o.o. za turizam i usluge, Stari put/46, 23234 Vir</derivirana_varijabla>
  </DomainObject.Predmet.ProtustrankaFormatedWithAdress>
  <DomainObject.Predmet.ProtustrankaFormatedWithAdressOIB>
    <izvorni_sadrzaj> IRIDIUM GROUP d.o.o. za turizam i usluge, OIB 37029688641, Stari put/46, 23234 Vir</izvorni_sadrzaj>
    <derivirana_varijabla naziv="DomainObject.Predmet.ProtustrankaFormatedWithAdressOIB_1"> IRIDIUM GROUP d.o.o. za turizam i usluge, OIB 37029688641, Stari put/46, 23234 Vir</derivirana_varijabla>
  </DomainObject.Predmet.ProtustrankaFormatedWithAdressOIB>
  <DomainObject.Predmet.ProtustrankaWithAdress>
    <izvorni_sadrzaj>IRIDIUM GROUP d.o.o. za turizam i usluge Stari put/46, 23234 Vir</izvorni_sadrzaj>
    <derivirana_varijabla naziv="DomainObject.Predmet.ProtustrankaWithAdress_1">IRIDIUM GROUP d.o.o. za turizam i usluge Stari put/46, 23234 Vir</derivirana_varijabla>
  </DomainObject.Predmet.ProtustrankaWithAdress>
  <DomainObject.Predmet.ProtustrankaWithAdressOIB>
    <izvorni_sadrzaj>IRIDIUM GROUP d.o.o. za turizam i usluge, OIB 37029688641, Stari put/46, 23234 Vir</izvorni_sadrzaj>
    <derivirana_varijabla naziv="DomainObject.Predmet.ProtustrankaWithAdressOIB_1">IRIDIUM GROUP d.o.o. za turizam i usluge, OIB 37029688641, Stari put/46, 23234 Vir</derivirana_varijabla>
  </DomainObject.Predmet.ProtustrankaWithAdressOIB>
  <DomainObject.Predmet.ProtustrankaNazivFormated>
    <izvorni_sadrzaj>IRIDIUM GROUP d.o.o. za turizam i usluge</izvorni_sadrzaj>
    <derivirana_varijabla naziv="DomainObject.Predmet.ProtustrankaNazivFormated_1">IRIDIUM GROUP d.o.o. za turizam i usluge</derivirana_varijabla>
  </DomainObject.Predmet.ProtustrankaNazivFormated>
  <DomainObject.Predmet.ProtustrankaNazivFormatedOIB>
    <izvorni_sadrzaj>IRIDIUM GROUP d.o.o. za turizam i usluge, OIB 37029688641</izvorni_sadrzaj>
    <derivirana_varijabla naziv="DomainObject.Predmet.ProtustrankaNazivFormatedOIB_1">IRIDIUM GROUP d.o.o. za turizam i usluge, OIB 37029688641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IRIDIUM GROUP d.o.o. za turizam i usluge</item>
    </izvorni_sadrzaj>
    <derivirana_varijabla naziv="DomainObject.Predmet.ProtuStrankaListFormated_1">
      <item>IRIDIUM GROUP d.o.o. za turizam i usluge</item>
    </derivirana_varijabla>
  </DomainObject.Predmet.ProtuStrankaListFormated>
  <DomainObject.Predmet.ProtuStrankaListFormatedOIB>
    <izvorni_sadrzaj>
      <item>IRIDIUM GROUP d.o.o. za turizam i usluge, OIB 37029688641</item>
    </izvorni_sadrzaj>
    <derivirana_varijabla naziv="DomainObject.Predmet.ProtuStrankaListFormatedOIB_1">
      <item>IRIDIUM GROUP d.o.o. za turizam i usluge, OIB 37029688641</item>
    </derivirana_varijabla>
  </DomainObject.Predmet.ProtuStrankaListFormatedOIB>
  <DomainObject.Predmet.ProtuStrankaListFormatedWithAdress>
    <izvorni_sadrzaj>
      <item>IRIDIUM GROUP d.o.o. za turizam i usluge, Stari put/46, 23234 Vir</item>
    </izvorni_sadrzaj>
    <derivirana_varijabla naziv="DomainObject.Predmet.ProtuStrankaListFormatedWithAdress_1">
      <item>IRIDIUM GROUP d.o.o. za turizam i usluge, Stari put/46, 23234 Vir</item>
    </derivirana_varijabla>
  </DomainObject.Predmet.ProtuStrankaListFormatedWithAdress>
  <DomainObject.Predmet.ProtuStrankaListFormatedWithAdressOIB>
    <izvorni_sadrzaj>
      <item>IRIDIUM GROUP d.o.o. za turizam i usluge, OIB 37029688641, Stari put/46, 23234 Vir</item>
    </izvorni_sadrzaj>
    <derivirana_varijabla naziv="DomainObject.Predmet.ProtuStrankaListFormatedWithAdressOIB_1">
      <item>IRIDIUM GROUP d.o.o. za turizam i usluge, OIB 37029688641, Stari put/46, 23234 Vir</item>
    </derivirana_varijabla>
  </DomainObject.Predmet.ProtuStrankaListFormatedWithAdressOIB>
  <DomainObject.Predmet.ProtuStrankaListNazivFormated>
    <izvorni_sadrzaj>
      <item>IRIDIUM GROUP d.o.o. za turizam i usluge</item>
    </izvorni_sadrzaj>
    <derivirana_varijabla naziv="DomainObject.Predmet.ProtuStrankaListNazivFormated_1">
      <item>IRIDIUM GROUP d.o.o. za turizam i usluge</item>
    </derivirana_varijabla>
  </DomainObject.Predmet.ProtuStrankaListNazivFormated>
  <DomainObject.Predmet.ProtuStrankaListNazivFormatedOIB>
    <izvorni_sadrzaj>
      <item>IRIDIUM GROUP d.o.o. za turizam i usluge, OIB 37029688641</item>
    </izvorni_sadrzaj>
    <derivirana_varijabla naziv="DomainObject.Predmet.ProtuStrankaListNazivFormatedOIB_1">
      <item>IRIDIUM GROUP d.o.o. za turizam i usluge, OIB 37029688641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IRIDIUM GROUP d.o.o. za turizam i usluge</izvorni_sadrzaj>
    <derivirana_varijabla naziv="DomainObject.Predmet.ProtustrankaIDrugi_1">IRIDIUM GROUP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IRIDIUM GROUP d.o.o. za turizam i usluge, OIB 37029688641, Stari put/46, 23234 Vir</izvorni_sadrzaj>
    <derivirana_varijabla naziv="DomainObject.Predmet.ProtustrankaIDrugiAdressOIB_1">IRIDIUM GROUP d.o.o. za turizam i usluge, OIB 37029688641, Stari put/46,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IRIDIUM GROUP d.o.o. za turizam i usluge</item>
    </izvorni_sadrzaj>
    <derivirana_varijabla naziv="DomainObject.Predmet.SudioniciListNaziv_1">
      <item>FINA</item>
      <item>IRIDIUM GROUP d.o.o. za turizam i usluge</item>
    </derivirana_varijabla>
  </DomainObject.Predmet.SudioniciListNaziv>
  <DomainObject.Predmet.SudioniciListAdressOIB>
    <izvorni_sadrzaj>
      <item>FINA, OIB 85821130368</item>
      <item>IRIDIUM GROUP d.o.o. za turizam i usluge, OIB 37029688641, Stari put/46,23234 Vir</item>
    </izvorni_sadrzaj>
    <derivirana_varijabla naziv="DomainObject.Predmet.SudioniciListAdressOIB_1">
      <item>FINA, OIB 85821130368</item>
      <item>IRIDIUM GROUP d.o.o. za turizam i usluge, OIB 37029688641, Stari put/46,23234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37029688641</item>
    </izvorni_sadrzaj>
    <derivirana_varijabla naziv="DomainObject.Predmet.SudioniciListNazivOIB_1">
      <item>, OIB 85821130368</item>
      <item>, OIB 37029688641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615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2017-11-21T07:58:00Z</dcterms:created>
  <dc:creator>Anamarija Kovačić Milković</dc:creator>
  <cp:lastModifiedBy>wsadmin</cp:lastModifiedBy>
  <cp:lastPrinted>2017-11-21T08:02:00Z</cp:lastPrinted>
  <dcterms:modified xmlns:xsi="http://www.w3.org/2001/XMLSchema-instance" xsi:type="dcterms:W3CDTF">2017-11-21T09:07:00Z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