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eb09" w14:paraId="19deb09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5555DF">
        <w:rPr>
          <w:rFonts w:hAnsi="Times New Roman" w:ascii="Times New Roman"/>
          <w:szCs w:val="24"/>
          <w:lang w:val="hr-HR"/>
        </w:rPr>
        <w:t xml:space="preserve">  </w:t>
      </w:r>
      <w:r w:rsidR="00AD3559"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5555DF">
        <w:rPr>
          <w:rFonts w:hAnsi="Times New Roman" w:ascii="Times New Roman"/>
          <w:szCs w:val="24"/>
          <w:lang w:val="hr-HR"/>
        </w:rPr>
        <w:t>314/2016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5555DF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5555D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 w:rsidRPr="005555DF">
        <w:rPr>
          <w:rFonts w:hAnsi="Times New Roman" w:ascii="Times New Roman"/>
          <w:szCs w:val="24"/>
          <w:lang w:val="hr-HR"/>
        </w:rPr>
        <w:t>Vesni Sremac Šoštar</w:t>
      </w:r>
      <w:r w:rsidR="00D17329" w:rsidRPr="005555DF">
        <w:rPr>
          <w:rFonts w:hAnsi="Times New Roman" w:ascii="Times New Roman"/>
          <w:szCs w:val="24"/>
          <w:lang w:val="hr-HR"/>
        </w:rPr>
        <w:t xml:space="preserve"> u skraće</w:t>
      </w:r>
      <w:r w:rsidRPr="005555DF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5555DF">
        <w:rPr>
          <w:rFonts w:hAnsi="Times New Roman" w:ascii="Times New Roman"/>
          <w:szCs w:val="24"/>
          <w:lang w:val="hr-HR"/>
        </w:rPr>
        <w:t xml:space="preserve">m </w:t>
      </w:r>
      <w:r w:rsidR="001F2D7D" w:rsidRPr="005555DF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5555DF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5555DF">
        <w:rPr>
          <w:rFonts w:hAnsi="Times New Roman" w:ascii="Times New Roman"/>
          <w:szCs w:val="24"/>
          <w:lang w:val="hr-HR"/>
        </w:rPr>
        <w:t xml:space="preserve">nad </w:t>
      </w:r>
      <w:r w:rsidR="005555DF" w:rsidRPr="005555DF">
        <w:rPr>
          <w:rFonts w:hAnsi="Times New Roman" w:ascii="Times New Roman"/>
          <w:szCs w:val="24"/>
          <w:lang w:val="hr-HR"/>
        </w:rPr>
        <w:t>dužnikom MANILA TRGOVINA d.o.o. Hrvatski Leskovac, Travarski odvojak 7,</w:t>
      </w:r>
      <w:r w:rsidR="005555DF">
        <w:rPr>
          <w:rFonts w:hAnsi="Times New Roman" w:ascii="Times New Roman"/>
          <w:szCs w:val="24"/>
          <w:lang w:val="hr-HR"/>
        </w:rPr>
        <w:t xml:space="preserve"> OIB: 13441585580, MBS: 080810026,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5555DF">
        <w:rPr>
          <w:rFonts w:hAnsi="Times New Roman" w:ascii="Times New Roman"/>
          <w:szCs w:val="24"/>
        </w:rPr>
        <w:t xml:space="preserve"> </w:t>
      </w:r>
      <w:r w:rsidR="005555DF" w:rsidRPr="005555DF">
        <w:rPr>
          <w:rFonts w:hAnsi="Times New Roman" w:ascii="Times New Roman"/>
          <w:szCs w:val="24"/>
        </w:rPr>
        <w:t>MANILA TRGOVINA d.o.o. Hrvatski Leskovac, Travarski odvojak 7,</w:t>
      </w:r>
      <w:r w:rsidR="005555DF">
        <w:rPr>
          <w:rFonts w:hAnsi="Times New Roman" w:ascii="Times New Roman"/>
          <w:szCs w:val="24"/>
        </w:rPr>
        <w:t xml:space="preserve"> OIB: 13441585580, MBS: 080810026.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5555DF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9924E3">
        <w:rPr>
          <w:rFonts w:hAnsi="Times New Roman" w:ascii="Times New Roman"/>
          <w:szCs w:val="24"/>
        </w:rPr>
        <w:t xml:space="preserve"> Marijan Drljanovčan, </w:t>
      </w:r>
      <w:r w:rsidR="005555DF">
        <w:rPr>
          <w:rFonts w:hAnsi="Times New Roman" w:ascii="Times New Roman"/>
          <w:szCs w:val="24"/>
        </w:rPr>
        <w:t>OIB: 497081606</w:t>
      </w:r>
      <w:r w:rsidR="009924E3">
        <w:rPr>
          <w:rFonts w:hAnsi="Times New Roman" w:ascii="Times New Roman"/>
          <w:szCs w:val="24"/>
        </w:rPr>
        <w:t xml:space="preserve">25 iz Miholjaneca, Antuna Mihanovića 131. </w:t>
      </w:r>
      <w:r w:rsidR="009A4F5F">
        <w:rPr>
          <w:rFonts w:hAnsi="Times New Roman" w:ascii="Times New Roman"/>
          <w:szCs w:val="24"/>
        </w:rPr>
        <w:t xml:space="preserve"> </w:t>
      </w:r>
      <w:r w:rsidR="00670CE3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9924E3" w:rsidRPr="005555DF">
        <w:rPr>
          <w:rFonts w:hAnsi="Times New Roman" w:ascii="Times New Roman"/>
          <w:szCs w:val="24"/>
          <w:lang w:val="hr-HR"/>
        </w:rPr>
        <w:t>MANILA TRGOVINA d.o.o. Hrvatski Leskovac, Travarski odvojak 7,</w:t>
      </w:r>
      <w:r w:rsidR="009924E3">
        <w:rPr>
          <w:rFonts w:hAnsi="Times New Roman" w:ascii="Times New Roman"/>
          <w:szCs w:val="24"/>
          <w:lang w:val="hr-HR"/>
        </w:rPr>
        <w:t xml:space="preserve"> OIB: 13441585580, MBS: </w:t>
      </w:r>
      <w:r w:rsidR="009924E3">
        <w:rPr>
          <w:rFonts w:hAnsi="Times New Roman" w:ascii="Times New Roman"/>
          <w:szCs w:val="24"/>
        </w:rPr>
        <w:t>080810026.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9924E3">
        <w:rPr>
          <w:rFonts w:hAnsi="Times New Roman" w:ascii="Times New Roman"/>
          <w:szCs w:val="24"/>
          <w:lang w:val="hr-HR"/>
        </w:rPr>
        <w:t xml:space="preserve"> 04.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650E6A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751F17" w:rsidP="00495AAF" w:rsidR="00751F17">
      <w:pPr>
        <w:rPr>
          <w:rFonts w:hAnsi="Times New Roman" w:ascii="Times New Roman"/>
          <w:szCs w:val="24"/>
          <w:lang w:val="hr-HR"/>
        </w:rPr>
      </w:pPr>
    </w:p>
    <w:p w:rsidRDefault="00650E6A" w:rsidP="00DC108F" w:rsidR="00DC108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650E6A" w:rsidP="00DC108F" w:rsidR="00650E6A" w:rsidRPr="00C53C54">
      <w:pPr>
        <w:jc w:val="right"/>
        <w:rPr>
          <w:rFonts w:hAnsi="Times New Roman" w:ascii="Times New Roman"/>
          <w:szCs w:val="24"/>
          <w:lang w:val="hr-HR"/>
        </w:rPr>
      </w:pPr>
      <w:r w:rsidRPr="00650E6A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650E6A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3BE" w:rsidR="00280A5F">
    <w:pPr>
      <w:pStyle w:val="Podnoje"/>
      <w:jc w:val="right"/>
    </w:pPr>
  </w:p>
  <w:p w:rsidRDefault="005873B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873BE" w:rsidRPr="005873B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5555DF">
      <w:rPr>
        <w:rFonts w:hAnsi="Times New Roman" w:ascii="Times New Roman"/>
      </w:rPr>
      <w:t>314/2016</w:t>
    </w:r>
  </w:p>
  <w:p w:rsidRDefault="005873B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68F"/>
    <w:rsid w:val="000A3B47"/>
    <w:rsid w:val="000B3EF2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310684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55DF"/>
    <w:rsid w:val="00557926"/>
    <w:rsid w:val="005653CC"/>
    <w:rsid w:val="005873BE"/>
    <w:rsid w:val="005B3AA1"/>
    <w:rsid w:val="00606156"/>
    <w:rsid w:val="006156D0"/>
    <w:rsid w:val="0062773C"/>
    <w:rsid w:val="00630F52"/>
    <w:rsid w:val="00633396"/>
    <w:rsid w:val="006378C3"/>
    <w:rsid w:val="0064498B"/>
    <w:rsid w:val="00650E6A"/>
    <w:rsid w:val="0065500F"/>
    <w:rsid w:val="00670CE3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C31DE"/>
    <w:rsid w:val="0090317B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7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3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3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3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3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7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3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3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3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3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St-314/2016-9</izvorni_sadrzaj>
    <derivirana_varijabla naziv="DomainObject.Oznaka_1">St-314/2016-9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MANILA TRGOVINA d.o.o. zastupanog po punomoćniku Igor Manojlović</izvorni_sadrzaj>
    <derivirana_varijabla naziv="DomainObject.Predmet.ProtustrankaFormated_1">  MANILA TRGOVINA d.o.o. zastupanog po punomoćniku Igor Manojlović</derivirana_varijabla>
  </DomainObject.Predmet.ProtustrankaFormated>
  <DomainObject.Predmet.ProtustrankaFormatedOIB>
    <izvorni_sadrzaj>  MANILA TRGOVINA d.o.o., OIB 13441585580 zastupanog po punomoćniku Igor Manojlović</izvorni_sadrzaj>
    <derivirana_varijabla naziv="DomainObject.Predmet.ProtustrankaFormatedOIB_1">  MANILA TRGOVINA d.o.o., OIB 13441585580 zastupanog po punomoćniku Igor Manojlović</derivirana_varijabla>
  </DomainObject.Predmet.ProtustrankaFormatedOIB>
  <DomainObject.Predmet.ProtustrankaFormatedWithAdress>
    <izvorni_sadrzaj> MANILA TRGOVINA d.o.o., Travarski odvojak 7, 10251 Hrvatski Leskovac zastupanog po punomoćniku Igor Manojlović</izvorni_sadrzaj>
    <derivirana_varijabla naziv="DomainObject.Predmet.ProtustrankaFormatedWithAdress_1"> MANILA TRGOVINA d.o.o., Travarski odvojak 7, 10251 Hrvatski Leskovac zastupanog po punomoćniku Igor Manojlović</derivirana_varijabla>
  </DomainObject.Predmet.ProtustrankaFormatedWithAdress>
  <DomainObject.Predmet.ProtustrankaFormatedWithAdressOIB>
    <izvorni_sadrzaj> MANILA TRGOVINA d.o.o., OIB 13441585580, Travarski odvojak 7, 10251 Hrvatski Leskovac zastupanog po punomoćniku Igor Manojlović</izvorni_sadrzaj>
    <derivirana_varijabla naziv="DomainObject.Predmet.ProtustrankaFormatedWithAdressOIB_1"> MANILA TRGOVINA d.o.o., OIB 13441585580, Travarski odvojak 7, 10251 Hrvatski Leskovac zastupanog po punomoćniku Igor Manojlović</derivirana_varijabla>
  </DomainObject.Predmet.ProtustrankaFormatedWithAdressOIB>
  <DomainObject.Predmet.ProtustrankaWithAdress>
    <izvorni_sadrzaj>MANILA TRGOVINA d.o.o. Travarski odvojak 7, 10251 Hrvatski Leskovac</izvorni_sadrzaj>
    <derivirana_varijabla naziv="DomainObject.Predmet.ProtustrankaWithAdress_1">MANILA TRGOVINA d.o.o. Travarski odvojak 7, 10251 Hrvatski Leskovac</derivirana_varijabla>
  </DomainObject.Predmet.ProtustrankaWithAdress>
  <DomainObject.Predmet.ProtustrankaWithAdressOIB>
    <izvorni_sadrzaj>MANILA TRGOVINA d.o.o., OIB 13441585580, Travarski odvojak 7, 10251 Hrvatski Leskovac</izvorni_sadrzaj>
    <derivirana_varijabla naziv="DomainObject.Predmet.ProtustrankaWithAdressOIB_1">MANILA TRGOVINA d.o.o., OIB 13441585580, Travarski odvojak 7, 10251 Hrvatski Leskovac</derivirana_varijabla>
  </DomainObject.Predmet.ProtustrankaWithAdressOIB>
  <DomainObject.Predmet.ProtustrankaNazivFormated>
    <izvorni_sadrzaj>MANILA TRGOVINA d.o.o.</izvorni_sadrzaj>
    <derivirana_varijabla naziv="DomainObject.Predmet.ProtustrankaNazivFormated_1">MANILA TRGOVINA d.o.o.</derivirana_varijabla>
  </DomainObject.Predmet.ProtustrankaNazivFormated>
  <DomainObject.Predmet.ProtustrankaNazivFormatedOIB>
    <izvorni_sadrzaj>MANILA TRGOVINA d.o.o., OIB 13441585580</izvorni_sadrzaj>
    <derivirana_varijabla naziv="DomainObject.Predmet.ProtustrankaNazivFormatedOIB_1">MANILA TRGOVINA d.o.o., OIB 13441585580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MANILA TRGOVINA d.o.o. zastupanog po punomoćniku Igor Manojlović</item>
    </izvorni_sadrzaj>
    <derivirana_varijabla naziv="DomainObject.Predmet.ProtuStrankaListFormated_1">
      <item>MANILA TRGOVINA d.o.o. zastupanog po punomoćniku Igor Manojlović</item>
    </derivirana_varijabla>
  </DomainObject.Predmet.ProtuStrankaListFormated>
  <DomainObject.Predmet.ProtuStrankaListFormatedOIB>
    <izvorni_sadrzaj>
      <item>MANILA TRGOVINA d.o.o., OIB 13441585580 zastupanog po punomoćniku Igor Manojlović</item>
    </izvorni_sadrzaj>
    <derivirana_varijabla naziv="DomainObject.Predmet.ProtuStrankaListFormatedOIB_1">
      <item>MANILA TRGOVINA d.o.o., OIB 13441585580 zastupanog po punomoćniku Igor Manojlović</item>
    </derivirana_varijabla>
  </DomainObject.Predmet.ProtuStrankaListFormatedOIB>
  <DomainObject.Predmet.ProtuStrankaListFormatedWithAdress>
    <izvorni_sadrzaj>
      <item>MANILA TRGOVINA d.o.o., Travarski odvojak 7, 10251 Hrvatski Leskovac zastupanog po punomoćniku Igor Manojlović</item>
    </izvorni_sadrzaj>
    <derivirana_varijabla naziv="DomainObject.Predmet.ProtuStrankaListFormatedWithAdress_1">
      <item>MANILA TRGOVINA d.o.o., Travarski odvojak 7, 10251 Hrvatski Leskovac zastupanog po punomoćniku Igor Manojlović</item>
    </derivirana_varijabla>
  </DomainObject.Predmet.ProtuStrankaListFormatedWithAdress>
  <DomainObject.Predmet.ProtuStrankaListFormatedWithAdressOIB>
    <izvorni_sadrzaj>
      <item>MANILA TRGOVINA d.o.o., OIB 13441585580, Travarski odvojak 7, 10251 Hrvatski Leskovac zastupanog po punomoćniku Igor Manojlović</item>
    </izvorni_sadrzaj>
    <derivirana_varijabla naziv="DomainObject.Predmet.ProtuStrankaListFormatedWithAdressOIB_1">
      <item>MANILA TRGOVINA d.o.o., OIB 13441585580, Travarski odvojak 7, 10251 Hrvatski Leskovac zastupanog po punomoćniku Igor Manojlović</item>
    </derivirana_varijabla>
  </DomainObject.Predmet.ProtuStrankaListFormatedWithAdressOIB>
  <DomainObject.Predmet.ProtuStrankaListNazivFormated>
    <izvorni_sadrzaj>
      <item>MANILA TRGOVINA d.o.o.</item>
    </izvorni_sadrzaj>
    <derivirana_varijabla naziv="DomainObject.Predmet.ProtuStrankaListNazivFormated_1">
      <item>MANILA TRGOVINA d.o.o.</item>
    </derivirana_varijabla>
  </DomainObject.Predmet.ProtuStrankaListNazivFormated>
  <DomainObject.Predmet.ProtuStrankaListNazivFormatedOIB>
    <izvorni_sadrzaj>
      <item>MANILA TRGOVINA d.o.o., OIB 13441585580</item>
    </izvorni_sadrzaj>
    <derivirana_varijabla naziv="DomainObject.Predmet.ProtuStrankaListNazivFormatedOIB_1">
      <item>MANILA TRGOVINA d.o.o., OIB 13441585580</item>
    </derivirana_varijabla>
  </DomainObject.Predmet.ProtuStrankaListNazivFormatedOIB>
  <DomainObject.Predmet.OstaliListFormated>
    <izvorni_sadrzaj>
      <item>Igor Manojlović punomoćnik sudionika u postupku MANILA TRGOVINA d.o.o.</item>
      <item>MARIJAN DRLJANOVČAN</item>
    </izvorni_sadrzaj>
    <derivirana_varijabla naziv="DomainObject.Predmet.OstaliListFormated_1">
      <item>Igor Manojlović punomoćnik sudionika u postupku MANILA TRGOVINA d.o.o.</item>
      <item>MARIJAN DRLJANOVČAN</item>
    </derivirana_varijabla>
  </DomainObject.Predmet.OstaliListFormated>
  <DomainObject.Predmet.OstaliListFormatedOIB>
    <izvorni_sadrzaj>
      <item>Igor Manojlović, OIB 71786705980 punomoćnik sudionika u postupku MANILA TRGOVINA d.o.o.</item>
      <item>MARIJAN DRLJANOVČAN, OIB 49708160625</item>
    </izvorni_sadrzaj>
    <derivirana_varijabla naziv="DomainObject.Predmet.OstaliListFormatedOIB_1">
      <item>Igor Manojlović, OIB 71786705980 punomoćnik sudionika u postupku MANILA TRGOVINA d.o.o.</item>
      <item>MARIJAN DRLJANOVČAN, OIB 49708160625</item>
    </derivirana_varijabla>
  </DomainObject.Predmet.OstaliListFormatedOIB>
  <DomainObject.Predmet.OstaliListFormatedWithAdress>
    <izvorni_sadrzaj>
      <item>Igor Manojlović, Travarski Odvojak 7, 10257 Hrvatski Leskovac punomoćnik sudionika u postupku MANILA TRGOVINA d.o.o.</item>
      <item>MARIJAN DRLJANOVČAN, Antuna Mihanovića 131, 48350 Miholjanec</item>
    </izvorni_sadrzaj>
    <derivirana_varijabla naziv="DomainObject.Predmet.OstaliListFormatedWithAdress_1">
      <item>Igor Manojlović, Travarski Odvojak 7, 10257 Hrvatski Leskovac punomoćnik sudionika u postupku MANILA TRGOVINA d.o.o.</item>
      <item>MARIJAN DRLJANOVČAN, Antuna Mihanovića 131, 48350 Miholjanec</item>
    </derivirana_varijabla>
  </DomainObject.Predmet.OstaliListFormatedWithAdress>
  <DomainObject.Predmet.OstaliListFormatedWithAdressOIB>
    <izvorni_sadrzaj>
      <item>Igor Manojlović, OIB 71786705980, Travarski Odvojak 7, 10257 Hrvatski Leskovac punomoćnik sudionika u postupku MANILA TRGOVINA d.o.o.</item>
      <item>MARIJAN DRLJANOVČAN, OIB 49708160625, Antuna Mihanovića 131, 48350 Miholjanec</item>
    </izvorni_sadrzaj>
    <derivirana_varijabla naziv="DomainObject.Predmet.OstaliListFormatedWithAdressOIB_1">
      <item>Igor Manojlović, OIB 71786705980, Travarski Odvojak 7, 10257 Hrvatski Leskovac punomoćnik sudionika u postupku MANILA TRGOVINA d.o.o.</item>
      <item>MARIJAN DRLJANOVČAN, OIB 49708160625, Antuna Mihanovića 131, 48350 Miholjanec</item>
    </derivirana_varijabla>
  </DomainObject.Predmet.OstaliListFormatedWithAdressOIB>
  <DomainObject.Predmet.OstaliListNazivFormated>
    <izvorni_sadrzaj>
      <item>Igor Manojlović</item>
      <item>MARIJAN DRLJANOVČAN</item>
    </izvorni_sadrzaj>
    <derivirana_varijabla naziv="DomainObject.Predmet.OstaliListNazivFormated_1">
      <item>Igor Manojlović</item>
      <item>MARIJAN DRLJANOVČAN</item>
    </derivirana_varijabla>
  </DomainObject.Predmet.OstaliListNazivFormated>
  <DomainObject.Predmet.OstaliListNazivFormatedOIB>
    <izvorni_sadrzaj>
      <item>Igor Manojlović, OIB 71786705980</item>
      <item>MARIJAN DRLJANOVČAN, OIB 49708160625</item>
    </izvorni_sadrzaj>
    <derivirana_varijabla naziv="DomainObject.Predmet.OstaliListNazivFormatedOIB_1">
      <item>Igor Manojlović, OIB 71786705980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St-314/2016-9</izvorni_sadrzaj>
    <derivirana_varijabla naziv="DomainObject.PoslovniBrojDokumenta_1">St-314/2016-9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MANILA TRGOVINA d.o.o.</izvorni_sadrzaj>
    <derivirana_varijabla naziv="DomainObject.Predmet.ProtustrankaIDrugi_1">MANILA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MANILA TRGOVINA d.o.o., OIB 13441585580, Travarski odvojak 7, 10251 Hrvatski Leskovac</izvorni_sadrzaj>
    <derivirana_varijabla naziv="DomainObject.Predmet.ProtustrankaIDrugiAdressOIB_1">MANILA TRGOVINA d.o.o., OIB 13441585580, Travarski odvojak 7,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MANILA TRGOVINA d.o.o.</item>
      <item>Igor Manojlović</item>
      <item>MARIJAN DRLJANOVČAN</item>
    </izvorni_sadrzaj>
    <derivirana_varijabla naziv="DomainObject.Predmet.SudioniciListNaziv_1">
      <item>FINA Regionalni centar Zagreb</item>
      <item>MANILA TRGOVINA d.o.o.</item>
      <item>Igor Manojlović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MANILA TRGOVINA d.o.o., OIB 13441585580, Travarski odvojak 7,10251 Hrvatski Leskovac</item>
      <item>Igor Manojlović, OIB 71786705980, Travarski Odvojak 7,10257 Hrvatski Leskovac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MANILA TRGOVINA d.o.o., OIB 13441585580, Travarski odvojak 7,10251 Hrvatski Leskovac</item>
      <item>Igor Manojlović, OIB 71786705980, Travarski Odvojak 7,10257 Hrvatski Leskovac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13441585580</item>
      <item>, OIB 71786705980</item>
      <item>, OIB 49708160625</item>
    </izvorni_sadrzaj>
    <derivirana_varijabla naziv="DomainObject.Predmet.SudioniciListNazivOIB_1">
      <item>, OIB 85821130368</item>
      <item>, OIB 13441585580</item>
      <item>, OIB 71786705980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2692</properties:Characters>
  <properties:Lines>70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2016-07-01T09:34:00Z</dcterms:created>
  <dc:creator>Karmela Dolenc</dc:creator>
  <cp:lastModifiedBy>Zlatka Plivelić</cp:lastModifiedBy>
  <cp:lastPrinted>2016-07-01T09:42:00Z</cp:lastPrinted>
  <dcterms:modified xmlns:xsi="http://www.w3.org/2001/XMLSchema-instance" xsi:type="dcterms:W3CDTF">2016-07-01T09:42:00Z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St-314/2016-9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