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1bc24" w14:paraId="2f1bc2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47361D">
        <w:rPr>
          <w:b/>
          <w:sz w:val="22"/>
          <w:szCs w:val="22"/>
        </w:rPr>
        <w:t xml:space="preserve"> St </w:t>
      </w:r>
      <w:r w:rsidR="0070086E">
        <w:rPr>
          <w:b/>
          <w:sz w:val="22"/>
          <w:szCs w:val="22"/>
        </w:rPr>
        <w:t>–</w:t>
      </w:r>
      <w:r w:rsidR="0047361D">
        <w:rPr>
          <w:b/>
          <w:sz w:val="22"/>
          <w:szCs w:val="22"/>
        </w:rPr>
        <w:t xml:space="preserve"> </w:t>
      </w:r>
      <w:r w:rsidR="001E2DBE">
        <w:rPr>
          <w:b/>
          <w:sz w:val="22"/>
          <w:szCs w:val="22"/>
        </w:rPr>
        <w:t>484</w:t>
      </w:r>
      <w:r w:rsidR="0070086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E2DBE">
        <w:rPr>
          <w:sz w:val="22"/>
          <w:szCs w:val="22"/>
        </w:rPr>
        <w:t>10</w:t>
      </w:r>
      <w:r w:rsidR="00CC497F">
        <w:rPr>
          <w:sz w:val="22"/>
          <w:szCs w:val="22"/>
        </w:rPr>
        <w:t>. travnja</w:t>
      </w:r>
      <w:r w:rsidR="0070086E">
        <w:rPr>
          <w:sz w:val="22"/>
          <w:szCs w:val="22"/>
        </w:rPr>
        <w:t xml:space="preserve"> 2017</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CC497F" w:rsidRPr="00CC497F">
        <w:t xml:space="preserve"> </w:t>
      </w:r>
      <w:r w:rsidR="001E2DBE">
        <w:t xml:space="preserve">TAVERNA 1982 d.o.o.,Splitska 1, Metković, OIB: </w:t>
      </w:r>
      <w:r w:rsidR="001E2DBE" w:rsidRPr="005F22D8">
        <w:t>07041600042</w:t>
      </w:r>
      <w:r w:rsidR="00CC497F">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1E2DBE">
        <w:t xml:space="preserve">TAVERNA 1982 d.o.o.,Splitska 1, Metković, OIB: </w:t>
      </w:r>
      <w:r w:rsidR="001E2DBE" w:rsidRPr="005F22D8">
        <w:t>07041600042</w:t>
      </w:r>
      <w:r w:rsidR="001E2DBE">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6136D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E2DBE">
        <w:rPr>
          <w:sz w:val="22"/>
          <w:szCs w:val="22"/>
        </w:rPr>
        <w:t>16.850,37</w:t>
      </w:r>
      <w:r w:rsidR="006136D3">
        <w:rPr>
          <w:sz w:val="22"/>
          <w:szCs w:val="22"/>
        </w:rPr>
        <w:t xml:space="preserve"> </w:t>
      </w:r>
      <w:r w:rsidR="00132DDC">
        <w:rPr>
          <w:sz w:val="22"/>
          <w:szCs w:val="22"/>
        </w:rPr>
        <w:t>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E2DBE">
        <w:rPr>
          <w:b/>
          <w:sz w:val="22"/>
          <w:szCs w:val="22"/>
        </w:rPr>
        <w:t>10</w:t>
      </w:r>
      <w:r w:rsidR="00CC497F">
        <w:rPr>
          <w:b/>
          <w:sz w:val="22"/>
          <w:szCs w:val="22"/>
        </w:rPr>
        <w:t>. travnja</w:t>
      </w:r>
      <w:r w:rsidR="0070086E">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D0BBE">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0BBE"/>
    <w:rsid w:val="001D3698"/>
    <w:rsid w:val="001D52C6"/>
    <w:rsid w:val="001E2DBE"/>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7474"/>
    <w:rsid w:val="003B76A9"/>
    <w:rsid w:val="003C2002"/>
    <w:rsid w:val="003D2A12"/>
    <w:rsid w:val="003D67B9"/>
    <w:rsid w:val="003F1814"/>
    <w:rsid w:val="003F1D13"/>
    <w:rsid w:val="003F78B8"/>
    <w:rsid w:val="003F7A92"/>
    <w:rsid w:val="003F7B87"/>
    <w:rsid w:val="0040468A"/>
    <w:rsid w:val="004074FC"/>
    <w:rsid w:val="00412E6D"/>
    <w:rsid w:val="00415383"/>
    <w:rsid w:val="00420F56"/>
    <w:rsid w:val="00422968"/>
    <w:rsid w:val="004241F3"/>
    <w:rsid w:val="00431A69"/>
    <w:rsid w:val="0043491B"/>
    <w:rsid w:val="00450611"/>
    <w:rsid w:val="004540AE"/>
    <w:rsid w:val="004566F8"/>
    <w:rsid w:val="00460B16"/>
    <w:rsid w:val="0046333F"/>
    <w:rsid w:val="00466182"/>
    <w:rsid w:val="00466408"/>
    <w:rsid w:val="0047361D"/>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0F60"/>
    <w:rsid w:val="0051153D"/>
    <w:rsid w:val="00511E12"/>
    <w:rsid w:val="00535C2B"/>
    <w:rsid w:val="005364EB"/>
    <w:rsid w:val="00536D9F"/>
    <w:rsid w:val="0055056F"/>
    <w:rsid w:val="00552C25"/>
    <w:rsid w:val="005557AB"/>
    <w:rsid w:val="00561240"/>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F2E5C"/>
    <w:rsid w:val="005F3968"/>
    <w:rsid w:val="00602041"/>
    <w:rsid w:val="00602592"/>
    <w:rsid w:val="00610971"/>
    <w:rsid w:val="006136D3"/>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086E"/>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0CBA"/>
    <w:rsid w:val="007B4EC4"/>
    <w:rsid w:val="007B7028"/>
    <w:rsid w:val="007C3D4F"/>
    <w:rsid w:val="007C48EC"/>
    <w:rsid w:val="007C63A9"/>
    <w:rsid w:val="007D0514"/>
    <w:rsid w:val="007D3800"/>
    <w:rsid w:val="007E5750"/>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3798"/>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497F"/>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85E57"/>
    <w:rsid w:val="00D92B6A"/>
    <w:rsid w:val="00D933F6"/>
    <w:rsid w:val="00D95A2C"/>
    <w:rsid w:val="00DA23AC"/>
    <w:rsid w:val="00DB4610"/>
    <w:rsid w:val="00DB7C63"/>
    <w:rsid w:val="00DB7DAF"/>
    <w:rsid w:val="00DC3235"/>
    <w:rsid w:val="00DC496F"/>
    <w:rsid w:val="00DC7680"/>
    <w:rsid w:val="00DD3363"/>
    <w:rsid w:val="00DD33C6"/>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EF49FD"/>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St-484/2017</izvorni_sadrzaj>
    <derivirana_varijabla naziv="DomainObject.Predmet.OznakaBroj_1">St-484/2017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TAVERNA 1982 društvo s ograničenom odgovornošću za ugostiteljstvo, turizam i usluge</izvorni_sadrzaj>
    <derivirana_varijabla naziv="DomainObject.Predmet.ProtustrankaFormated_1">  TAVERNA 1982 društvo s ograničenom odgovornošću za ugostiteljstvo, turizam i usluge</derivirana_varijabla>
  </DomainObject.Predmet.ProtustrankaFormated>
  <DomainObject.Predmet.ProtustrankaFormatedOIB>
    <izvorni_sadrzaj>  TAVERNA 1982 društvo s ograničenom odgovornošću za ugostiteljstvo, turizam i usluge, OIB 07041600042</izvorni_sadrzaj>
    <derivirana_varijabla naziv="DomainObject.Predmet.ProtustrankaFormatedOIB_1">  TAVERNA 1982 društvo s ograničenom odgovornošću za ugostiteljstvo, turizam i usluge, OIB 07041600042</derivirana_varijabla>
  </DomainObject.Predmet.ProtustrankaFormatedOIB>
  <DomainObject.Predmet.ProtustrankaFormatedWithAdress>
    <izvorni_sadrzaj> TAVERNA 1982 društvo s ograničenom odgovornošću za ugostiteljstvo, turizam i usluge, Splitska 1, 20350 Metković</izvorni_sadrzaj>
    <derivirana_varijabla naziv="DomainObject.Predmet.ProtustrankaFormatedWithAdress_1"> TAVERNA 1982 društvo s ograničenom odgovornošću za ugostiteljstvo, turizam i usluge, Splitska 1, 20350 Metković</derivirana_varijabla>
  </DomainObject.Predmet.ProtustrankaFormatedWithAdress>
  <DomainObject.Predmet.ProtustrankaFormatedWithAdressOIB>
    <izvorni_sadrzaj> TAVERNA 1982 društvo s ograničenom odgovornošću za ugostiteljstvo, turizam i usluge, OIB 07041600042, Splitska 1, 20350 Metković</izvorni_sadrzaj>
    <derivirana_varijabla naziv="DomainObject.Predmet.ProtustrankaFormatedWithAdressOIB_1"> TAVERNA 1982 društvo s ograničenom odgovornošću za ugostiteljstvo, turizam i usluge, OIB 07041600042, Splitska 1, 20350 Metković</derivirana_varijabla>
  </DomainObject.Predmet.ProtustrankaFormatedWithAdressOIB>
  <DomainObject.Predmet.ProtustrankaWithAdress>
    <izvorni_sadrzaj>TAVERNA 1982 društvo s ograničenom odgovornošću za ugostiteljstvo, turizam i usluge Splitska 1, 20350 Metković</izvorni_sadrzaj>
    <derivirana_varijabla naziv="DomainObject.Predmet.ProtustrankaWithAdress_1">TAVERNA 1982 društvo s ograničenom odgovornošću za ugostiteljstvo, turizam i usluge Splitska 1, 20350 Metković</derivirana_varijabla>
  </DomainObject.Predmet.ProtustrankaWithAdress>
  <DomainObject.Predmet.ProtustrankaWithAdressOIB>
    <izvorni_sadrzaj>TAVERNA 1982 društvo s ograničenom odgovornošću za ugostiteljstvo, turizam i usluge, OIB 07041600042, Splitska 1, 20350 Metković</izvorni_sadrzaj>
    <derivirana_varijabla naziv="DomainObject.Predmet.ProtustrankaWithAdressOIB_1">TAVERNA 1982 društvo s ograničenom odgovornošću za ugostiteljstvo, turizam i usluge, OIB 07041600042, Splitska 1, 20350 Metković</derivirana_varijabla>
  </DomainObject.Predmet.ProtustrankaWithAdressOIB>
  <DomainObject.Predmet.ProtustrankaNazivFormated>
    <izvorni_sadrzaj>TAVERNA 1982 društvo s ograničenom odgovornošću za ugostiteljstvo, turizam i usluge</izvorni_sadrzaj>
    <derivirana_varijabla naziv="DomainObject.Predmet.ProtustrankaNazivFormated_1">TAVERNA 1982 društvo s ograničenom odgovornošću za ugostiteljstvo, turizam i usluge</derivirana_varijabla>
  </DomainObject.Predmet.ProtustrankaNazivFormated>
  <DomainObject.Predmet.ProtustrankaNazivFormatedOIB>
    <izvorni_sadrzaj>TAVERNA 1982 društvo s ograničenom odgovornošću za ugostiteljstvo, turizam i usluge, OIB 07041600042</izvorni_sadrzaj>
    <derivirana_varijabla naziv="DomainObject.Predmet.ProtustrankaNazivFormatedOIB_1">TAVERNA 1982 društvo s ograničenom odgovornošću za ugostiteljstvo, turizam i usluge, OIB 07041600042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16850.37</izvorni_sadrzaj>
    <derivirana_varijabla naziv="DomainObject.Predmet.TrenutnaVrijednost_1">16850.37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TAVERNA 1982 društvo s ograničenom odgovornošću za ugostiteljstvo, turizam i usluge</item>
    </izvorni_sadrzaj>
    <derivirana_varijabla naziv="DomainObject.Predmet.ProtuStrankaListFormated_1">
      <item>TAVERNA 1982 društvo s ograničenom odgovornošću za ugostiteljstvo, turizam i usluge</item>
    </derivirana_varijabla>
  </DomainObject.Predmet.ProtuStrankaListFormated>
  <DomainObject.Predmet.ProtuStrankaListFormatedOIB>
    <izvorni_sadrzaj>
      <item>TAVERNA 1982 društvo s ograničenom odgovornošću za ugostiteljstvo, turizam i usluge, OIB 07041600042</item>
    </izvorni_sadrzaj>
    <derivirana_varijabla naziv="DomainObject.Predmet.ProtuStrankaListFormatedOIB_1">
      <item>TAVERNA 1982 društvo s ograničenom odgovornošću za ugostiteljstvo, turizam i usluge, OIB 07041600042</item>
    </derivirana_varijabla>
  </DomainObject.Predmet.ProtuStrankaListFormatedOIB>
  <DomainObject.Predmet.ProtuStrankaListFormatedWithAdress>
    <izvorni_sadrzaj>
      <item>TAVERNA 1982 društvo s ograničenom odgovornošću za ugostiteljstvo, turizam i usluge, Splitska 1, 20350 Metković</item>
    </izvorni_sadrzaj>
    <derivirana_varijabla naziv="DomainObject.Predmet.ProtuStrankaListFormatedWithAdress_1">
      <item>TAVERNA 1982 društvo s ograničenom odgovornošću za ugostiteljstvo, turizam i usluge, Splitska 1, 20350 Metković</item>
    </derivirana_varijabla>
  </DomainObject.Predmet.ProtuStrankaListFormatedWithAdress>
  <DomainObject.Predmet.ProtuStrankaListFormatedWithAdressOIB>
    <izvorni_sadrzaj>
      <item>TAVERNA 1982 društvo s ograničenom odgovornošću za ugostiteljstvo, turizam i usluge, OIB 07041600042, Splitska 1, 20350 Metković</item>
    </izvorni_sadrzaj>
    <derivirana_varijabla naziv="DomainObject.Predmet.ProtuStrankaListFormatedWithAdressOIB_1">
      <item>TAVERNA 1982 društvo s ograničenom odgovornošću za ugostiteljstvo, turizam i usluge, OIB 07041600042, Splitska 1, 20350 Metković</item>
    </derivirana_varijabla>
  </DomainObject.Predmet.ProtuStrankaListFormatedWithAdressOIB>
  <DomainObject.Predmet.ProtuStrankaListNazivFormated>
    <izvorni_sadrzaj>
      <item>TAVERNA 1982 društvo s ograničenom odgovornošću za ugostiteljstvo, turizam i usluge</item>
    </izvorni_sadrzaj>
    <derivirana_varijabla naziv="DomainObject.Predmet.ProtuStrankaListNazivFormated_1">
      <item>TAVERNA 1982 društvo s ograničenom odgovornošću za ugostiteljstvo, turizam i usluge</item>
    </derivirana_varijabla>
  </DomainObject.Predmet.ProtuStrankaListNazivFormated>
  <DomainObject.Predmet.ProtuStrankaListNazivFormatedOIB>
    <izvorni_sadrzaj>
      <item>TAVERNA 1982 društvo s ograničenom odgovornošću za ugostiteljstvo, turizam i usluge, OIB 07041600042</item>
    </izvorni_sadrzaj>
    <derivirana_varijabla naziv="DomainObject.Predmet.ProtuStrankaListNazivFormatedOIB_1">
      <item>TAVERNA 1982 društvo s ograničenom odgovornošću za ugostiteljstvo, turizam i usluge, OIB 07041600042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TAVERNA 1982 društvo s ograničenom odgovornošću za ugostiteljstvo, turizam i usluge</izvorni_sadrzaj>
    <derivirana_varijabla naziv="DomainObject.Predmet.ProtustrankaIDrugi_1">TAVERNA 1982 društvo s ograničenom odgovornošću za ugostiteljstvo,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TAVERNA 1982 društvo s ograničenom odgovornošću za ugostiteljstvo, turizam i usluge, OIB 07041600042, Splitska 1, 20350 Metković</izvorni_sadrzaj>
    <derivirana_varijabla naziv="DomainObject.Predmet.ProtustrankaIDrugiAdressOIB_1">TAVERNA 1982 društvo s ograničenom odgovornošću za ugostiteljstvo, turizam i usluge, OIB 07041600042, Splitska 1,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TAVERNA 1982 društvo s ograničenom odgovornošću za ugostiteljstvo, turizam i usluge</item>
    </izvorni_sadrzaj>
    <derivirana_varijabla naziv="DomainObject.Predmet.SudioniciListNaziv_1">
      <item>FINA, RC Split, Podružnica Dubrovnik</item>
      <item>TAVERNA 1982 društvo s ograničenom odgovornošću za ugostiteljstvo, turizam i usluge</item>
    </derivirana_varijabla>
  </DomainObject.Predmet.SudioniciListNaziv>
  <DomainObject.Predmet.SudioniciListAdressOIB>
    <izvorni_sadrzaj>
      <item>FINA, RC Split, Podružnica Dubrovnik, OIB 85821130368, Vukovarska 2,20000 Dubrovnik</item>
      <item>TAVERNA 1982 društvo s ograničenom odgovornošću za ugostiteljstvo, turizam i usluge, OIB 07041600042, Splitska 1,20350 Metković</item>
    </izvorni_sadrzaj>
    <derivirana_varijabla naziv="DomainObject.Predmet.SudioniciListAdressOIB_1">
      <item>FINA, RC Split, Podružnica Dubrovnik, OIB 85821130368, Vukovarska 2,20000 Dubrovnik</item>
      <item>TAVERNA 1982 društvo s ograničenom odgovornošću za ugostiteljstvo, turizam i usluge, OIB 07041600042, Splitska 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07041600042</item>
    </izvorni_sadrzaj>
    <derivirana_varijabla naziv="DomainObject.Predmet.SudioniciListNazivOIB_1">
      <item>, OIB 85821130368</item>
      <item>, OIB 07041600042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F80C42-17DE-4F6E-B7FD-ADEF20A3C5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1942</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2017-04-07T09:05:00Z</dcterms:created>
  <dc:creator>Joško Livaković</dc:creator>
  <cp:lastModifiedBy>Sandra Lazo Oblizalo</cp:lastModifiedBy>
  <cp:lastPrinted>2016-11-18T10:52:00Z</cp:lastPrinted>
  <dcterms:modified xmlns:xsi="http://www.w3.org/2001/XMLSchema-instance" xsi:type="dcterms:W3CDTF">2017-04-10T13:03:00Z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