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5AD" w:rsidR="00B125BF" w:rsidP="002E5574" w:rsidRDefault="00B125BF" w14:paraId="14512c2" w14:textId="14512c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</w:t>
      </w:r>
      <w:r w:rsidRPr="000425A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Republika Hrvatska</w:t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>Trgovački sud u Osijeku</w:t>
      </w:r>
    </w:p>
    <w:p w:rsidRPr="000425AD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0425AD">
        <w:rPr>
          <w:rFonts w:ascii="Arial" w:hAnsi="Arial" w:cs="Arial"/>
        </w:rPr>
        <w:t xml:space="preserve">   Osijek, Zagrebačka 2</w:t>
      </w:r>
    </w:p>
    <w:p w:rsidRPr="000425A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0425AD" w:rsidR="007F6D44" w:rsidP="007F6D44" w:rsidRDefault="00051111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 w:rsidRPr="000425AD">
        <w:rPr>
          <w:rStyle w:val="Naglaeno"/>
          <w:rFonts w:ascii="Arial" w:hAnsi="Arial" w:cs="Arial"/>
          <w:b w:val="false"/>
        </w:rPr>
        <w:t>Poslovni broj: 7 St-881</w:t>
      </w:r>
      <w:r w:rsidRPr="000425AD" w:rsidR="007F6D44">
        <w:rPr>
          <w:rStyle w:val="Naglaeno"/>
          <w:rFonts w:ascii="Arial" w:hAnsi="Arial" w:cs="Arial"/>
          <w:b w:val="false"/>
        </w:rPr>
        <w:t>/2021-1</w:t>
      </w:r>
      <w:r w:rsidRPr="000425AD">
        <w:rPr>
          <w:rStyle w:val="Naglaeno"/>
          <w:rFonts w:ascii="Arial" w:hAnsi="Arial" w:cs="Arial"/>
          <w:b w:val="false"/>
        </w:rPr>
        <w:t>1</w:t>
      </w:r>
    </w:p>
    <w:p w:rsidRPr="000425AD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0425A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                          </w:t>
      </w:r>
      <w:r w:rsidRPr="000425AD" w:rsidR="00C71674">
        <w:rPr>
          <w:rFonts w:ascii="Arial" w:hAnsi="Arial" w:cs="Arial"/>
        </w:rPr>
        <w:t xml:space="preserve">                         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E P U B L I K A  H R V A T S K A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</w:p>
    <w:p w:rsidRPr="000425AD" w:rsidR="00FC5C5D" w:rsidP="00005722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J E Š E N J E</w:t>
      </w:r>
    </w:p>
    <w:p w:rsidRPr="000425AD" w:rsidR="00005722" w:rsidP="00005722" w:rsidRDefault="00005722">
      <w:pPr>
        <w:pStyle w:val="Default"/>
      </w:pPr>
    </w:p>
    <w:p w:rsidRPr="000425AD" w:rsidR="00051111" w:rsidP="00051111" w:rsidRDefault="00005722">
      <w:pPr>
        <w:pStyle w:val="Default"/>
      </w:pPr>
      <w:r w:rsidRPr="000425AD">
        <w:t xml:space="preserve"> </w:t>
      </w:r>
    </w:p>
    <w:p w:rsidRPr="000425AD" w:rsidR="00FC5C5D" w:rsidP="00051111" w:rsidRDefault="00051111">
      <w:pPr>
        <w:pStyle w:val="Tijeloteksta"/>
        <w:ind w:firstLine="708"/>
        <w:jc w:val="both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Trgovački sud u Osijeku, po stečajnom sucu mr. sc. Borisu Vukoviću, povodom prijedloga predlagatelja FINANCIJSKA AGENCIJA OIB: 85821130368, Regionalni centar Osijek, L. Jägera 3, Osijek, za otvaranje stečajnog postupka nad dužnikom CORPORATION OPERANATA j.d.o.o. za usluge, Beli Manastir, Julija Benešića 10, MBS: 030224371, OIB: 37655797423</w:t>
      </w:r>
      <w:r w:rsidRPr="000425AD" w:rsidR="00005722">
        <w:rPr>
          <w:rFonts w:ascii="Arial" w:hAnsi="Arial" w:cs="Arial"/>
        </w:rPr>
        <w:t>, dana 6. prosinca 2021. godine</w:t>
      </w:r>
    </w:p>
    <w:p w:rsidRPr="000425AD" w:rsidR="009C61F1" w:rsidP="00005722" w:rsidRDefault="009C61F1">
      <w:pPr>
        <w:pStyle w:val="Tijeloteksta"/>
        <w:ind w:firstLine="708"/>
        <w:jc w:val="both"/>
        <w:rPr>
          <w:rFonts w:ascii="Arial" w:hAnsi="Arial" w:cs="Arial"/>
        </w:rPr>
      </w:pPr>
    </w:p>
    <w:p w:rsidRPr="000425AD" w:rsidR="002E5574" w:rsidP="002E5574" w:rsidRDefault="00164D19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r i j e š i o  j e </w:t>
      </w:r>
    </w:p>
    <w:p w:rsidRPr="000425AD" w:rsidR="002E5574" w:rsidP="002E5574" w:rsidRDefault="002E5574">
      <w:pPr>
        <w:jc w:val="both"/>
        <w:rPr>
          <w:rFonts w:ascii="Arial" w:hAnsi="Arial" w:cs="Arial"/>
        </w:rPr>
      </w:pPr>
    </w:p>
    <w:p w:rsidRPr="000425AD" w:rsidR="000425AD" w:rsidP="000425AD" w:rsidRDefault="000425AD">
      <w:pPr>
        <w:pStyle w:val="Default"/>
      </w:pPr>
    </w:p>
    <w:p w:rsidRPr="000425AD" w:rsidR="009C61F1" w:rsidP="00382771" w:rsidRDefault="000425AD">
      <w:pPr>
        <w:pStyle w:val="Default"/>
        <w:jc w:val="both"/>
      </w:pPr>
      <w:r w:rsidRPr="000425AD">
        <w:t xml:space="preserve"> </w:t>
      </w:r>
      <w:r w:rsidRPr="000425AD">
        <w:tab/>
        <w:t>Odgađa se ročište radi izjašnjenja o prijedlogu za otvaranje stečajnog postupka i ročište radi rasprave o uvjetima za otvaranje i provođenje stečajnog postupka nad dužnikom: CORPORATION OPERANATA j.d.o.o. za usluge, Beli Manastir, Julija Benešića 10, MBS: 030224371, OIB: 37655797423,</w:t>
      </w:r>
    </w:p>
    <w:p w:rsidRPr="0022127B" w:rsidR="000425AD" w:rsidP="000425AD" w:rsidRDefault="000425AD">
      <w:pPr>
        <w:pStyle w:val="Default"/>
      </w:pPr>
    </w:p>
    <w:p w:rsidRPr="0022127B" w:rsidR="009C61F1" w:rsidP="0022127B" w:rsidRDefault="00164D19">
      <w:pPr>
        <w:pStyle w:val="Default"/>
        <w:jc w:val="center"/>
      </w:pPr>
      <w:r w:rsidRPr="0022127B">
        <w:t>zakazano za dan 7</w:t>
      </w:r>
      <w:r w:rsidRPr="0022127B" w:rsidR="009C61F1">
        <w:t>. pros</w:t>
      </w:r>
      <w:r w:rsidRPr="0022127B" w:rsidR="0022127B">
        <w:t>inac 2021. godine u 9,</w:t>
      </w:r>
      <w:r w:rsidR="000425AD">
        <w:t>3</w:t>
      </w:r>
      <w:r w:rsidRPr="0022127B" w:rsidR="009C61F1">
        <w:t>0 sati</w:t>
      </w:r>
    </w:p>
    <w:p w:rsidRPr="0022127B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943283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22127B">
        <w:rPr>
          <w:rFonts w:ascii="Arial" w:hAnsi="Arial" w:cs="Arial"/>
        </w:rPr>
        <w:t>zbog bolesti suca</w:t>
      </w:r>
      <w:r w:rsidR="0025380F">
        <w:rPr>
          <w:rFonts w:ascii="Arial" w:hAnsi="Arial" w:cs="Arial"/>
        </w:rPr>
        <w:t>,</w:t>
      </w:r>
      <w:r w:rsidRPr="0022127B">
        <w:rPr>
          <w:rFonts w:ascii="Arial" w:hAnsi="Arial" w:cs="Arial"/>
        </w:rPr>
        <w:t xml:space="preserve"> </w:t>
      </w:r>
      <w:r w:rsidRPr="0022127B" w:rsidR="00221849">
        <w:rPr>
          <w:rFonts w:ascii="Arial" w:hAnsi="Arial" w:cs="Arial"/>
        </w:rPr>
        <w:t>a slijedeće</w:t>
      </w:r>
      <w:r w:rsidRPr="0022127B" w:rsidR="0022127B">
        <w:rPr>
          <w:rFonts w:ascii="Arial" w:hAnsi="Arial" w:cs="Arial"/>
        </w:rPr>
        <w:t xml:space="preserve"> ročište biti</w:t>
      </w:r>
      <w:r w:rsidRPr="0022127B" w:rsidR="00221849">
        <w:rPr>
          <w:rFonts w:ascii="Arial" w:hAnsi="Arial" w:cs="Arial"/>
        </w:rPr>
        <w:t xml:space="preserve"> </w:t>
      </w:r>
      <w:r w:rsidRPr="0022127B" w:rsidR="0022127B">
        <w:rPr>
          <w:rFonts w:ascii="Arial" w:hAnsi="Arial" w:cs="Arial"/>
        </w:rPr>
        <w:t>će  zakazano</w:t>
      </w:r>
      <w:r w:rsidRPr="0022127B" w:rsidR="009C7848">
        <w:rPr>
          <w:rFonts w:ascii="Arial" w:hAnsi="Arial" w:cs="Arial"/>
        </w:rPr>
        <w:t xml:space="preserve"> </w:t>
      </w:r>
      <w:r w:rsidRPr="0022127B" w:rsidR="00102096">
        <w:rPr>
          <w:rFonts w:ascii="Arial" w:hAnsi="Arial" w:cs="Arial"/>
        </w:rPr>
        <w:t xml:space="preserve">naknadno </w:t>
      </w:r>
      <w:r w:rsidRPr="0022127B" w:rsidR="009C7848">
        <w:rPr>
          <w:rFonts w:ascii="Arial" w:hAnsi="Arial" w:cs="Arial"/>
        </w:rPr>
        <w:t>pisanim putem</w:t>
      </w:r>
      <w:r w:rsidRPr="0022127B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94F" w:rsidP="008A2AA9" w:rsidRDefault="0033094F">
      <w:r>
        <w:separator/>
      </w:r>
    </w:p>
  </w:endnote>
  <w:endnote w:type="continuationSeparator" w:id="0">
    <w:p w:rsidR="0033094F" w:rsidP="008A2AA9" w:rsidRDefault="0033094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94F" w:rsidP="008A2AA9" w:rsidRDefault="0033094F">
      <w:r>
        <w:separator/>
      </w:r>
    </w:p>
  </w:footnote>
  <w:footnote w:type="continuationSeparator" w:id="0">
    <w:p w:rsidR="0033094F" w:rsidP="008A2AA9" w:rsidRDefault="0033094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7D1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7D1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857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57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57D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57D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57D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7D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7D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7D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2021.</izvorni_sadrzaj>
    <derivirana_varijabla naziv="DomainObject.Predmet.DatumIzradeOptuznogAkta_1">16. rujna 2021.</derivirana_varijabla>
  </DomainObject.Predmet.DatumIzradeOptuznogAkta>
  <DomainObject.Predmet.DatumIzradeOptuznogAktaFormated>
    <izvorni_sadrzaj>16.9.2021.</izvorni_sadrzaj>
    <derivirana_varijabla naziv="DomainObject.Predmet.DatumIzradeOptuznogAktaFormated_1">16.9.2021.</derivirana_varijabla>
  </DomainObject.Predmet.DatumIzradeOptuznogAktaFormated>
  <DomainObject.Predmet.DatumOsnivanja>
    <izvorni_sadrzaj>17. rujna 2021.</izvorni_sadrzaj>
    <derivirana_varijabla naziv="DomainObject.Predmet.DatumOsnivanja_1">17.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2021.</izvorni_sadrzaj>
    <derivirana_varijabla naziv="DomainObject.Predmet.DatumPrimitkaOptuznogAkta_1">16.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St-881/2021</izvorni_sadrzaj>
    <derivirana_varijabla naziv="DomainObject.Predmet.OznakaBroj_1">St-881/2021</derivirana_varijabla>
  </DomainObject.Predmet.OznakaBroj>
  <DomainObject.Predmet.OznakaBrojOptuznogAkta>
    <izvorni_sadrzaj>04-06-21-5676</izvorni_sadrzaj>
    <derivirana_varijabla naziv="DomainObject.Predmet.OznakaBrojOptuznogAkta_1">04-06-21-5676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CORPORATION OPERANATA j.d.o.o. za usluge zastupanog po punomoćniku Mario Budimir</izvorni_sadrzaj>
    <derivirana_varijabla naziv="DomainObject.Predmet.ProtustrankaFormated_1">  CORPORATION OPERANATA j.d.o.o. za usluge zastupanog po punomoćniku Mario Budimir</derivirana_varijabla>
  </DomainObject.Predmet.ProtustrankaFormated>
  <DomainObject.Predmet.ProtustrankaFormatedOIB>
    <izvorni_sadrzaj>  CORPORATION OPERANATA j.d.o.o. za usluge, OIB 37655797423 zastupanog po punomoćniku Mario Budimir</izvorni_sadrzaj>
    <derivirana_varijabla naziv="DomainObject.Predmet.ProtustrankaFormatedOIB_1">  CORPORATION OPERANATA j.d.o.o. za usluge, OIB 37655797423 zastupanog po punomoćniku Mario Budimir</derivirana_varijabla>
  </DomainObject.Predmet.ProtustrankaFormatedOIB>
  <DomainObject.Predmet.ProtustrankaFormatedWithAdress>
    <izvorni_sadrzaj> CORPORATION OPERANATA j.d.o.o. za usluge, Julija Benešića 10, 31300 Beli Manastir zastupanog po punomoćniku Mario Budimir</izvorni_sadrzaj>
    <derivirana_varijabla naziv="DomainObject.Predmet.ProtustrankaFormatedWithAdress_1"> CORPORATION OPERANATA j.d.o.o. za usluge, Julija Benešića 10, 31300 Beli Manastir zastupanog po punomoćniku Mario Budimir</derivirana_varijabla>
  </DomainObject.Predmet.ProtustrankaFormatedWithAdress>
  <DomainObject.Predmet.ProtustrankaFormatedWithAdressOIB>
    <izvorni_sadrzaj> CORPORATION OPERANATA j.d.o.o. za usluge, OIB 37655797423, Julija Benešića 10, 31300 Beli Manastir zastupanog po punomoćniku Mario Budimir</izvorni_sadrzaj>
    <derivirana_varijabla naziv="DomainObject.Predmet.ProtustrankaFormatedWithAdressOIB_1"> CORPORATION OPERANATA j.d.o.o. za usluge, OIB 37655797423, Julija Benešića 10, 31300 Beli Manastir zastupanog po punomoćniku Mario Budimir</derivirana_varijabla>
  </DomainObject.Predmet.ProtustrankaFormatedWithAdressOIB>
  <DomainObject.Predmet.ProtustrankaWithAdress>
    <izvorni_sadrzaj>CORPORATION OPERANATA j.d.o.o. za usluge Julija Benešića 10, 31300 Beli Manastir</izvorni_sadrzaj>
    <derivirana_varijabla naziv="DomainObject.Predmet.ProtustrankaWithAdress_1">CORPORATION OPERANATA j.d.o.o. za usluge Julija Benešića 10, 31300 Beli Manastir</derivirana_varijabla>
  </DomainObject.Predmet.ProtustrankaWithAdress>
  <DomainObject.Predmet.ProtustrankaWithAdressOIB>
    <izvorni_sadrzaj>CORPORATION OPERANATA j.d.o.o. za usluge, OIB 37655797423, Julija Benešića 10, 31300 Beli Manastir</izvorni_sadrzaj>
    <derivirana_varijabla naziv="DomainObject.Predmet.ProtustrankaWithAdressOIB_1">CORPORATION OPERANATA j.d.o.o. za usluge, OIB 37655797423, Julija Benešića 10, 31300 Beli Manastir</derivirana_varijabla>
  </DomainObject.Predmet.ProtustrankaWithAdressOIB>
  <DomainObject.Predmet.ProtustrankaNazivFormated>
    <izvorni_sadrzaj>CORPORATION OPERANATA j.d.o.o. za usluge</izvorni_sadrzaj>
    <derivirana_varijabla naziv="DomainObject.Predmet.ProtustrankaNazivFormated_1">CORPORATION OPERANATA j.d.o.o. za usluge</derivirana_varijabla>
  </DomainObject.Predmet.ProtustrankaNazivFormated>
  <DomainObject.Predmet.ProtustrankaNazivFormatedOIB>
    <izvorni_sadrzaj>CORPORATION OPERANATA j.d.o.o. za usluge, OIB 37655797423</izvorni_sadrzaj>
    <derivirana_varijabla naziv="DomainObject.Predmet.ProtustrankaNazivFormatedOIB_1">CORPORATION OPERANATA j.d.o.o. za usluge, OIB 37655797423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CORPORATION OPERANATA j.d.o.o. za usluge zastupanog po punomoćniku Mario Budimir</item>
    </izvorni_sadrzaj>
    <derivirana_varijabla naziv="DomainObject.Predmet.ProtuStrankaListFormated_1">
      <item>CORPORATION OPERANATA j.d.o.o. za usluge zastupanog po punomoćniku Mario Budimir</item>
    </derivirana_varijabla>
  </DomainObject.Predmet.ProtuStrankaListFormated>
  <DomainObject.Predmet.ProtuStrankaListFormatedOIB>
    <izvorni_sadrzaj>
      <item>CORPORATION OPERANATA j.d.o.o. za usluge, OIB 37655797423 zastupanog po punomoćniku Mario Budimir</item>
    </izvorni_sadrzaj>
    <derivirana_varijabla naziv="DomainObject.Predmet.ProtuStrankaListFormatedOIB_1">
      <item>CORPORATION OPERANATA j.d.o.o. za usluge, OIB 37655797423 zastupanog po punomoćniku Mario Budimir</item>
    </derivirana_varijabla>
  </DomainObject.Predmet.ProtuStrankaListFormatedOIB>
  <DomainObject.Predmet.ProtuStrankaListFormatedWithAdress>
    <izvorni_sadrzaj>
      <item>CORPORATION OPERANATA j.d.o.o. za usluge, Julija Benešića 10, 31300 Beli Manastir zastupanog po punomoćniku Mario Budimir</item>
    </izvorni_sadrzaj>
    <derivirana_varijabla naziv="DomainObject.Predmet.ProtuStrankaListFormatedWithAdress_1">
      <item>CORPORATION OPERANATA j.d.o.o. za usluge, Julija Benešića 10, 31300 Beli Manastir zastupanog po punomoćniku Mario Budimir</item>
    </derivirana_varijabla>
  </DomainObject.Predmet.ProtuStrankaListFormatedWithAdress>
  <DomainObject.Predmet.ProtuStrankaListFormatedWithAdressOIB>
    <izvorni_sadrzaj>
      <item>CORPORATION OPERANATA j.d.o.o. za usluge, OIB 37655797423, Julija Benešića 10, 31300 Beli Manastir zastupanog po punomoćniku Mario Budimir</item>
    </izvorni_sadrzaj>
    <derivirana_varijabla naziv="DomainObject.Predmet.ProtuStrankaListFormatedWithAdressOIB_1">
      <item>CORPORATION OPERANATA j.d.o.o. za usluge, OIB 37655797423, Julija Benešića 10, 31300 Beli Manastir zastupanog po punomoćniku Mario Budimir</item>
    </derivirana_varijabla>
  </DomainObject.Predmet.ProtuStrankaListFormatedWithAdressOIB>
  <DomainObject.Predmet.ProtuStrankaListNazivFormated>
    <izvorni_sadrzaj>
      <item>CORPORATION OPERANATA j.d.o.o. za usluge</item>
    </izvorni_sadrzaj>
    <derivirana_varijabla naziv="DomainObject.Predmet.ProtuStrankaListNazivFormated_1">
      <item>CORPORATION OPERANATA j.d.o.o. za usluge</item>
    </derivirana_varijabla>
  </DomainObject.Predmet.ProtuStrankaListNazivFormated>
  <DomainObject.Predmet.ProtuStrankaListNazivFormatedOIB>
    <izvorni_sadrzaj>
      <item>CORPORATION OPERANATA j.d.o.o. za usluge, OIB 37655797423</item>
    </izvorni_sadrzaj>
    <derivirana_varijabla naziv="DomainObject.Predmet.ProtuStrankaListNazivFormatedOIB_1">
      <item>CORPORATION OPERANATA j.d.o.o. za usluge, OIB 37655797423</item>
    </derivirana_varijabla>
  </DomainObject.Predmet.ProtuStrankaListNazivFormatedOIB>
  <DomainObject.Predmet.OstaliListFormated>
    <izvorni_sadrzaj>
      <item>Mario Budimir punomoćnik sudionika u postupku CORPORATION OPERANATA j.d.o.o. za usluge</item>
      <item>Županijsko državno odvjetništvo u Osijeku</item>
    </izvorni_sadrzaj>
    <derivirana_varijabla naziv="DomainObject.Predmet.OstaliListFormated_1">
      <item>Mario Budimir punomoćnik sudionika u postupku CORPORATION OPERANATA j.d.o.o. za usluge</item>
      <item>Županijsko državno odvjetništvo u Osijeku</item>
    </derivirana_varijabla>
  </DomainObject.Predmet.OstaliListFormated>
  <DomainObject.Predmet.OstaliListFormatedOIB>
    <izvorni_sadrzaj>
      <item>Mario Budimir, OIB 48964785032 punomoćnik sudionika u postupku CORPORATION OPERANATA j.d.o.o. za usluge</item>
      <item>Županijsko državno odvjetništvo u Osijeku</item>
    </izvorni_sadrzaj>
    <derivirana_varijabla naziv="DomainObject.Predmet.OstaliListFormatedOIB_1">
      <item>Mario Budimir, OIB 48964785032 punomoćnik sudionika u postupku CORPORATION OPERANATA j.d.o.o. za usluge</item>
      <item>Županijsko državno odvjetništvo u Osijeku</item>
    </derivirana_varijabla>
  </DomainObject.Predmet.OstaliListFormatedOIB>
  <DomainObject.Predmet.OstaliListFormatedWithAdress>
    <izvorni_sadrzaj>
      <item>Mario Budimir, Julija Benešića 10, 31300 Beli Manastir punomoćnik sudionika u postupku CORPORATION OPERANATA j.d.o.o. za usluge</item>
      <item>Županijsko državno odvjetništvo u Osijeku, Kapucinska 21, 31000 Osijek</item>
    </izvorni_sadrzaj>
    <derivirana_varijabla naziv="DomainObject.Predmet.OstaliListFormatedWithAdress_1">
      <item>Mario Budimir, Julija Benešića 10, 31300 Beli Manastir punomoćnik sudionika u postupku CORPORATION OPERANATA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Budimir, OIB 48964785032, Julija Benešića 10, 31300 Beli Manastir punomoćnik sudionika u postupku CORPORATION OPERANATA j.d.o.o. za usluge</item>
      <item>Županijsko državno odvjetništvo u Osijeku, Kapucinska 21, 31000 Osijek</item>
    </izvorni_sadrzaj>
    <derivirana_varijabla naziv="DomainObject.Predmet.OstaliListFormatedWithAdressOIB_1">
      <item>Mario Budimir, OIB 48964785032, Julija Benešića 10, 31300 Beli Manastir punomoćnik sudionika u postupku CORPORATION OPERANATA j.d.o.o. za usluge</item>
      <item>Županijsko državno odvjetništvo u Osijeku, Kapucinska 21, 31000 Osijek</item>
    </derivirana_varijabla>
  </DomainObject.Predmet.OstaliListFormatedWithAdressOIB>
  <DomainObject.Predmet.OstaliListNazivFormated>
    <izvorni_sadrzaj>
      <item>Mario Budimir</item>
      <item>Županijsko državno odvjetništvo u Osijeku</item>
    </izvorni_sadrzaj>
    <derivirana_varijabla naziv="DomainObject.Predmet.OstaliListNazivFormated_1">
      <item>Mario Budimir</item>
      <item>Županijsko državno odvjetništvo u Osijeku</item>
    </derivirana_varijabla>
  </DomainObject.Predmet.OstaliListNazivFormated>
  <DomainObject.Predmet.OstaliListNazivFormatedOIB>
    <izvorni_sadrzaj>
      <item>Mario Budimir, OIB 48964785032</item>
      <item>Županijsko državno odvjetništvo u Osijeku</item>
    </izvorni_sadrzaj>
    <derivirana_varijabla naziv="DomainObject.Predmet.OstaliListNazivFormatedOIB_1">
      <item>Mario Budimir, OIB 48964785032</item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CORPORATION OPERANATA j.d.o.o. za usluge</izvorni_sadrzaj>
    <derivirana_varijabla naziv="DomainObject.Predmet.ProtustrankaIDrugi_1">CORPORATION OPERANATA j.d.o.o. za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CORPORATION OPERANATA j.d.o.o. za usluge, OIB 37655797423, Julija Benešića 10, 31300 Beli Manastir</izvorni_sadrzaj>
    <derivirana_varijabla naziv="DomainObject.Predmet.ProtustrankaIDrugiAdressOIB_1">CORPORATION OPERANATA j.d.o.o. za usluge, OIB 37655797423, Julija Benešića 10,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CORPORATION OPERANATA j.d.o.o. za usluge</item>
      <item>Financijska agencija</item>
      <item>Mario Budimir</item>
      <item>Županijsko državno odvjetništvo u Osijeku</item>
    </izvorni_sadrzaj>
    <derivirana_varijabla naziv="DomainObject.Predmet.SudioniciListNaziv_1">
      <item>CORPORATION OPERANATA j.d.o.o. za usluge</item>
      <item>Financijska agencija</item>
      <item>Mario Budimir</item>
      <item>Županijsko državno odvjetništvo u Osijeku</item>
    </derivirana_varijabla>
  </DomainObject.Predmet.SudioniciListNaziv>
  <DomainObject.Predmet.SudioniciListAdressOIB>
    <izvorni_sadrzaj>
      <item>CORPORATION OPERANATA j.d.o.o. za usluge, OIB 37655797423, Julija Benešića 10,31300 Beli Manastir</item>
      <item>Financijska agencija, OIB 85821130368, L.JAGERA 3,31000 Osijek</item>
      <item>Mario Budimir, OIB 48964785032, Julija Benešića 10,31300 Beli Manastir</item>
      <item>Županijsko državno odvjetništvo u Osijeku, Kapucinska 21,31000 Osijek</item>
    </izvorni_sadrzaj>
    <derivirana_varijabla naziv="DomainObject.Predmet.SudioniciListAdressOIB_1">
      <item>CORPORATION OPERANATA j.d.o.o. za usluge, OIB 37655797423, Julija Benešića 10,31300 Beli Manastir</item>
      <item>Financijska agencija, OIB 85821130368, L.JAGERA 3,31000 Osijek</item>
      <item>Mario Budimir, OIB 48964785032, Julija Benešića 10,31300 Beli Manastir</item>
      <item>Županijsko državno odvjetništvo u Osijeku,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37655797423</item>
      <item>, OIB 85821130368</item>
      <item>, OIB 48964785032</item>
      <item>, OIB null</item>
    </izvorni_sadrzaj>
    <derivirana_varijabla naziv="DomainObject.Predmet.SudioniciListNazivOIB_1">
      <item>, OIB 37655797423</item>
      <item>, OIB 85821130368</item>
      <item>, OIB 48964785032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listopada 2021.</izvorni_sadrzaj>
    <derivirana_varijabla naziv="DomainObject.PredzadnjaOdlukaIzPredmeta.DatumDonosenjaOdluke_1">8. listopada 2021.</derivirana_varijabla>
  </DomainObject.PredzadnjaOdlukaIzPredmeta.DatumDonosenjaOdluke>
  <DomainObject.PredzadnjaOdlukaIzPredmeta.Oznaka>
    <izvorni_sadrzaj>St-881/2021-5</izvorni_sadrzaj>
    <derivirana_varijabla naziv="DomainObject.PredzadnjaOdlukaIzPredmeta.Oznaka_1">St-881/2021-5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2021.</izvorni_sadrzaj>
    <derivirana_varijabla naziv="DomainObject.Predmet.DatumPocetkaProcesa_1">17.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C422F-800B-41D6-A222-0998C03AE78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195</properties:Words>
  <properties:Characters>972</properties:Characters>
  <properties:Lines>46</properties:Lines>
  <properties:Paragraphs>16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2021-12-06T12:46:00Z</dcterms:created>
  <dc:creator>roson</dc:creator>
  <cp:lastModifiedBy>Maja Kocijan</cp:lastModifiedBy>
  <cp:lastPrinted>2019-03-13T07:54:00Z</cp:lastPrinted>
  <dcterms:modified xmlns:xsi="http://www.w3.org/2001/XMLSchema-instance" xsi:type="dcterms:W3CDTF">2021-12-06T13:09:00Z</dcterms:modified>
  <cp:revision>7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 UVJETI.docx)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