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df04" w14:paraId="67edf04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</w:t>
      </w:r>
    </w:p>
    <w:p w:rsidRDefault="000368AB" w:rsidP="00AA16BD" w:rsidR="000368AB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941791" w:rsidP="00E013FB" w:rsidR="00E013FB" w:rsidRPr="00C87172">
      <w:pPr>
        <w:jc w:val="right"/>
        <w:rPr>
          <w:lang w:val="pl-PL"/>
        </w:rPr>
      </w:pPr>
      <w:r>
        <w:t>87. St-1216/2017</w:t>
      </w:r>
      <w:r w:rsidR="00E013FB">
        <w:t xml:space="preserve">  </w:t>
      </w: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6A7F9F" w:rsidR="00FE2BDA" w:rsidRPr="00FE2BDA">
      <w:pPr>
        <w:ind w:firstLine="708"/>
        <w:jc w:val="both"/>
      </w:pPr>
      <w:r w:rsidRPr="00FE2BDA">
        <w:rPr>
          <w:lang w:val="pt-BR"/>
        </w:rPr>
        <w:t xml:space="preserve">Trgovački sud u Zagrebu, </w:t>
      </w:r>
      <w:r w:rsidR="008F2960">
        <w:t>sudac Marija Bakula Vugrinec</w:t>
      </w:r>
      <w:r w:rsidRPr="00FE2BDA">
        <w:rPr>
          <w:lang w:val="pt-BR"/>
        </w:rPr>
        <w:t xml:space="preserve">, u stečajnom postupku u povodu </w:t>
      </w:r>
      <w:r w:rsidR="00F83EFB" w:rsidRPr="00FE2BDA">
        <w:rPr>
          <w:lang w:val="pt-BR"/>
        </w:rPr>
        <w:t>prijedloga</w:t>
      </w:r>
      <w:r w:rsidRPr="00FE2BDA">
        <w:rPr>
          <w:lang w:val="pt-BR"/>
        </w:rPr>
        <w:t xml:space="preserve"> </w:t>
      </w:r>
      <w:r w:rsidRPr="00941791">
        <w:rPr>
          <w:lang w:val="pt-BR"/>
        </w:rPr>
        <w:t xml:space="preserve">predlagatelja FINANCIJSKE AGENCIJE, </w:t>
      </w:r>
      <w:r w:rsidR="003418F5" w:rsidRPr="00941791">
        <w:rPr>
          <w:lang w:val="pt-BR"/>
        </w:rPr>
        <w:t xml:space="preserve">OIB </w:t>
      </w:r>
      <w:r w:rsidR="003418F5" w:rsidRPr="00941791">
        <w:t>85821130368</w:t>
      </w:r>
      <w:r w:rsidR="003418F5" w:rsidRPr="00941791">
        <w:rPr>
          <w:lang w:val="pt-BR"/>
        </w:rPr>
        <w:t xml:space="preserve">, </w:t>
      </w:r>
      <w:r w:rsidRPr="00941791">
        <w:rPr>
          <w:lang w:val="pt-BR"/>
        </w:rPr>
        <w:t>Zagreb, Ulica grada Vukovara 70,</w:t>
      </w:r>
      <w:r w:rsidRPr="00FE2BDA">
        <w:rPr>
          <w:lang w:val="pt-BR"/>
        </w:rPr>
        <w:t xml:space="preserve"> </w:t>
      </w:r>
      <w:r w:rsidR="00FE2BDA" w:rsidRPr="00FE2BDA">
        <w:rPr>
          <w:lang w:val="pt-BR"/>
        </w:rPr>
        <w:t xml:space="preserve">za </w:t>
      </w:r>
      <w:r w:rsidR="00EA0609">
        <w:rPr>
          <w:lang w:val="pt-BR"/>
        </w:rPr>
        <w:t>pokretanje</w:t>
      </w:r>
      <w:r w:rsidR="00FE2BDA" w:rsidRPr="00FE2BDA">
        <w:rPr>
          <w:lang w:val="pt-BR"/>
        </w:rPr>
        <w:t xml:space="preserve"> stečajnog postupka nad dužnikom</w:t>
      </w:r>
      <w:r w:rsidR="005D3674">
        <w:rPr>
          <w:lang w:val="pt-BR"/>
        </w:rPr>
        <w:t xml:space="preserve"> </w:t>
      </w:r>
      <w:r w:rsidR="00941791">
        <w:rPr>
          <w:lang w:val="pt-BR"/>
        </w:rPr>
        <w:t>AKUN BAR d.o.o</w:t>
      </w:r>
      <w:r w:rsidR="002F2F03">
        <w:rPr>
          <w:lang w:val="pt-BR"/>
        </w:rPr>
        <w:t>.</w:t>
      </w:r>
      <w:r w:rsidR="00941791">
        <w:rPr>
          <w:lang w:val="pt-BR"/>
        </w:rPr>
        <w:t xml:space="preserve">, OIB 02305277078, </w:t>
      </w:r>
      <w:r w:rsidR="002F2F03">
        <w:rPr>
          <w:lang w:val="pt-BR"/>
        </w:rPr>
        <w:t>Zagreb, Kneza Ljudevita Posavskog 28</w:t>
      </w:r>
      <w:r w:rsidR="00FE2BDA" w:rsidRPr="00FE2BDA">
        <w:t xml:space="preserve">, </w:t>
      </w:r>
      <w:r w:rsidR="005D3674">
        <w:rPr>
          <w:lang w:val="pt-BR"/>
        </w:rPr>
        <w:t>28. siječnja</w:t>
      </w:r>
      <w:r w:rsidR="00FE2BDA" w:rsidRPr="00FE2BDA">
        <w:rPr>
          <w:lang w:val="pt-BR"/>
        </w:rPr>
        <w:t xml:space="preserve"> 201</w:t>
      </w:r>
      <w:r w:rsidR="005D3674">
        <w:rPr>
          <w:lang w:val="pt-BR"/>
        </w:rPr>
        <w:t>9</w:t>
      </w:r>
      <w:r w:rsidR="00FE2BDA" w:rsidRPr="00FE2BDA">
        <w:rPr>
          <w:lang w:val="pt-BR"/>
        </w:rPr>
        <w:t>.</w:t>
      </w:r>
    </w:p>
    <w:p w:rsidRDefault="00FE2BDA" w:rsidP="00FE2BDA" w:rsidR="00FE2BDA" w:rsidRPr="00FE2BDA">
      <w:pPr>
        <w:jc w:val="both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C31B0D" w:rsidP="00FE2BDA" w:rsidR="00FE2BDA">
      <w:pPr>
        <w:ind w:firstLine="708"/>
        <w:jc w:val="both"/>
      </w:pPr>
      <w:r>
        <w:t xml:space="preserve">I. </w:t>
      </w:r>
      <w:r w:rsidR="00FE2BDA" w:rsidRPr="00FE2BDA">
        <w:t xml:space="preserve">Odbacuje se prijedlog za </w:t>
      </w:r>
      <w:r w:rsidR="00B6160B">
        <w:t>pokretanje</w:t>
      </w:r>
      <w:r w:rsidR="00FE2BDA" w:rsidRPr="00FE2BDA">
        <w:t xml:space="preserve"> stečajnog postupka nad dužnikom </w:t>
      </w:r>
      <w:r w:rsidR="002F2F03">
        <w:rPr>
          <w:lang w:val="pt-BR"/>
        </w:rPr>
        <w:t>AKUN BAR d.o.o., OIB 02305277078, Zagreb, Kneza Ljudevita Posavskog 28</w:t>
      </w:r>
      <w:r w:rsidR="003664C5">
        <w:t>.</w:t>
      </w:r>
    </w:p>
    <w:p w:rsidRDefault="00C31B0D" w:rsidP="00FE2BDA" w:rsidR="00C31B0D">
      <w:pPr>
        <w:ind w:firstLine="708"/>
        <w:jc w:val="both"/>
      </w:pPr>
    </w:p>
    <w:p w:rsidRDefault="00C31B0D" w:rsidP="00FE2BDA" w:rsidR="00C31B0D" w:rsidRPr="00FE2BDA">
      <w:pPr>
        <w:ind w:firstLine="708"/>
        <w:jc w:val="both"/>
      </w:pPr>
      <w:r>
        <w:t xml:space="preserve">II. </w:t>
      </w:r>
      <w:r w:rsidR="00C5435D">
        <w:t xml:space="preserve">Nalaže se Financijskoj agenciji osloboditi sredstva zaplijenjena s računa dužnika za predujam za namirenje troškova stečajnog postupka </w:t>
      </w:r>
      <w:r w:rsidR="00690CC5">
        <w:t>u iznosu od 5.000,00 kn</w:t>
      </w:r>
      <w:r w:rsidR="00DC7583">
        <w:t>, u roku od 8 dana od primitka ovog rješenja</w:t>
      </w:r>
      <w:r w:rsidR="00690CC5">
        <w:t>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5D3674" w:rsidP="00AA16BD" w:rsidR="00C87172">
      <w:pPr>
        <w:ind w:firstLine="708"/>
        <w:jc w:val="both"/>
      </w:pPr>
      <w:r>
        <w:t>Financijska agencija je</w:t>
      </w:r>
      <w:r w:rsidR="00DA3EDA" w:rsidRPr="00762003">
        <w:t xml:space="preserve"> podnijela </w:t>
      </w:r>
      <w:r w:rsidR="002F2F03">
        <w:t>13. travnja 2017</w:t>
      </w:r>
      <w:r>
        <w:t>.</w:t>
      </w:r>
      <w:r w:rsidRPr="00762003">
        <w:t xml:space="preserve"> </w:t>
      </w:r>
      <w:r w:rsidR="00DA3EDA" w:rsidRPr="00762003">
        <w:t xml:space="preserve">ovom sudu prijedlog za </w:t>
      </w:r>
      <w:r w:rsidR="00B6160B">
        <w:t>pokretanje</w:t>
      </w:r>
      <w:r w:rsidR="00DA3EDA" w:rsidRPr="00762003">
        <w:t xml:space="preserve"> stečajnog postupka </w:t>
      </w:r>
      <w:r w:rsidR="00E008BE">
        <w:t xml:space="preserve">(dalje: prijedlog) </w:t>
      </w:r>
      <w:r w:rsidR="00DA3EDA" w:rsidRPr="00762003">
        <w:t xml:space="preserve">nad dužnikom </w:t>
      </w:r>
      <w:r w:rsidR="002F2F03">
        <w:rPr>
          <w:lang w:val="pt-BR"/>
        </w:rPr>
        <w:t>AKUN BAR d.o.o., OIB 02305277078, Zagreb, Kneza Ljudevita Posavskog 28</w:t>
      </w:r>
      <w:r w:rsidR="00A0609B">
        <w:rPr>
          <w:lang w:val="pt-BR"/>
        </w:rPr>
        <w:t xml:space="preserve"> (</w:t>
      </w:r>
      <w:r w:rsidR="00977F51">
        <w:t>dalje: dužnik)</w:t>
      </w:r>
      <w:r w:rsidR="00DA3EDA" w:rsidRPr="00762003">
        <w:t xml:space="preserve">, </w:t>
      </w:r>
      <w:r w:rsidR="00A0609B">
        <w:t>sukladno odredbi čl. 110. st. 1.</w:t>
      </w:r>
      <w:r w:rsidR="0094532C">
        <w:t xml:space="preserve"> </w:t>
      </w:r>
      <w:r w:rsidR="0094532C" w:rsidRPr="003E1B82">
        <w:t>Stečajnog zak</w:t>
      </w:r>
      <w:r w:rsidR="0094532C">
        <w:t>ona („Narodne novine“ broj 71/15 i 104/17</w:t>
      </w:r>
      <w:r w:rsidR="0094532C" w:rsidRPr="003E1B82">
        <w:t xml:space="preserve"> dalje: SZ)</w:t>
      </w:r>
      <w:r w:rsidR="0094532C">
        <w:t>.</w:t>
      </w:r>
    </w:p>
    <w:p w:rsidRDefault="0094532C" w:rsidP="0094532C" w:rsidR="0094532C" w:rsidRPr="00C87172">
      <w:pPr>
        <w:jc w:val="both"/>
        <w:rPr>
          <w:lang w:eastAsia="hr-HR"/>
        </w:rPr>
      </w:pPr>
    </w:p>
    <w:p w:rsidRDefault="007226CC" w:rsidP="00AA16BD" w:rsidR="001F1133">
      <w:pPr>
        <w:pStyle w:val="Tijeloteksta"/>
      </w:pPr>
      <w:r w:rsidRPr="00C87172">
        <w:rPr>
          <w:lang w:val="pt-BR"/>
        </w:rPr>
        <w:tab/>
        <w:t>Uvidom u sudski registar</w:t>
      </w:r>
      <w:r w:rsidR="00440027" w:rsidRPr="00C87172">
        <w:rPr>
          <w:lang w:val="pt-BR"/>
        </w:rPr>
        <w:t xml:space="preserve"> </w:t>
      </w:r>
      <w:r w:rsidR="00EC5CB7">
        <w:rPr>
          <w:lang w:val="pt-BR"/>
        </w:rPr>
        <w:t xml:space="preserve">utvrđeno je </w:t>
      </w:r>
      <w:r w:rsidRPr="00C87172">
        <w:rPr>
          <w:lang w:val="pt-BR"/>
        </w:rPr>
        <w:t>da je</w:t>
      </w:r>
      <w:r w:rsidR="000843CA" w:rsidRPr="00C87172">
        <w:rPr>
          <w:lang w:val="pt-BR"/>
        </w:rPr>
        <w:t xml:space="preserve"> </w:t>
      </w:r>
      <w:r w:rsidR="0071363B" w:rsidRPr="00A0609B">
        <w:rPr>
          <w:lang w:val="pt-BR"/>
        </w:rPr>
        <w:t xml:space="preserve">rješenjem </w:t>
      </w:r>
      <w:r w:rsidR="00833EC3" w:rsidRPr="00A0609B">
        <w:rPr>
          <w:lang w:val="pt-BR"/>
        </w:rPr>
        <w:t>ovog suda</w:t>
      </w:r>
      <w:r w:rsidR="0071363B">
        <w:rPr>
          <w:lang w:val="pt-BR"/>
        </w:rPr>
        <w:t xml:space="preserve"> poslovni broj </w:t>
      </w:r>
      <w:proofErr w:type="spellStart"/>
      <w:r w:rsidR="00A0609B">
        <w:t>Tt</w:t>
      </w:r>
      <w:proofErr w:type="spellEnd"/>
      <w:r w:rsidR="00A0609B">
        <w:t>-18/24907-2</w:t>
      </w:r>
      <w:r w:rsidR="00977F51">
        <w:t xml:space="preserve"> od </w:t>
      </w:r>
      <w:r w:rsidR="00A0609B">
        <w:t>3. srpnja 2018.</w:t>
      </w:r>
      <w:r w:rsidR="00355D02">
        <w:rPr>
          <w:lang w:val="pt-BR"/>
        </w:rPr>
        <w:t xml:space="preserve"> </w:t>
      </w:r>
      <w:r w:rsidR="000843CA" w:rsidRPr="00C87172">
        <w:t>upisano pripajanje dužnika u sudski registar u kojemu je upisano društvo preuzimatelj</w:t>
      </w:r>
      <w:r w:rsidR="00484540" w:rsidRPr="00C87172">
        <w:t xml:space="preserve"> </w:t>
      </w:r>
      <w:r w:rsidR="009829A8">
        <w:t xml:space="preserve">EPICENTAR ZABAVE d.o.o., OIB 84016500548, Zagreb, Ljudevita </w:t>
      </w:r>
      <w:r w:rsidR="009829A8" w:rsidRPr="009829A8">
        <w:t>Posavskog 28,</w:t>
      </w:r>
      <w:r w:rsidR="00833EC3" w:rsidRPr="009829A8">
        <w:t xml:space="preserve"> te da je rješenjem ovog suda </w:t>
      </w:r>
      <w:r w:rsidR="001F1133" w:rsidRPr="009829A8">
        <w:t xml:space="preserve">poslovni broj </w:t>
      </w:r>
      <w:proofErr w:type="spellStart"/>
      <w:r w:rsidR="001F1133" w:rsidRPr="009829A8">
        <w:t>Tt</w:t>
      </w:r>
      <w:proofErr w:type="spellEnd"/>
      <w:r w:rsidR="001F1133" w:rsidRPr="009829A8">
        <w:t>-</w:t>
      </w:r>
      <w:r w:rsidR="009829A8">
        <w:t>18/30150-1 od 14. rujna 2018</w:t>
      </w:r>
      <w:r w:rsidR="00833EC3" w:rsidRPr="009829A8">
        <w:t>.</w:t>
      </w:r>
      <w:r w:rsidR="001F1133" w:rsidRPr="009829A8">
        <w:t xml:space="preserve"> dužnik brisan iz</w:t>
      </w:r>
      <w:r w:rsidR="001F1133">
        <w:t xml:space="preserve"> sudskog registra.</w:t>
      </w:r>
    </w:p>
    <w:p w:rsidRDefault="001F1133" w:rsidP="00AA16BD" w:rsidR="001F1133">
      <w:pPr>
        <w:pStyle w:val="Tijeloteksta"/>
      </w:pPr>
    </w:p>
    <w:p w:rsidRDefault="00A45BF8" w:rsidP="00AA16BD" w:rsidR="007226CC" w:rsidRP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  <w:r w:rsidR="005C7161">
        <w:rPr>
          <w:lang w:val="pt-BR"/>
        </w:rPr>
        <w:t xml:space="preserve">Dakle, </w:t>
      </w:r>
      <w:r w:rsidR="00B3660F" w:rsidRPr="00C87172">
        <w:rPr>
          <w:lang w:val="pt-BR"/>
        </w:rPr>
        <w:t xml:space="preserve">do pripajanja </w:t>
      </w:r>
      <w:r w:rsidR="005C7161">
        <w:rPr>
          <w:lang w:val="pt-BR"/>
        </w:rPr>
        <w:t xml:space="preserve">dužnika društvu preuzimatelju je </w:t>
      </w:r>
      <w:r w:rsidR="00B3660F" w:rsidRPr="00C87172">
        <w:rPr>
          <w:lang w:val="pt-BR"/>
        </w:rPr>
        <w:t xml:space="preserve">došlo nakon </w:t>
      </w:r>
      <w:r w:rsidR="00655990" w:rsidRPr="00C87172">
        <w:rPr>
          <w:lang w:val="pt-BR"/>
        </w:rPr>
        <w:t xml:space="preserve">podnošenja </w:t>
      </w:r>
      <w:r w:rsidR="003C6600">
        <w:rPr>
          <w:lang w:val="pt-BR"/>
        </w:rPr>
        <w:t>prijedloga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3C6600">
        <w:t>prijedlogu</w:t>
      </w:r>
      <w:r w:rsidR="000F0E45">
        <w:t>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="005C7161">
        <w:t>sukladno odredbi</w:t>
      </w:r>
      <w:r w:rsidRPr="00C87172">
        <w:t xml:space="preserve"> čl. </w:t>
      </w:r>
      <w:r w:rsidR="00A03616" w:rsidRPr="00C87172">
        <w:t>541</w:t>
      </w:r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111/93, 34/99, 121/99, 52/00, 118/03, 107/07, </w:t>
      </w:r>
      <w:r w:rsidRPr="00C87172">
        <w:rPr>
          <w:color w:val="000000"/>
        </w:rPr>
        <w:t>146/08, 137/09, 152/11, 111/12, 68/13 i 110/15</w:t>
      </w:r>
      <w:r w:rsidR="00E22DD5">
        <w:rPr>
          <w:color w:val="000000"/>
        </w:rPr>
        <w:t>; dalje: ZTD</w:t>
      </w:r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541. st. 3. ZTD</w:t>
      </w:r>
      <w:r w:rsidR="00CD0DB6">
        <w:t>-a</w:t>
      </w:r>
      <w:r w:rsidR="00814793">
        <w:t>)</w:t>
      </w:r>
      <w:r w:rsidR="00E22DD5">
        <w:t>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5C7161" w:rsidP="00AA16BD" w:rsidR="003548E0" w:rsidRPr="00EB08EA">
      <w:pPr>
        <w:pStyle w:val="Tijeloteksta"/>
        <w:ind w:firstLine="708"/>
      </w:pPr>
      <w:r>
        <w:lastRenderedPageBreak/>
        <w:t>Sukladno</w:t>
      </w:r>
      <w:r w:rsidR="003548E0" w:rsidRPr="00EB08EA">
        <w:t xml:space="preserve"> odredbi čl. </w:t>
      </w:r>
      <w:smartTag w:element="metricconverter" w:uri="urn:schemas-microsoft-com:office:smarttags">
        <w:smartTagPr>
          <w:attr w:val="3. st" w:name="ProductID"/>
        </w:smartTagPr>
        <w:r w:rsidR="003548E0" w:rsidRPr="00EB08EA">
          <w:t>3. st</w:t>
        </w:r>
      </w:smartTag>
      <w:r w:rsidR="003548E0" w:rsidRPr="00EB08EA">
        <w:t xml:space="preserve">. 1. </w:t>
      </w:r>
      <w:r>
        <w:t xml:space="preserve">SZ-a </w:t>
      </w:r>
      <w:r w:rsidR="003548E0" w:rsidRPr="00EB08EA">
        <w:t>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187AAE">
        <w:rPr>
          <w:lang w:val="pt-BR"/>
        </w:rPr>
        <w:t>prijedloga</w:t>
      </w:r>
      <w:r w:rsidRPr="00C87172">
        <w:rPr>
          <w:lang w:val="pt-BR"/>
        </w:rPr>
        <w:t xml:space="preserve">, ali je prestao postojati prije donošenja odluke o </w:t>
      </w:r>
      <w:r w:rsidR="00187AAE">
        <w:rPr>
          <w:lang w:val="pt-BR"/>
        </w:rPr>
        <w:t>prijedlogu</w:t>
      </w:r>
      <w:r w:rsidRPr="00C87172">
        <w:rPr>
          <w:lang w:val="pt-BR"/>
        </w:rPr>
        <w:t xml:space="preserve">. Budući da dužnik više ne postoji kao pravna osoba to proizlazi kako više nema dužnika prema kojem bi bio usmjeren </w:t>
      </w:r>
      <w:r w:rsidR="00E67D4D">
        <w:rPr>
          <w:lang w:val="pt-BR"/>
        </w:rPr>
        <w:t>prijedlog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187AAE">
        <w:rPr>
          <w:lang w:val="pt-BR"/>
        </w:rPr>
        <w:t>prijedlogu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187AAE">
        <w:rPr>
          <w:lang w:val="pt-BR"/>
        </w:rPr>
        <w:t xml:space="preserve">prijedlogu </w:t>
      </w:r>
      <w:r w:rsidR="007226CC" w:rsidRPr="00C87172">
        <w:rPr>
          <w:lang w:val="pt-BR"/>
        </w:rPr>
        <w:t xml:space="preserve">ni protiv pravnog sljednika te pravne osobe (tako i </w:t>
      </w:r>
      <w:r w:rsidR="001F1133">
        <w:rPr>
          <w:lang w:val="pt-BR"/>
        </w:rPr>
        <w:t xml:space="preserve">Visoki trgovački sud Republike Hrvatske, </w:t>
      </w:r>
      <w:r w:rsidR="007226CC" w:rsidRPr="00C87172">
        <w:rPr>
          <w:lang w:val="pt-BR"/>
        </w:rPr>
        <w:t>Pž-</w:t>
      </w:r>
      <w:r w:rsidR="00AC0CC7">
        <w:rPr>
          <w:lang w:val="pt-BR"/>
        </w:rPr>
        <w:t>6892/2017 od 14. studenoga 2017.</w:t>
      </w:r>
      <w:r w:rsidR="007226CC" w:rsidRPr="00C87172">
        <w:rPr>
          <w:lang w:val="pt-BR"/>
        </w:rPr>
        <w:t>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 xml:space="preserve">u </w:t>
      </w:r>
      <w:r w:rsidR="00690CC5">
        <w:rPr>
          <w:lang w:val="pt-BR"/>
        </w:rPr>
        <w:t>točki I. izreke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690CC5" w:rsidP="00C87172" w:rsidR="00690CC5">
      <w:pPr>
        <w:pStyle w:val="Tijeloteksta"/>
        <w:ind w:firstLine="708"/>
        <w:rPr>
          <w:lang w:val="pt-BR"/>
        </w:rPr>
      </w:pPr>
    </w:p>
    <w:p w:rsidRDefault="00582A48" w:rsidP="00C87172" w:rsidR="00690CC5" w:rsidRPr="00C87172">
      <w:pPr>
        <w:pStyle w:val="Tijeloteksta"/>
        <w:ind w:firstLine="708"/>
        <w:rPr>
          <w:lang w:val="pt-BR"/>
        </w:rPr>
      </w:pPr>
      <w:r w:rsidRPr="00CD0DB6">
        <w:rPr>
          <w:lang w:val="pt-BR"/>
        </w:rPr>
        <w:t>Budući da je u</w:t>
      </w:r>
      <w:r w:rsidR="00690CC5" w:rsidRPr="00CD0DB6">
        <w:rPr>
          <w:lang w:val="pt-BR"/>
        </w:rPr>
        <w:t xml:space="preserve"> prijedlog</w:t>
      </w:r>
      <w:r w:rsidRPr="00CD0DB6">
        <w:rPr>
          <w:lang w:val="pt-BR"/>
        </w:rPr>
        <w:t>u</w:t>
      </w:r>
      <w:r w:rsidR="00690CC5" w:rsidRPr="00CD0DB6">
        <w:rPr>
          <w:lang w:val="pt-BR"/>
        </w:rPr>
        <w:t xml:space="preserve"> Financijska agencija </w:t>
      </w:r>
      <w:r w:rsidRPr="00CD0DB6">
        <w:rPr>
          <w:lang w:val="pt-BR"/>
        </w:rPr>
        <w:t>navela</w:t>
      </w:r>
      <w:r w:rsidR="009A7FB9" w:rsidRPr="00CD0DB6">
        <w:rPr>
          <w:lang w:val="pt-BR"/>
        </w:rPr>
        <w:t xml:space="preserve"> da su 11. travnja 2017. zapljenjena novčana sredstava u iznosu od 5.000,00 kn na ime predujma</w:t>
      </w:r>
      <w:r w:rsidRPr="00CD0DB6">
        <w:rPr>
          <w:lang w:val="pt-BR"/>
        </w:rPr>
        <w:t xml:space="preserve"> za</w:t>
      </w:r>
      <w:r>
        <w:rPr>
          <w:lang w:val="pt-BR"/>
        </w:rPr>
        <w:t xml:space="preserve"> namirenje troškova stečajnog postupka</w:t>
      </w:r>
      <w:r w:rsidR="00DC7583">
        <w:rPr>
          <w:lang w:val="pt-BR"/>
        </w:rPr>
        <w:t xml:space="preserve"> u smislu odredbe čl. 112. st. 1. SZ-a</w:t>
      </w:r>
      <w:r>
        <w:rPr>
          <w:lang w:val="pt-BR"/>
        </w:rPr>
        <w:t xml:space="preserve">, </w:t>
      </w:r>
      <w:r w:rsidR="00CD0DB6">
        <w:rPr>
          <w:lang w:val="pt-BR"/>
        </w:rPr>
        <w:t xml:space="preserve">ovaj </w:t>
      </w:r>
      <w:r w:rsidR="00A975A3">
        <w:rPr>
          <w:lang w:val="pt-BR"/>
        </w:rPr>
        <w:t>sud je naložio Financijskoj agenciji osloboditi navedena sredstva</w:t>
      </w:r>
      <w:r w:rsidR="00DC7583" w:rsidRPr="00DC7583">
        <w:rPr>
          <w:lang w:val="pt-BR"/>
        </w:rPr>
        <w:t xml:space="preserve"> </w:t>
      </w:r>
      <w:r w:rsidR="00DC7583">
        <w:rPr>
          <w:lang w:val="pt-BR"/>
        </w:rPr>
        <w:t>sukladno odredbi čl. 112. st. 7. SZ-a</w:t>
      </w:r>
      <w:r w:rsidR="00CD0DB6">
        <w:rPr>
          <w:lang w:val="pt-BR"/>
        </w:rPr>
        <w:t xml:space="preserve"> (točka II. izreke ovog rješenja)</w:t>
      </w:r>
      <w:r w:rsidR="00A975A3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F15484" w:rsidP="003308B9" w:rsidR="003308B9">
      <w:pPr>
        <w:pStyle w:val="Tijeloteksta"/>
        <w:jc w:val="center"/>
      </w:pPr>
      <w:r>
        <w:t>Zagreb,</w:t>
      </w:r>
      <w:r w:rsidR="007226CC" w:rsidRPr="00C87172">
        <w:t xml:space="preserve"> </w:t>
      </w:r>
      <w:r>
        <w:rPr>
          <w:lang w:val="pt-BR"/>
        </w:rPr>
        <w:t>28. siječnja</w:t>
      </w:r>
      <w:r w:rsidR="003308B9" w:rsidRPr="00FE2BDA">
        <w:rPr>
          <w:lang w:val="pt-BR"/>
        </w:rPr>
        <w:t xml:space="preserve"> 201</w:t>
      </w:r>
      <w:r>
        <w:rPr>
          <w:lang w:val="pt-BR"/>
        </w:rPr>
        <w:t>9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F15484" w:rsidP="00F15484" w:rsidR="00F15484">
      <w:pPr>
        <w:ind w:firstLine="708" w:left="4956"/>
        <w:jc w:val="both"/>
      </w:pPr>
      <w:r>
        <w:t>Sudac</w:t>
      </w:r>
    </w:p>
    <w:p w:rsidRDefault="00F15484" w:rsidP="00F15484" w:rsidR="00F1548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E17B94">
        <w:tab/>
      </w:r>
      <w:r w:rsidR="00E17B94">
        <w:tab/>
      </w:r>
      <w:r w:rsidR="00E17B94">
        <w:tab/>
      </w:r>
      <w:r w:rsidR="00E17B94">
        <w:tab/>
        <w:t>Marija Bakula Vugrinec</w:t>
      </w:r>
    </w:p>
    <w:p w:rsidRDefault="007226CC" w:rsidP="007226CC" w:rsidR="007226CC" w:rsidRPr="00C87172">
      <w:pPr>
        <w:pStyle w:val="Tijeloteksta"/>
      </w:pP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15484" w:rsidP="00962B2D" w:rsidR="00962B2D" w:rsidRPr="00962B2D">
      <w:pPr>
        <w:jc w:val="both"/>
        <w:rPr>
          <w:lang w:val="da-DK"/>
        </w:rPr>
      </w:pPr>
      <w:r>
        <w:rPr>
          <w:lang w:val="da-DK"/>
        </w:rPr>
        <w:t>U</w:t>
      </w:r>
      <w:r w:rsidRPr="00962B2D">
        <w:rPr>
          <w:lang w:val="da-DK"/>
        </w:rPr>
        <w:t>puta o pravnom lijeku</w:t>
      </w:r>
      <w:r w:rsidR="00962B2D" w:rsidRPr="00962B2D">
        <w:rPr>
          <w:lang w:val="da-DK"/>
        </w:rPr>
        <w:t>:</w:t>
      </w:r>
    </w:p>
    <w:p w:rsidRDefault="00B55DAF" w:rsidP="00962B2D" w:rsidR="00962B2D" w:rsidRPr="00962B2D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962B2D" w:rsidRPr="00962B2D">
        <w:rPr>
          <w:lang w:val="pl-PL"/>
        </w:rPr>
        <w:t xml:space="preserve"> nezadovoljna stranka može </w:t>
      </w:r>
      <w:r>
        <w:rPr>
          <w:lang w:val="pl-PL"/>
        </w:rPr>
        <w:t>izjaviti</w:t>
      </w:r>
      <w:r w:rsidR="00962B2D" w:rsidRPr="00962B2D">
        <w:rPr>
          <w:lang w:val="pl-PL"/>
        </w:rPr>
        <w:t xml:space="preserve"> žalbu Visokom trgovačkom sudu Republike Hrvatske u roku od 8 dana </w:t>
      </w:r>
      <w:r w:rsidR="003308B9">
        <w:rPr>
          <w:lang w:val="pl-PL"/>
        </w:rPr>
        <w:t xml:space="preserve">od dostave </w:t>
      </w:r>
      <w:r w:rsidR="00962B2D" w:rsidRPr="00962B2D">
        <w:rPr>
          <w:lang w:val="pl-PL"/>
        </w:rPr>
        <w:t xml:space="preserve">rješenja, a </w:t>
      </w:r>
      <w:r w:rsidR="001A6D56">
        <w:rPr>
          <w:lang w:val="pl-PL"/>
        </w:rPr>
        <w:t>izjavljuje se putem ovog suda u dva (2)</w:t>
      </w:r>
      <w:r w:rsidR="00962B2D" w:rsidRPr="00962B2D">
        <w:rPr>
          <w:lang w:val="pl-PL"/>
        </w:rPr>
        <w:t xml:space="preserve">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(čl. 12. st. 1. SZ</w:t>
      </w:r>
      <w:r>
        <w:rPr>
          <w:lang w:val="pl-PL"/>
        </w:rPr>
        <w:t>-a</w:t>
      </w:r>
      <w:r w:rsidR="003308B9">
        <w:rPr>
          <w:lang w:val="pl-PL"/>
        </w:rPr>
        <w:t>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r w:rsidRPr="00C87172">
        <w:t>DNA:</w:t>
      </w:r>
    </w:p>
    <w:p w:rsidRDefault="00690CC5" w:rsidP="00D533EB" w:rsidR="00690CC5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C87172" w:rsidP="00D533EB" w:rsidR="007226CC" w:rsidRPr="00C87172">
      <w:pPr>
        <w:pStyle w:val="Odlomakpopisa"/>
        <w:numPr>
          <w:ilvl w:val="0"/>
          <w:numId w:val="1"/>
        </w:numPr>
        <w:jc w:val="both"/>
      </w:pPr>
      <w:r w:rsidRPr="00C87172">
        <w:t>e-oglasna ploča</w:t>
      </w:r>
    </w:p>
    <w:p w:rsidRDefault="0013694F" w:rsidR="0013694F" w:rsidRPr="00C87172"/>
    <w:sectPr w:rsidSect="00323B13" w:rsidR="0013694F" w:rsidRPr="00C87172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2377E"/>
    <w:rsid w:val="000300F2"/>
    <w:rsid w:val="000368AB"/>
    <w:rsid w:val="000843CA"/>
    <w:rsid w:val="000F0E45"/>
    <w:rsid w:val="00124273"/>
    <w:rsid w:val="0013694F"/>
    <w:rsid w:val="0014204C"/>
    <w:rsid w:val="00172589"/>
    <w:rsid w:val="00187AAE"/>
    <w:rsid w:val="001A6D56"/>
    <w:rsid w:val="001F1133"/>
    <w:rsid w:val="0026462F"/>
    <w:rsid w:val="00272112"/>
    <w:rsid w:val="002F2F03"/>
    <w:rsid w:val="00323B13"/>
    <w:rsid w:val="003308B9"/>
    <w:rsid w:val="00337A51"/>
    <w:rsid w:val="003418F5"/>
    <w:rsid w:val="00350F66"/>
    <w:rsid w:val="003548E0"/>
    <w:rsid w:val="00355D02"/>
    <w:rsid w:val="0035718C"/>
    <w:rsid w:val="003664C5"/>
    <w:rsid w:val="003A4777"/>
    <w:rsid w:val="003C6600"/>
    <w:rsid w:val="00440027"/>
    <w:rsid w:val="00451430"/>
    <w:rsid w:val="00484540"/>
    <w:rsid w:val="004A6DCE"/>
    <w:rsid w:val="0052156F"/>
    <w:rsid w:val="00554727"/>
    <w:rsid w:val="00560F13"/>
    <w:rsid w:val="00582A48"/>
    <w:rsid w:val="005C7161"/>
    <w:rsid w:val="005D3674"/>
    <w:rsid w:val="00655990"/>
    <w:rsid w:val="00690CC5"/>
    <w:rsid w:val="006A7F9F"/>
    <w:rsid w:val="00712D4D"/>
    <w:rsid w:val="0071363B"/>
    <w:rsid w:val="007226CC"/>
    <w:rsid w:val="00762003"/>
    <w:rsid w:val="00786E95"/>
    <w:rsid w:val="007B4D87"/>
    <w:rsid w:val="00814793"/>
    <w:rsid w:val="00833EC3"/>
    <w:rsid w:val="008712A8"/>
    <w:rsid w:val="008B0AE9"/>
    <w:rsid w:val="008D12DC"/>
    <w:rsid w:val="008E51BB"/>
    <w:rsid w:val="008F1B11"/>
    <w:rsid w:val="008F2960"/>
    <w:rsid w:val="009201C6"/>
    <w:rsid w:val="00923A0F"/>
    <w:rsid w:val="00941791"/>
    <w:rsid w:val="0094532C"/>
    <w:rsid w:val="00962B2D"/>
    <w:rsid w:val="00962B91"/>
    <w:rsid w:val="00972A49"/>
    <w:rsid w:val="00977F51"/>
    <w:rsid w:val="009829A8"/>
    <w:rsid w:val="009A7FB9"/>
    <w:rsid w:val="009D5DA3"/>
    <w:rsid w:val="00A03616"/>
    <w:rsid w:val="00A0609B"/>
    <w:rsid w:val="00A21DD4"/>
    <w:rsid w:val="00A4216A"/>
    <w:rsid w:val="00A45BF8"/>
    <w:rsid w:val="00A956F6"/>
    <w:rsid w:val="00A975A3"/>
    <w:rsid w:val="00AA16BD"/>
    <w:rsid w:val="00AC0CC7"/>
    <w:rsid w:val="00AE20C7"/>
    <w:rsid w:val="00AF282E"/>
    <w:rsid w:val="00B03AAE"/>
    <w:rsid w:val="00B14B39"/>
    <w:rsid w:val="00B3660F"/>
    <w:rsid w:val="00B42FB9"/>
    <w:rsid w:val="00B55DAF"/>
    <w:rsid w:val="00B6160B"/>
    <w:rsid w:val="00B62B29"/>
    <w:rsid w:val="00BB31BA"/>
    <w:rsid w:val="00BB62E8"/>
    <w:rsid w:val="00BE2B65"/>
    <w:rsid w:val="00BF4BAD"/>
    <w:rsid w:val="00C12B41"/>
    <w:rsid w:val="00C31B0D"/>
    <w:rsid w:val="00C37CA5"/>
    <w:rsid w:val="00C5435D"/>
    <w:rsid w:val="00C72405"/>
    <w:rsid w:val="00C75F91"/>
    <w:rsid w:val="00C80956"/>
    <w:rsid w:val="00C87172"/>
    <w:rsid w:val="00CD0DB6"/>
    <w:rsid w:val="00D165B2"/>
    <w:rsid w:val="00D533EB"/>
    <w:rsid w:val="00D81882"/>
    <w:rsid w:val="00D875CD"/>
    <w:rsid w:val="00DA3EDA"/>
    <w:rsid w:val="00DC7583"/>
    <w:rsid w:val="00E008BE"/>
    <w:rsid w:val="00E013FB"/>
    <w:rsid w:val="00E17B94"/>
    <w:rsid w:val="00E22DD5"/>
    <w:rsid w:val="00E424E9"/>
    <w:rsid w:val="00E64AD7"/>
    <w:rsid w:val="00E67D4D"/>
    <w:rsid w:val="00E87B9D"/>
    <w:rsid w:val="00EA0609"/>
    <w:rsid w:val="00EB08EA"/>
    <w:rsid w:val="00EC5CB7"/>
    <w:rsid w:val="00F15484"/>
    <w:rsid w:val="00F4084D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B55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D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D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D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D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B55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2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D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D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D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D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St-1216/2017-4</izvorni_sadrzaj>
    <derivirana_varijabla naziv="DomainObject.Oznaka_1">St-1216/2017-4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2019.</izvorni_sadrzaj>
    <derivirana_varijabla naziv="DomainObject.Predmet.DatumRjesavanja_1">28.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St-1216/2017</izvorni_sadrzaj>
    <derivirana_varijabla naziv="DomainObject.Predmet.OznakaBroj_1">St-1216/2017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AKUN BAR d.o.o. z</izvorni_sadrzaj>
    <derivirana_varijabla naziv="DomainObject.Predmet.ProtustrankaFormated_1">  AKUN BAR d.o.o. z</derivirana_varijabla>
  </DomainObject.Predmet.ProtustrankaFormated>
  <DomainObject.Predmet.ProtustrankaFormatedOIB>
    <izvorni_sadrzaj>  AKUN BAR d.o.o. z, OIB 02305277078</izvorni_sadrzaj>
    <derivirana_varijabla naziv="DomainObject.Predmet.ProtustrankaFormatedOIB_1">  AKUN BAR d.o.o. z, OIB 02305277078</derivirana_varijabla>
  </DomainObject.Predmet.ProtustrankaFormatedOIB>
  <DomainObject.Predmet.ProtustrankaFormatedWithAdress>
    <izvorni_sadrzaj> AKUN BAR d.o.o. z, Kneza Ljudevita Posavskog 28, 10000 Zagreb</izvorni_sadrzaj>
    <derivirana_varijabla naziv="DomainObject.Predmet.ProtustrankaFormatedWithAdress_1"> AKUN BAR d.o.o. z, Kneza Ljudevita Posavskog 28, 10000 Zagreb</derivirana_varijabla>
  </DomainObject.Predmet.ProtustrankaFormatedWithAdress>
  <DomainObject.Predmet.ProtustrankaFormatedWithAdressOIB>
    <izvorni_sadrzaj> AKUN BAR d.o.o. z, OIB 02305277078, Kneza Ljudevita Posavskog 28, 10000 Zagreb</izvorni_sadrzaj>
    <derivirana_varijabla naziv="DomainObject.Predmet.ProtustrankaFormatedWithAdressOIB_1"> AKUN BAR d.o.o. z, OIB 02305277078, Kneza Ljudevita Posavskog 28, 10000 Zagreb</derivirana_varijabla>
  </DomainObject.Predmet.ProtustrankaFormatedWithAdressOIB>
  <DomainObject.Predmet.ProtustrankaWithAdress>
    <izvorni_sadrzaj>AKUN BAR d.o.o. z Kneza Ljudevita Posavskog 28, 10000 Zagreb</izvorni_sadrzaj>
    <derivirana_varijabla naziv="DomainObject.Predmet.ProtustrankaWithAdress_1">AKUN BAR d.o.o. z Kneza Ljudevita Posavskog 28, 10000 Zagreb</derivirana_varijabla>
  </DomainObject.Predmet.ProtustrankaWithAdress>
  <DomainObject.Predmet.ProtustrankaWithAdressOIB>
    <izvorni_sadrzaj>AKUN BAR d.o.o. z, OIB 02305277078, Kneza Ljudevita Posavskog 28, 10000 Zagreb</izvorni_sadrzaj>
    <derivirana_varijabla naziv="DomainObject.Predmet.ProtustrankaWithAdressOIB_1">AKUN BAR d.o.o. z, OIB 02305277078, Kneza Ljudevita Posavskog 28, 10000 Zagreb</derivirana_varijabla>
  </DomainObject.Predmet.ProtustrankaWithAdressOIB>
  <DomainObject.Predmet.ProtustrankaNazivFormated>
    <izvorni_sadrzaj>AKUN BAR d.o.o. z</izvorni_sadrzaj>
    <derivirana_varijabla naziv="DomainObject.Predmet.ProtustrankaNazivFormated_1">AKUN BAR d.o.o. z</derivirana_varijabla>
  </DomainObject.Predmet.ProtustrankaNazivFormated>
  <DomainObject.Predmet.ProtustrankaNazivFormatedOIB>
    <izvorni_sadrzaj>AKUN BAR d.o.o. z, OIB 02305277078</izvorni_sadrzaj>
    <derivirana_varijabla naziv="DomainObject.Predmet.ProtustrankaNazivFormatedOIB_1">AKUN BAR d.o.o. z, OIB 02305277078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AKUN BAR d.o.o. z</item>
    </izvorni_sadrzaj>
    <derivirana_varijabla naziv="DomainObject.Predmet.ProtuStrankaListFormated_1">
      <item>AKUN BAR d.o.o. z</item>
    </derivirana_varijabla>
  </DomainObject.Predmet.ProtuStrankaListFormated>
  <DomainObject.Predmet.ProtuStrankaListFormatedOIB>
    <izvorni_sadrzaj>
      <item>AKUN BAR d.o.o. z, OIB 02305277078</item>
    </izvorni_sadrzaj>
    <derivirana_varijabla naziv="DomainObject.Predmet.ProtuStrankaListFormatedOIB_1">
      <item>AKUN BAR d.o.o. z, OIB 02305277078</item>
    </derivirana_varijabla>
  </DomainObject.Predmet.ProtuStrankaListFormatedOIB>
  <DomainObject.Predmet.ProtuStrankaListFormatedWithAdress>
    <izvorni_sadrzaj>
      <item>AKUN BAR d.o.o. z, Kneza Ljudevita Posavskog 28, 10000 Zagreb</item>
    </izvorni_sadrzaj>
    <derivirana_varijabla naziv="DomainObject.Predmet.ProtuStrankaListFormatedWithAdress_1">
      <item>AKUN BAR d.o.o. z, Kneza Ljudevita Posavskog 28, 10000 Zagreb</item>
    </derivirana_varijabla>
  </DomainObject.Predmet.ProtuStrankaListFormatedWithAdress>
  <DomainObject.Predmet.ProtuStrankaListFormatedWithAdressOIB>
    <izvorni_sadrzaj>
      <item>AKUN BAR d.o.o. z, OIB 02305277078, Kneza Ljudevita Posavskog 28, 10000 Zagreb</item>
    </izvorni_sadrzaj>
    <derivirana_varijabla naziv="DomainObject.Predmet.ProtuStrankaListFormatedWithAdressOIB_1">
      <item>AKUN BAR d.o.o. z, OIB 02305277078, Kneza Ljudevita Posavskog 28, 10000 Zagreb</item>
    </derivirana_varijabla>
  </DomainObject.Predmet.ProtuStrankaListFormatedWithAdressOIB>
  <DomainObject.Predmet.ProtuStrankaListNazivFormated>
    <izvorni_sadrzaj>
      <item>AKUN BAR d.o.o. z</item>
    </izvorni_sadrzaj>
    <derivirana_varijabla naziv="DomainObject.Predmet.ProtuStrankaListNazivFormated_1">
      <item>AKUN BAR d.o.o. z</item>
    </derivirana_varijabla>
  </DomainObject.Predmet.ProtuStrankaListNazivFormated>
  <DomainObject.Predmet.ProtuStrankaListNazivFormatedOIB>
    <izvorni_sadrzaj>
      <item>AKUN BAR d.o.o. z, OIB 02305277078</item>
    </izvorni_sadrzaj>
    <derivirana_varijabla naziv="DomainObject.Predmet.ProtuStrankaListNazivFormatedOIB_1">
      <item>AKUN BAR d.o.o. z, OIB 02305277078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St-1216/2017-4</izvorni_sadrzaj>
    <derivirana_varijabla naziv="DomainObject.PoslovniBrojDokumenta_1">St-1216/2017-4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AKUN BAR d.o.o. z</izvorni_sadrzaj>
    <derivirana_varijabla naziv="DomainObject.Predmet.ProtustrankaIDrugi_1">AKUN BAR d.o.o. 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AKUN BAR d.o.o. z, OIB 02305277078, Kneza Ljudevita Posavskog 28, 10000 Zagreb</izvorni_sadrzaj>
    <derivirana_varijabla naziv="DomainObject.Predmet.ProtustrankaIDrugiAdressOIB_1">AKUN BAR d.o.o. z, OIB 02305277078,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2019.</izvorni_sadrzaj>
    <derivirana_varijabla naziv="DomainObject.Predmet.OdlukaRjesenje.DatumDonosenjaOdluke_1">28.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St-1216/2017-4</izvorni_sadrzaj>
    <derivirana_varijabla naziv="DomainObject.Predmet.OdlukaRjesenje.Oznaka_1">St-1216/2017-4</derivirana_varijabla>
  </DomainObject.Predmet.OdlukaRjesenje.Oznaka>
  <DomainObject.Predmet.SudioniciListNaziv>
    <izvorni_sadrzaj>
      <item>AKUN BAR d.o.o. z</item>
      <item>FINA Regionalni centar Zagreb</item>
    </izvorni_sadrzaj>
    <derivirana_varijabla naziv="DomainObject.Predmet.SudioniciListNaziv_1">
      <item>AKUN BAR d.o.o. z</item>
      <item>FINA Regionalni centar Zagreb</item>
    </derivirana_varijabla>
  </DomainObject.Predmet.SudioniciListNaziv>
  <DomainObject.Predmet.SudioniciListAdressOIB>
    <izvorni_sadrzaj>
      <item>AKUN BAR d.o.o. z, OIB 02305277078, Kneza Ljudevita Posavskog 28,10000 Zagreb</item>
      <item>FINA Regionalni centar Zagreb, OIB 85821130368, Trg svibanjskih žrtava 1995. 1,10000 Zagreb</item>
    </izvorni_sadrzaj>
    <derivirana_varijabla naziv="DomainObject.Predmet.SudioniciListAdressOIB_1">
      <item>AKUN BAR d.o.o. z, OIB 02305277078, Kneza Ljudevita Posavskog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02305277078</item>
      <item>, OIB 85821130368</item>
    </izvorni_sadrzaj>
    <derivirana_varijabla naziv="DomainObject.Predmet.SudioniciListNazivOIB_1">
      <item>, OIB 02305277078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612</properties:Words>
  <properties:Characters>3287</properties:Characters>
  <properties:Lines>81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2019-01-28T11:50:00Z</dcterms:created>
  <dc:creator>Ivana Koštarić Fegeš</dc:creator>
  <cp:lastModifiedBy>Tanja Štraubert</cp:lastModifiedBy>
  <cp:lastPrinted>2019-01-28T12:18:00Z</cp:lastPrinted>
  <dcterms:modified xmlns:xsi="http://www.w3.org/2001/XMLSchema-instance" xsi:type="dcterms:W3CDTF">2019-01-28T12:18:00Z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St-1216/2017-4 / Odluka - Rješenje - odbačen zahtjev/prijedlog (Rj_-_odbačaj_prijedloga_(dužnik_prestao_postojati_pripajanjem)_+_oslobođenje_sredstava_112._st._7._SZ-a._sz-a)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