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4ffc" w14:paraId="12f4ff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F3F8C">
        <w:rPr>
          <w:rFonts w:hAnsi="Times New Roman" w:ascii="Times New Roman"/>
          <w:szCs w:val="24"/>
          <w:lang w:val="hr-HR"/>
        </w:rPr>
        <w:t>2076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2F3F8C" w:rsidRPr="002F3F8C">
        <w:rPr>
          <w:rFonts w:hAnsi="Times New Roman" w:ascii="Times New Roman"/>
          <w:szCs w:val="24"/>
          <w:lang w:val="hr-HR"/>
        </w:rPr>
        <w:t>SENSE LIFE d.o.o. Zagreb, Strojarska 22, MBS: 081003582, OIB: 69332006638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C5DCD">
        <w:rPr>
          <w:rFonts w:hAnsi="Times New Roman" w:ascii="Times New Roman"/>
          <w:szCs w:val="24"/>
          <w:lang w:val="hr-HR"/>
        </w:rPr>
        <w:t>18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147F50">
        <w:rPr>
          <w:rFonts w:hAnsi="Times New Roman" w:ascii="Times New Roman"/>
          <w:szCs w:val="24"/>
        </w:rPr>
        <w:t xml:space="preserve">dužnikom </w:t>
      </w:r>
      <w:r w:rsidR="002F3F8C" w:rsidRPr="002F3F8C">
        <w:rPr>
          <w:rFonts w:hAnsi="Times New Roman" w:ascii="Times New Roman"/>
          <w:szCs w:val="24"/>
          <w:lang w:val="en-GB"/>
        </w:rPr>
        <w:t>SENSE LIFE d.o.o. Zagreb, Strojarska 22, MBS: 081003582, OIB: 69332006638</w:t>
      </w:r>
      <w:r w:rsidR="00EE69E5" w:rsidRPr="00AE3DAB">
        <w:rPr>
          <w:rFonts w:hAnsi="Times New Roman" w:ascii="Times New Roman"/>
          <w:szCs w:val="24"/>
        </w:rPr>
        <w:t xml:space="preserve">. Stečajni postupak otvoren je dana </w:t>
      </w:r>
      <w:r w:rsidR="006C5DCD">
        <w:rPr>
          <w:rFonts w:hAnsi="Times New Roman" w:ascii="Times New Roman"/>
          <w:szCs w:val="24"/>
        </w:rPr>
        <w:t>18.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CA2714">
        <w:rPr>
          <w:rFonts w:hAnsi="Times New Roman" w:ascii="Times New Roman"/>
          <w:szCs w:val="24"/>
        </w:rPr>
        <w:t>12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CA2714">
        <w:rPr>
          <w:rFonts w:hAnsi="Times New Roman" w:ascii="Times New Roman"/>
          <w:szCs w:val="24"/>
        </w:rPr>
        <w:t xml:space="preserve"> 00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CA2714" w:rsidR="00CA2714" w:rsidRPr="00CA271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CA2714" w:rsidRPr="00CA2714">
        <w:rPr>
          <w:rFonts w:eastAsiaTheme="minorHAnsi" w:hAnsi="Times New Roman" w:ascii="Times New Roman"/>
          <w:szCs w:val="24"/>
          <w:lang w:eastAsia="en-US" w:val="hr-HR"/>
        </w:rPr>
        <w:t>Siniša Rajnović iz Milanovca, Virovitica, Sv. Trojstva 87, OIB: 86217384445</w:t>
      </w:r>
      <w:r w:rsidR="003A048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D023F" w:rsidRPr="005D023F">
        <w:rPr>
          <w:rFonts w:hAnsi="Times New Roman" w:ascii="Times New Roman"/>
          <w:szCs w:val="24"/>
          <w:lang w:val="hr-HR"/>
        </w:rPr>
        <w:t xml:space="preserve">dužnikom </w:t>
      </w:r>
      <w:r w:rsidR="002F3F8C" w:rsidRPr="002F3F8C">
        <w:rPr>
          <w:rFonts w:hAnsi="Times New Roman" w:ascii="Times New Roman"/>
          <w:szCs w:val="24"/>
          <w:lang w:val="hr-HR"/>
        </w:rPr>
        <w:t>SENSE LIFE d.o.o. Zagreb, Strojarska 22, MBS: 081003582, OIB: 69332006638</w:t>
      </w:r>
      <w:r w:rsidR="002F3F8C">
        <w:rPr>
          <w:rFonts w:hAnsi="Times New Roman" w:ascii="Times New Roman"/>
          <w:szCs w:val="24"/>
          <w:lang w:val="hr-HR"/>
        </w:rPr>
        <w:t>.</w:t>
      </w:r>
    </w:p>
    <w:p w:rsidRDefault="00070A49" w:rsidP="00B6390A" w:rsidR="00070A49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CA2714" w:rsidR="00CA2714" w:rsidRPr="00CA2714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CA2714" w:rsidRPr="00CA271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CA2714" w:rsidP="00CA2714" w:rsidR="00CA2714">
      <w:pPr>
        <w:jc w:val="both"/>
        <w:rPr>
          <w:rFonts w:hAnsi="Times New Roman" w:ascii="Times New Roman"/>
          <w:szCs w:val="24"/>
          <w:lang w:val="hr-HR"/>
        </w:rPr>
      </w:pPr>
      <w:r w:rsidRPr="00CA2714">
        <w:rPr>
          <w:rFonts w:hAnsi="Times New Roman" w:ascii="Times New Roman"/>
          <w:szCs w:val="24"/>
          <w:lang w:val="hr-HR"/>
        </w:rPr>
        <w:tab/>
        <w:t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</w:t>
      </w:r>
    </w:p>
    <w:p w:rsidRDefault="00052DC4" w:rsidP="00CA271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C5DCD">
        <w:rPr>
          <w:rFonts w:hAnsi="Times New Roman" w:ascii="Times New Roman"/>
          <w:lang w:val="hr-HR"/>
        </w:rPr>
        <w:t>18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D6FEF" w:rsidP="00052DC4" w:rsidR="00CD6FEF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29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F3F8C">
      <w:rPr>
        <w:rFonts w:hAnsi="Times New Roman" w:ascii="Times New Roman"/>
        <w:lang w:val="hr-HR"/>
      </w:rPr>
      <w:t>2076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0A49"/>
    <w:rsid w:val="000B1AFC"/>
    <w:rsid w:val="000B609B"/>
    <w:rsid w:val="000C47B3"/>
    <w:rsid w:val="000F6805"/>
    <w:rsid w:val="00110F1B"/>
    <w:rsid w:val="00112B50"/>
    <w:rsid w:val="0011335C"/>
    <w:rsid w:val="00125B27"/>
    <w:rsid w:val="00147F50"/>
    <w:rsid w:val="00182088"/>
    <w:rsid w:val="0018781D"/>
    <w:rsid w:val="00192F79"/>
    <w:rsid w:val="001A3EFC"/>
    <w:rsid w:val="001A5B30"/>
    <w:rsid w:val="001D3B45"/>
    <w:rsid w:val="00247E42"/>
    <w:rsid w:val="00274728"/>
    <w:rsid w:val="00277125"/>
    <w:rsid w:val="00297E3C"/>
    <w:rsid w:val="002B508F"/>
    <w:rsid w:val="002D5693"/>
    <w:rsid w:val="002F3F8C"/>
    <w:rsid w:val="00331C12"/>
    <w:rsid w:val="003401A1"/>
    <w:rsid w:val="0034037D"/>
    <w:rsid w:val="00343131"/>
    <w:rsid w:val="00385410"/>
    <w:rsid w:val="003A0482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32B71"/>
    <w:rsid w:val="005940E9"/>
    <w:rsid w:val="005D023F"/>
    <w:rsid w:val="00624EB1"/>
    <w:rsid w:val="00630127"/>
    <w:rsid w:val="006327C4"/>
    <w:rsid w:val="006356C5"/>
    <w:rsid w:val="0067539D"/>
    <w:rsid w:val="006A6B35"/>
    <w:rsid w:val="006B0F87"/>
    <w:rsid w:val="006C5DCD"/>
    <w:rsid w:val="006F1010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A2714"/>
    <w:rsid w:val="00CD6FEF"/>
    <w:rsid w:val="00CF2939"/>
    <w:rsid w:val="00D174AC"/>
    <w:rsid w:val="00D37215"/>
    <w:rsid w:val="00D44D4F"/>
    <w:rsid w:val="00D53290"/>
    <w:rsid w:val="00D55010"/>
    <w:rsid w:val="00D955F3"/>
    <w:rsid w:val="00DA2954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6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F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F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F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F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6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F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F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F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F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St-2076/2017-6</izvorni_sadrzaj>
    <derivirana_varijabla naziv="DomainObject.Oznaka_1">St-2076/2017-6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St-2076/2017</izvorni_sadrzaj>
    <derivirana_varijabla naziv="DomainObject.Predmet.OznakaBroj_1">St-2076/2017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SENSE LIFE d.o.o.</izvorni_sadrzaj>
    <derivirana_varijabla naziv="DomainObject.Predmet.ProtustrankaFormated_1">  SENSE LIFE d.o.o.</derivirana_varijabla>
  </DomainObject.Predmet.ProtustrankaFormated>
  <DomainObject.Predmet.ProtustrankaFormatedOIB>
    <izvorni_sadrzaj>  SENSE LIFE d.o.o., OIB 69332006638</izvorni_sadrzaj>
    <derivirana_varijabla naziv="DomainObject.Predmet.ProtustrankaFormatedOIB_1">  SENSE LIFE d.o.o., OIB 69332006638</derivirana_varijabla>
  </DomainObject.Predmet.ProtustrankaFormatedOIB>
  <DomainObject.Predmet.ProtustrankaFormatedWithAdress>
    <izvorni_sadrzaj> SENSE LIFE d.o.o., Strojarska 22, 10000 Zagreb</izvorni_sadrzaj>
    <derivirana_varijabla naziv="DomainObject.Predmet.ProtustrankaFormatedWithAdress_1"> SENSE LIFE d.o.o., Strojarska 22, 10000 Zagreb</derivirana_varijabla>
  </DomainObject.Predmet.ProtustrankaFormatedWithAdress>
  <DomainObject.Predmet.ProtustrankaFormatedWithAdressOIB>
    <izvorni_sadrzaj> SENSE LIFE d.o.o., OIB 69332006638, Strojarska 22, 10000 Zagreb</izvorni_sadrzaj>
    <derivirana_varijabla naziv="DomainObject.Predmet.ProtustrankaFormatedWithAdressOIB_1"> SENSE LIFE d.o.o., OIB 69332006638, Strojarska 22, 10000 Zagreb</derivirana_varijabla>
  </DomainObject.Predmet.ProtustrankaFormatedWithAdressOIB>
  <DomainObject.Predmet.ProtustrankaWithAdress>
    <izvorni_sadrzaj>SENSE LIFE d.o.o. Strojarska 22, 10000 Zagreb</izvorni_sadrzaj>
    <derivirana_varijabla naziv="DomainObject.Predmet.ProtustrankaWithAdress_1">SENSE LIFE d.o.o. Strojarska 22, 10000 Zagreb</derivirana_varijabla>
  </DomainObject.Predmet.ProtustrankaWithAdress>
  <DomainObject.Predmet.ProtustrankaWithAdressOIB>
    <izvorni_sadrzaj>SENSE LIFE d.o.o., OIB 69332006638, Strojarska 22, 10000 Zagreb</izvorni_sadrzaj>
    <derivirana_varijabla naziv="DomainObject.Predmet.ProtustrankaWithAdressOIB_1">SENSE LIFE d.o.o., OIB 69332006638, Strojarska 22, 10000 Zagreb</derivirana_varijabla>
  </DomainObject.Predmet.ProtustrankaWithAdressOIB>
  <DomainObject.Predmet.ProtustrankaNazivFormated>
    <izvorni_sadrzaj>SENSE LIFE d.o.o.</izvorni_sadrzaj>
    <derivirana_varijabla naziv="DomainObject.Predmet.ProtustrankaNazivFormated_1">SENSE LIFE d.o.o.</derivirana_varijabla>
  </DomainObject.Predmet.ProtustrankaNazivFormated>
  <DomainObject.Predmet.ProtustrankaNazivFormatedOIB>
    <izvorni_sadrzaj>SENSE LIFE d.o.o., OIB 69332006638</izvorni_sadrzaj>
    <derivirana_varijabla naziv="DomainObject.Predmet.ProtustrankaNazivFormatedOIB_1">SENSE LIFE d.o.o., OIB 69332006638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SENSE LIFE d.o.o.</item>
    </izvorni_sadrzaj>
    <derivirana_varijabla naziv="DomainObject.Predmet.ProtuStrankaListFormated_1">
      <item>SENSE LIFE d.o.o.</item>
    </derivirana_varijabla>
  </DomainObject.Predmet.ProtuStrankaListFormated>
  <DomainObject.Predmet.ProtuStrankaListFormatedOIB>
    <izvorni_sadrzaj>
      <item>SENSE LIFE d.o.o., OIB 69332006638</item>
    </izvorni_sadrzaj>
    <derivirana_varijabla naziv="DomainObject.Predmet.ProtuStrankaListFormatedOIB_1">
      <item>SENSE LIFE d.o.o., OIB 69332006638</item>
    </derivirana_varijabla>
  </DomainObject.Predmet.ProtuStrankaListFormatedOIB>
  <DomainObject.Predmet.ProtuStrankaListFormatedWithAdress>
    <izvorni_sadrzaj>
      <item>SENSE LIFE d.o.o., Strojarska 22, 10000 Zagreb</item>
    </izvorni_sadrzaj>
    <derivirana_varijabla naziv="DomainObject.Predmet.ProtuStrankaListFormatedWithAdress_1">
      <item>SENSE LIFE d.o.o., Strojarska 22, 10000 Zagreb</item>
    </derivirana_varijabla>
  </DomainObject.Predmet.ProtuStrankaListFormatedWithAdress>
  <DomainObject.Predmet.ProtuStrankaListFormatedWithAdressOIB>
    <izvorni_sadrzaj>
      <item>SENSE LIFE d.o.o., OIB 69332006638, Strojarska 22, 10000 Zagreb</item>
    </izvorni_sadrzaj>
    <derivirana_varijabla naziv="DomainObject.Predmet.ProtuStrankaListFormatedWithAdressOIB_1">
      <item>SENSE LIFE d.o.o., OIB 69332006638, Strojarska 22, 10000 Zagreb</item>
    </derivirana_varijabla>
  </DomainObject.Predmet.ProtuStrankaListFormatedWithAdressOIB>
  <DomainObject.Predmet.ProtuStrankaListNazivFormated>
    <izvorni_sadrzaj>
      <item>SENSE LIFE d.o.o.</item>
    </izvorni_sadrzaj>
    <derivirana_varijabla naziv="DomainObject.Predmet.ProtuStrankaListNazivFormated_1">
      <item>SENSE LIFE d.o.o.</item>
    </derivirana_varijabla>
  </DomainObject.Predmet.ProtuStrankaListNazivFormated>
  <DomainObject.Predmet.ProtuStrankaListNazivFormatedOIB>
    <izvorni_sadrzaj>
      <item>SENSE LIFE d.o.o., OIB 69332006638</item>
    </izvorni_sadrzaj>
    <derivirana_varijabla naziv="DomainObject.Predmet.ProtuStrankaListNazivFormatedOIB_1">
      <item>SENSE LIFE d.o.o., OIB 69332006638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St-2076/2017-6</izvorni_sadrzaj>
    <derivirana_varijabla naziv="DomainObject.PoslovniBrojDokumenta_1">St-2076/2017-6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SENSE LIFE d.o.o.</izvorni_sadrzaj>
    <derivirana_varijabla naziv="DomainObject.Predmet.ProtustrankaIDrugi_1">SENSE LIFE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SENSE LIFE d.o.o., OIB 69332006638, Strojarska 22, 10000 Zagreb</izvorni_sadrzaj>
    <derivirana_varijabla naziv="DomainObject.Predmet.ProtustrankaIDrugiAdressOIB_1">SENSE LIFE d.o.o., OIB 69332006638, Strojarska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SENSE LIFE d.o.o.</item>
    </izvorni_sadrzaj>
    <derivirana_varijabla naziv="DomainObject.Predmet.SudioniciListNaziv_1">
      <item>FINA Regionalni centar Zagreb</item>
      <item>SENSE LIFE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SENSE LIFE d.o.o., OIB 69332006638, Strojarska 22,10000 Zagreb</item>
    </izvorni_sadrzaj>
    <derivirana_varijabla naziv="DomainObject.Predmet.SudioniciListAdressOIB_1">
      <item>FINA Regionalni centar Zagreb, OIB 85821130368, Trg svibanjskih žrtava 1995. 1,10000 Zagreb</item>
      <item>SENSE LIFE d.o.o., OIB 69332006638, Strojarska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69332006638</item>
    </izvorni_sadrzaj>
    <derivirana_varijabla naziv="DomainObject.Predmet.SudioniciListNazivOIB_1">
      <item>, OIB 85821130368</item>
      <item>, OIB 69332006638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0781E-ABDF-4B45-84E5-C7AA22C8B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2071</properties:Characters>
  <properties:Lines>61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2018-01-18T09:20:00Z</dcterms:created>
  <dc:creator>Sudsko vijeæe</dc:creator>
  <cp:lastModifiedBy>Dijana Hadžić</cp:lastModifiedBy>
  <cp:lastPrinted>2018-01-18T10:49:00Z</cp:lastPrinted>
  <dcterms:modified xmlns:xsi="http://www.w3.org/2001/XMLSchema-instance" xsi:type="dcterms:W3CDTF">2018-01-18T10:50:00Z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St-2076/2017-6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