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4880" w14:paraId="0f64880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Republika Hrvatska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Trgovački sud u Zadru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Dr. Franje Tuđmana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E  R</w:t>
      </w:r>
      <w:proofErr w:type="gram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612DC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Trgovački sud u Zadru, po sudskoj savjetnici Anamariji Kovačić Milković, povodom zahtjeva Financijske agencije, Regionalnog centra Split, Podružnice Šibenik, Perivoj L. Marune 1, od </w:t>
      </w:r>
      <w:r w:rsidR="00612DC3"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16</w:t>
      </w:r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gramStart"/>
      <w:r w:rsidR="00612DC3"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kolovoza</w:t>
      </w:r>
      <w:proofErr w:type="gramEnd"/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gramStart"/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gramEnd"/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provedbu skraćenoga stečajnog postupka nad dužnikom</w:t>
      </w:r>
      <w:r w:rsidRPr="00612DC3">
        <w:rPr>
          <w:rFonts w:cs="Times New Roman" w:hAnsi="Times New Roman" w:ascii="Times New Roman"/>
          <w:sz w:val="24"/>
          <w:szCs w:val="24"/>
        </w:rPr>
        <w:t xml:space="preserve"> </w:t>
      </w:r>
      <w:r w:rsidR="00612DC3" w:rsidRPr="00612DC3">
        <w:rPr>
          <w:rFonts w:cs="Times New Roman" w:hAnsi="Times New Roman" w:ascii="Times New Roman"/>
          <w:sz w:val="24"/>
          <w:szCs w:val="24"/>
        </w:rPr>
        <w:t>BOSS BROTHERS j.d.o.o., Šibenik, Stjepana Radića 123, OIB: 99810942487</w:t>
      </w:r>
      <w:r w:rsidRPr="00612D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541A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15</w:t>
      </w:r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2A77A2"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612DC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612DC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</w:t>
      </w:r>
      <w:proofErr w:type="gramEnd"/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i j e š i o  j e</w:t>
      </w:r>
    </w:p>
    <w:p w:rsidRDefault="003D5288" w:rsidP="003D5288" w:rsidR="003D5288" w:rsidRPr="00612DC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612DC3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I. Otvara se skraćeni stečajni postupak </w:t>
      </w:r>
      <w:proofErr w:type="gramStart"/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gramEnd"/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dužnikom</w:t>
      </w:r>
      <w:r w:rsidRPr="00612DC3">
        <w:rPr>
          <w:rFonts w:cs="Times New Roman" w:hAnsi="Times New Roman" w:ascii="Times New Roman"/>
          <w:sz w:val="24"/>
          <w:szCs w:val="24"/>
        </w:rPr>
        <w:t xml:space="preserve"> </w:t>
      </w:r>
      <w:r w:rsidR="00612DC3" w:rsidRPr="00612DC3">
        <w:rPr>
          <w:rFonts w:cs="Times New Roman" w:hAnsi="Times New Roman" w:ascii="Times New Roman"/>
          <w:sz w:val="24"/>
          <w:szCs w:val="24"/>
        </w:rPr>
        <w:t>BOSS BROTHERS j.d.o.o., Šibenik, Stjepana Radića 123, OIB: 99810942487</w:t>
      </w:r>
      <w:r w:rsidR="009C63D7" w:rsidRPr="00612DC3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612DC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7541A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15</w:t>
      </w:r>
      <w:r w:rsidR="00CB3332" w:rsidRPr="00612DC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gramStart"/>
      <w:r w:rsidR="002A77A2" w:rsidRPr="00612DC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studenog</w:t>
      </w:r>
      <w:proofErr w:type="gramEnd"/>
      <w:r w:rsidR="00CB3332" w:rsidRPr="00612DC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751DFA" w:rsidRPr="00612DC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2018.</w:t>
      </w:r>
      <w:r w:rsidRPr="00612DC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gramStart"/>
      <w:r w:rsidRPr="00612DC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</w:t>
      </w:r>
      <w:proofErr w:type="gramEnd"/>
      <w:r w:rsidRPr="00612DC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5432A0" w:rsidRPr="00612DC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11</w:t>
      </w:r>
      <w:r w:rsidR="00CB3332" w:rsidRPr="00612DC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E926CF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25</w:t>
      </w:r>
      <w:r w:rsidR="00D6474C" w:rsidRPr="00612DC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612DC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612DC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612DC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kada </w:t>
      </w:r>
      <w:r w:rsidR="009C63D7"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 rješenje </w:t>
      </w:r>
      <w:r w:rsidR="009C63D7"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 mrežnoj stranici e-Oglasna ploča </w:t>
      </w:r>
      <w:r w:rsidR="009C63D7"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 suda</w:t>
      </w:r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612DC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7541AA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4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9C63D7" w:rsidRPr="007541AA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</w:t>
      </w:r>
      <w:r w:rsidR="007541AA" w:rsidRPr="007541AA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9C63D7" w:rsidRPr="00754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7541AA" w:rsidRPr="007541AA">
        <w:rPr>
          <w:rFonts w:cs="Times New Roman" w:eastAsia="Times New Roman" w:hAnsi="Times New Roman" w:ascii="Times New Roman"/>
          <w:sz w:val="24"/>
          <w:szCs w:val="24"/>
          <w:lang w:eastAsia="hr-HR"/>
        </w:rPr>
        <w:t>icu</w:t>
      </w:r>
      <w:r w:rsidRPr="00754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Pr="007541AA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7541AA" w:rsidRPr="007541AA">
        <w:rPr>
          <w:rFonts w:cs="Times New Roman" w:hAnsi="Times New Roman" w:ascii="Times New Roman"/>
          <w:color w:themeColor="text1" w:val="000000"/>
          <w:sz w:val="24"/>
          <w:szCs w:val="24"/>
        </w:rPr>
        <w:t>Ivanka Bosotina iz Zadra, Dalmatinskog sabora 3, OIB: 81654623800</w:t>
      </w:r>
      <w:r w:rsidR="00326A19" w:rsidRPr="007541AA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3D5288" w:rsidP="003D5288" w:rsidR="003D5288" w:rsidRPr="00612DC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612DC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612DC3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Zaključuje se skraćeni stečajni postupak </w:t>
      </w:r>
      <w:proofErr w:type="gramStart"/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gramEnd"/>
      <w:r w:rsidRP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dužnikom</w:t>
      </w:r>
      <w:r w:rsidRPr="00612DC3">
        <w:rPr>
          <w:rFonts w:cs="Times New Roman" w:hAnsi="Times New Roman" w:ascii="Times New Roman"/>
          <w:sz w:val="24"/>
          <w:szCs w:val="24"/>
        </w:rPr>
        <w:t xml:space="preserve"> </w:t>
      </w:r>
      <w:r w:rsidR="00612DC3" w:rsidRPr="00612DC3">
        <w:rPr>
          <w:rFonts w:cs="Times New Roman" w:hAnsi="Times New Roman" w:ascii="Times New Roman"/>
          <w:sz w:val="24"/>
          <w:szCs w:val="24"/>
        </w:rPr>
        <w:t>BOSS BROTHERS j.d.o.o., Šibenik, Stjepana Radića 123, OIB: 99810942487</w:t>
      </w:r>
      <w:r w:rsidRPr="00612DC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IV</w:t>
      </w: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Nakon</w:t>
      </w:r>
      <w:proofErr w:type="gramEnd"/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pravomoćnosti ovog rješenja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dužnik će se brisati iz sudskog registra.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027DD2" w:rsid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Financijska agencija, Regionalni centar Split, Podružnica Šibenik podnijela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ovom sudu </w:t>
      </w:r>
      <w:r w:rsid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16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kolovoza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gram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gram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za provedbu skraćenoga stečajnog postupka nad uvodno označenim dužnikom na temelju čl. 429. st. 1. Stečajnog 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 (Narodne novine broj 71/15 i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dalje u tekstu: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 obzirom da su bile ispunjene pretpostavke iz čl.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428. SZ-a, sud je sukladno odredbi čl.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SZ-a objavio Oglas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e-oglasnoj ploči suda kojim su pozvane osobe ovlaštene za zastupanje dužnika po zakonu u roku od 15 dana dostaviti javnobilježnički ovjerovljen popis imovine i obveza dužnika na propisanom obrazcu. Istim oglasom pozvani su dužnikovi vjerovnici najkasnije u roku 45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dana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dana objave oglasa predložiti otvaranje stečajnog postupka nad dužnikom te predujmiti sredstva za namirenje troškova postupka uz upozorenje na pravne posljedice nepodnošenja istog.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 xml:space="preserve">Osobe ovlaštene za zastupanje dužnika po zakonu nisu u ostavljenom roku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15 dana postupile po predmetnom pozivu iz Oglasa niti su vjerovnici dužnika u ostavljenom roku od 45 dana podnijeli prijedlog za otvaranjem redovnog stečajnog postupka.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Temeljem gore navedenog, smatra se da je dužnik nesposoban za plaćanje, pa je stoga temeljem odredbe čl. 431. st. 1.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2. SZ-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a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odlučeno kao u točkama I i III izreke ovog rješenja. </w:t>
      </w:r>
      <w:proofErr w:type="gram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Izbor stečajnog upravitelja odabran je primjenom odredbe čl.</w:t>
      </w:r>
      <w:proofErr w:type="gram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432. SZ-a (točka II izreke).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gram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Zadru </w:t>
      </w:r>
      <w:r w:rsidR="007541AA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15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gramStart"/>
      <w:r w:rsidR="002A77A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proofErr w:type="gram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EB433B" w:rsidP="009C63D7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C63D7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B3332">
        <w:rPr>
          <w:rFonts w:cs="Times New Roman" w:hAnsi="Times New Roman" w:ascii="Times New Roman"/>
          <w:sz w:val="24"/>
          <w:szCs w:val="24"/>
        </w:rPr>
        <w:t xml:space="preserve">   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EB433B" w:rsidP="00A62F08" w:rsidR="003D5288" w:rsidRPr="003D5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Anita Basa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630C9">
        <w:rPr>
          <w:rFonts w:cs="Times New Roman" w:hAnsi="Times New Roman" w:ascii="Times New Roman"/>
          <w:sz w:val="24"/>
          <w:szCs w:val="24"/>
        </w:rPr>
        <w:t xml:space="preserve">        </w:t>
      </w:r>
      <w:r w:rsidR="009C63D7">
        <w:rPr>
          <w:rFonts w:cs="Times New Roman" w:hAnsi="Times New Roman" w:ascii="Times New Roman"/>
          <w:sz w:val="24"/>
          <w:szCs w:val="24"/>
        </w:rPr>
        <w:t xml:space="preserve">     </w:t>
      </w:r>
      <w:r w:rsidR="004E1345">
        <w:rPr>
          <w:rFonts w:cs="Times New Roman" w:hAnsi="Times New Roman" w:ascii="Times New Roman"/>
          <w:sz w:val="24"/>
          <w:szCs w:val="24"/>
        </w:rPr>
        <w:tab/>
      </w:r>
      <w:r w:rsidR="004E1345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3D5288" w:rsidRPr="003D5288">
        <w:rPr>
          <w:rFonts w:cs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 o pravnom lijeku: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Protiv ovoga rješenja može se izjaviti žalba u roku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 dana od dostave pisanog otpravka istog, putem ovog suda u tri istovjetna primjerka (čl. 12.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čl. 19. SZ-a). O žalbi odlučuje sudac pojedinac ovog suda.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 ne odgađa provedbu rješenja.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Protiv ovog rješenja žalbu može izjaviti i osoba ovlaštena za zastupanje dužnika po zakonu do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dana</w:t>
      </w:r>
      <w:proofErr w:type="gram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nastupanja pravnih posljedica otvaranja stečajnoga postupka (čl. 128. st. 8. </w:t>
      </w:r>
      <w:proofErr w:type="gram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SZ-a).</w:t>
      </w:r>
      <w:proofErr w:type="gramEnd"/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7541AA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7541AA">
        <w:rPr>
          <w:rFonts w:cs="Times New Roman" w:eastAsia="Times New Roman" w:hAnsi="Times New Roman" w:ascii="Times New Roman"/>
          <w:sz w:val="24"/>
          <w:szCs w:val="24"/>
          <w:lang w:eastAsia="hr-HR"/>
        </w:rPr>
        <w:t>ici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9C63D7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Šibeniku, Građansko-upravnom odjelu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 financija, Porezna uprava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612DC3">
      <w:t>288</w:t>
    </w:r>
    <w:r>
      <w:t>/2018-</w:t>
    </w:r>
    <w:r w:rsidR="007541AA">
      <w:t>10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612DC3">
      <w:t>288</w:t>
    </w:r>
    <w:r>
      <w:t>/2018-</w:t>
    </w:r>
    <w:r w:rsidR="007541AA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evenAndOddHeaders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10555A"/>
    <w:rsid w:val="002A77A2"/>
    <w:rsid w:val="002D5D09"/>
    <w:rsid w:val="00326A19"/>
    <w:rsid w:val="003D5288"/>
    <w:rsid w:val="004E1345"/>
    <w:rsid w:val="0050470F"/>
    <w:rsid w:val="005432A0"/>
    <w:rsid w:val="005E66F1"/>
    <w:rsid w:val="00612DC3"/>
    <w:rsid w:val="00690C20"/>
    <w:rsid w:val="00751DFA"/>
    <w:rsid w:val="007541AA"/>
    <w:rsid w:val="00836F0D"/>
    <w:rsid w:val="009C63D7"/>
    <w:rsid w:val="009F3EED"/>
    <w:rsid w:val="00A62F08"/>
    <w:rsid w:val="00B131F4"/>
    <w:rsid w:val="00B630C9"/>
    <w:rsid w:val="00BE31E9"/>
    <w:rsid w:val="00CB3332"/>
    <w:rsid w:val="00D3535D"/>
    <w:rsid w:val="00D6474C"/>
    <w:rsid w:val="00DC1CC5"/>
    <w:rsid w:val="00E926CF"/>
    <w:rsid w:val="00EB433B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41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33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433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433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433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41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3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43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43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43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2018.</izvorni_sadrzaj>
    <derivirana_varijabla naziv="DomainObject.Predmet.DatumOsnivanja_1">16.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BOSS BROTHERS j.d.o.o. za trgovinu i ugostiteljstvo</izvorni_sadrzaj>
    <derivirana_varijabla naziv="DomainObject.Predmet.ProtustrankaFormated_1">  BOSS BROTHERS j.d.o.o. za trgovinu i ugostiteljstvo</derivirana_varijabla>
  </DomainObject.Predmet.ProtustrankaFormated>
  <DomainObject.Predmet.ProtustrankaFormatedOIB>
    <izvorni_sadrzaj>  BOSS BROTHERS j.d.o.o. za trgovinu i ugostiteljstvo, OIB 99810942487</izvorni_sadrzaj>
    <derivirana_varijabla naziv="DomainObject.Predmet.ProtustrankaFormatedOIB_1">  BOSS BROTHERS j.d.o.o. za trgovinu i ugostiteljstvo, OIB 99810942487</derivirana_varijabla>
  </DomainObject.Predmet.ProtustrankaFormatedOIB>
  <DomainObject.Predmet.ProtustrankaFormatedWithAdress>
    <izvorni_sadrzaj> BOSS BROTHERS j.d.o.o. za trgovinu i ugostiteljstvo, Stjepana Radića 123, 22000 Šibenik</izvorni_sadrzaj>
    <derivirana_varijabla naziv="DomainObject.Predmet.ProtustrankaFormatedWithAdress_1"> BOSS BROTHERS j.d.o.o. za trgovinu i ugostiteljstvo, Stjepana Radića 123, 22000 Šibenik</derivirana_varijabla>
  </DomainObject.Predmet.ProtustrankaFormatedWithAdress>
  <DomainObject.Predmet.ProtustrankaFormatedWithAdressOIB>
    <izvorni_sadrzaj> BOSS BROTHERS j.d.o.o. za trgovinu i ugostiteljstvo, OIB 99810942487, Stjepana Radića 123, 22000 Šibenik</izvorni_sadrzaj>
    <derivirana_varijabla naziv="DomainObject.Predmet.ProtustrankaFormatedWithAdressOIB_1"> BOSS BROTHERS j.d.o.o. za trgovinu i ugostiteljstvo, OIB 99810942487, Stjepana Radića 123, 22000 Šibenik</derivirana_varijabla>
  </DomainObject.Predmet.ProtustrankaFormatedWithAdressOIB>
  <DomainObject.Predmet.ProtustrankaWithAdress>
    <izvorni_sadrzaj>BOSS BROTHERS j.d.o.o. za trgovinu i ugostiteljstvo Stjepana Radića 123, 22000 Šibenik</izvorni_sadrzaj>
    <derivirana_varijabla naziv="DomainObject.Predmet.ProtustrankaWithAdress_1">BOSS BROTHERS j.d.o.o. za trgovinu i ugostiteljstvo Stjepana Radića 123, 22000 Šibenik</derivirana_varijabla>
  </DomainObject.Predmet.ProtustrankaWithAdress>
  <DomainObject.Predmet.ProtustrankaWithAdressOIB>
    <izvorni_sadrzaj>BOSS BROTHERS j.d.o.o. za trgovinu i ugostiteljstvo, OIB 99810942487, Stjepana Radića 123, 22000 Šibenik</izvorni_sadrzaj>
    <derivirana_varijabla naziv="DomainObject.Predmet.ProtustrankaWithAdressOIB_1">BOSS BROTHERS j.d.o.o. za trgovinu i ugostiteljstvo, OIB 99810942487, Stjepana Radića 123, 22000 Šibenik</derivirana_varijabla>
  </DomainObject.Predmet.ProtustrankaWithAdressOIB>
  <DomainObject.Predmet.ProtustrankaNazivFormated>
    <izvorni_sadrzaj>BOSS BROTHERS j.d.o.o. za trgovinu i ugostiteljstvo</izvorni_sadrzaj>
    <derivirana_varijabla naziv="DomainObject.Predmet.ProtustrankaNazivFormated_1">BOSS BROTHERS j.d.o.o. za trgovinu i ugostiteljstvo</derivirana_varijabla>
  </DomainObject.Predmet.ProtustrankaNazivFormated>
  <DomainObject.Predmet.ProtustrankaNazivFormatedOIB>
    <izvorni_sadrzaj>BOSS BROTHERS j.d.o.o. za trgovinu i ugostiteljstvo, OIB 99810942487</izvorni_sadrzaj>
    <derivirana_varijabla naziv="DomainObject.Predmet.ProtustrankaNazivFormatedOIB_1">BOSS BROTHERS j.d.o.o. za trgovinu i ugostiteljstvo, OIB 99810942487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L.Marune 1, 22000 Šibenik</izvorni_sadrzaj>
    <derivirana_varijabla naziv="DomainObject.Predmet.StrankaFormatedWithAdress_1"> Financijska agencija-Podružnica Šibenik, Perivoj L.Marune 1, 22000 Šibenik</derivirana_varijabla>
  </DomainObject.Predmet.StrankaFormatedWithAdress>
  <DomainObject.Predmet.StrankaFormatedWithAdressOIB>
    <izvorni_sadrzaj> Financijska agencija-Podružnica Šibenik, OIB 85821130368, Perivoj L.Marune 1, 22000 Šibenik</izvorni_sadrzaj>
    <derivirana_varijabla naziv="DomainObject.Predmet.StrankaFormatedWithAdressOIB_1"> Financijska agencija-Podružnica Šibenik, OIB 85821130368, Perivoj L.Marune 1, 22000 Šibenik</derivirana_varijabla>
  </DomainObject.Predmet.StrankaFormatedWithAdressOIB>
  <DomainObject.Predmet.StrankaWithAdress>
    <izvorni_sadrzaj>Financijska agencija-Podružnica Šibenik Perivoj L.Marune 1,22000 Šibenik</izvorni_sadrzaj>
    <derivirana_varijabla naziv="DomainObject.Predmet.StrankaWithAdress_1">Financijska agencija-Podružnica Šibenik Perivoj L.Marune 1,22000 Šibenik</derivirana_varijabla>
  </DomainObject.Predmet.StrankaWithAdress>
  <DomainObject.Predmet.StrankaWithAdressOIB>
    <izvorni_sadrzaj>Financijska agencija-Podružnica Šibenik, OIB 85821130368, Perivoj L.Marune 1,22000 Šibenik</izvorni_sadrzaj>
    <derivirana_varijabla naziv="DomainObject.Predmet.StrankaWithAdressOIB_1">Financijska agencija-Podružnica Šibenik, OIB 85821130368, Perivoj L.Marune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L.Marune 1, 22000 Šibenik</item>
    </izvorni_sadrzaj>
    <derivirana_varijabla naziv="DomainObject.Predmet.StrankaListFormatedWithAdress_1">
      <item>Financijska agencija-Podružnica Šibenik, Perivoj L.Marune 1, 22000 Šibenik</item>
    </derivirana_varijabla>
  </DomainObject.Predmet.StrankaListFormatedWithAdress>
  <DomainObject.Predmet.StrankaListFormatedWithAdressOIB>
    <izvorni_sadrzaj>
      <item>Financijska agencija-Podružnica Šibenik, OIB 85821130368, Perivoj L.Marune 1, 22000 Šibenik</item>
    </izvorni_sadrzaj>
    <derivirana_varijabla naziv="DomainObject.Predmet.StrankaListFormatedWithAdressOIB_1">
      <item>Financijska agencija-Podružnica Šibenik, OIB 85821130368, Perivoj L.Marune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BOSS BROTHERS j.d.o.o. za trgovinu i ugostiteljstvo</item>
    </izvorni_sadrzaj>
    <derivirana_varijabla naziv="DomainObject.Predmet.ProtuStrankaListFormated_1">
      <item>BOSS BROTHERS j.d.o.o. za trgovinu i ugostiteljstvo</item>
    </derivirana_varijabla>
  </DomainObject.Predmet.ProtuStrankaListFormated>
  <DomainObject.Predmet.ProtuStrankaListFormatedOIB>
    <izvorni_sadrzaj>
      <item>BOSS BROTHERS j.d.o.o. za trgovinu i ugostiteljstvo, OIB 99810942487</item>
    </izvorni_sadrzaj>
    <derivirana_varijabla naziv="DomainObject.Predmet.ProtuStrankaListFormatedOIB_1">
      <item>BOSS BROTHERS j.d.o.o. za trgovinu i ugostiteljstvo, OIB 99810942487</item>
    </derivirana_varijabla>
  </DomainObject.Predmet.ProtuStrankaListFormatedOIB>
  <DomainObject.Predmet.ProtuStrankaListFormatedWithAdress>
    <izvorni_sadrzaj>
      <item>BOSS BROTHERS j.d.o.o. za trgovinu i ugostiteljstvo, Stjepana Radića 123, 22000 Šibenik</item>
    </izvorni_sadrzaj>
    <derivirana_varijabla naziv="DomainObject.Predmet.ProtuStrankaListFormatedWithAdress_1">
      <item>BOSS BROTHERS j.d.o.o. za trgovinu i ugostiteljstvo, Stjepana Radića 123, 22000 Šibenik</item>
    </derivirana_varijabla>
  </DomainObject.Predmet.ProtuStrankaListFormatedWithAdress>
  <DomainObject.Predmet.ProtuStrankaListFormatedWithAdressOIB>
    <izvorni_sadrzaj>
      <item>BOSS BROTHERS j.d.o.o. za trgovinu i ugostiteljstvo, OIB 99810942487, Stjepana Radića 123, 22000 Šibenik</item>
    </izvorni_sadrzaj>
    <derivirana_varijabla naziv="DomainObject.Predmet.ProtuStrankaListFormatedWithAdressOIB_1">
      <item>BOSS BROTHERS j.d.o.o. za trgovinu i ugostiteljstvo, OIB 99810942487, Stjepana Radića 123, 22000 Šibenik</item>
    </derivirana_varijabla>
  </DomainObject.Predmet.ProtuStrankaListFormatedWithAdressOIB>
  <DomainObject.Predmet.ProtuStrankaListNazivFormated>
    <izvorni_sadrzaj>
      <item>BOSS BROTHERS j.d.o.o. za trgovinu i ugostiteljstvo</item>
    </izvorni_sadrzaj>
    <derivirana_varijabla naziv="DomainObject.Predmet.ProtuStrankaListNazivFormated_1">
      <item>BOSS BROTHERS j.d.o.o. za trgovinu i ugostiteljstvo</item>
    </derivirana_varijabla>
  </DomainObject.Predmet.ProtuStrankaListNazivFormated>
  <DomainObject.Predmet.ProtuStrankaListNazivFormatedOIB>
    <izvorni_sadrzaj>
      <item>BOSS BROTHERS j.d.o.o. za trgovinu i ugostiteljstvo, OIB 99810942487</item>
    </izvorni_sadrzaj>
    <derivirana_varijabla naziv="DomainObject.Predmet.ProtuStrankaListNazivFormatedOIB_1">
      <item>BOSS BROTHERS j.d.o.o. za trgovinu i ugostiteljstvo, OIB 99810942487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BOSS BROTHERS j.d.o.o. za trgovinu i ugostiteljstvo</izvorni_sadrzaj>
    <derivirana_varijabla naziv="DomainObject.Predmet.ProtustrankaIDrugi_1">BOSS BROTHERS j.d.o.o. za trgovinu i ugostiteljstvo</derivirana_varijabla>
  </DomainObject.Predmet.ProtustrankaIDrugi>
  <DomainObject.Predmet.StrankaIDrugiAdressOIB>
    <izvorni_sadrzaj>Financijska agencija-Podružnica Šibenik, OIB 85821130368, Perivoj L.Marune 1, 22000 Šibenik</izvorni_sadrzaj>
    <derivirana_varijabla naziv="DomainObject.Predmet.StrankaIDrugiAdressOIB_1">Financijska agencija-Podružnica Šibenik, OIB 85821130368, Perivoj L.Marune 1, 22000 Šibenik</derivirana_varijabla>
  </DomainObject.Predmet.StrankaIDrugiAdressOIB>
  <DomainObject.Predmet.ProtustrankaIDrugiAdressOIB>
    <izvorni_sadrzaj>BOSS BROTHERS j.d.o.o. za trgovinu i ugostiteljstvo, OIB 99810942487, Stjepana Radića 123, 22000 Šibenik</izvorni_sadrzaj>
    <derivirana_varijabla naziv="DomainObject.Predmet.ProtustrankaIDrugiAdressOIB_1">BOSS BROTHERS j.d.o.o. za trgovinu i ugostiteljstvo, OIB 99810942487, Stjepana Radića 123,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BOSS BROTHERS j.d.o.o. za trgovinu i ugostiteljstvo</item>
    </izvorni_sadrzaj>
    <derivirana_varijabla naziv="DomainObject.Predmet.SudioniciListNaziv_1">
      <item>Financijska agencija-Podružnica Šibenik</item>
      <item>BOSS BROTHERS j.d.o.o. za trgovinu i ugostiteljstvo</item>
    </derivirana_varijabla>
  </DomainObject.Predmet.SudioniciListNaziv>
  <DomainObject.Predmet.SudioniciListAdressOIB>
    <izvorni_sadrzaj>
      <item>Financijska agencija-Podružnica Šibenik, OIB 85821130368, Perivoj L.Marune 1,22000 Šibenik</item>
      <item>BOSS BROTHERS j.d.o.o. za trgovinu i ugostiteljstvo, OIB 99810942487, Stjepana Radića 123,22000 Šibenik</item>
    </izvorni_sadrzaj>
    <derivirana_varijabla naziv="DomainObject.Predmet.SudioniciListAdressOIB_1">
      <item>Financijska agencija-Podružnica Šibenik, OIB 85821130368, Perivoj L.Marune 1,22000 Šibenik</item>
      <item>BOSS BROTHERS j.d.o.o. za trgovinu i ugostiteljstvo, OIB 99810942487, Stjepana Radića 123,22000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99810942487</item>
    </izvorni_sadrzaj>
    <derivirana_varijabla naziv="DomainObject.Predmet.SudioniciListNazivOIB_1">
      <item>, OIB 85821130368</item>
      <item>, OIB 99810942487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St-288/2018-6</izvorni_sadrzaj>
    <derivirana_varijabla naziv="DomainObject.PredzadnjaOdlukaIzPredmeta.Oznaka_1">St-288/2018-6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2961</properties:Characters>
  <properties:Lines>80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2018-11-09T07:43:00Z</dcterms:created>
  <dc:creator>Anamarija Kovačić Milković</dc:creator>
  <cp:lastModifiedBy>Anamarija Kovačić Milković</cp:lastModifiedBy>
  <cp:lastPrinted>2018-11-15T10:20:00Z</cp:lastPrinted>
  <dcterms:modified xmlns:xsi="http://www.w3.org/2001/XMLSchema-instance" xsi:type="dcterms:W3CDTF">2018-11-15T10:23:00Z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(6-St-288-18-otvaranje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