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05125" w14:paraId="f905125" w:rsidRDefault="00A27295" w:rsidP="00A27295" w:rsidR="00A2729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68153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681535" w:rsidR="00451DD6" w:rsidRPr="00681535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857D02" w:rsidP="00CE3347" w:rsidR="00CE3347">
      <w:pPr>
        <w:jc w:val="both"/>
      </w:pPr>
      <w:r>
        <w:tab/>
      </w:r>
      <w:r w:rsidR="00266D0E">
        <w:t xml:space="preserve">Trgovački sud u Osijeku, po stečajnoj sutkinji Jadranki Pajur Vranješ, </w:t>
      </w:r>
      <w:r w:rsidR="00266D0E" w:rsidRPr="00EC103F">
        <w:t xml:space="preserve">u stečajnom </w:t>
      </w:r>
      <w:r w:rsidR="00266D0E">
        <w:t>postupku nad dužnikom: UDOVIČIĆ AUTO d.o.o. Vidrenjak, Kolodvorska 3 1, OIB: 84511257050, MBS: 080003471</w:t>
      </w:r>
      <w:r w:rsidR="00CE3347">
        <w:t xml:space="preserve">, </w:t>
      </w:r>
      <w:r w:rsidR="002D5934">
        <w:t>1</w:t>
      </w:r>
      <w:r w:rsidR="00266D0E">
        <w:t>2</w:t>
      </w:r>
      <w:r w:rsidR="00CE3347">
        <w:t>. rujna 2018.</w:t>
      </w:r>
    </w:p>
    <w:p w:rsidRDefault="00275CD8" w:rsidP="00CE3347" w:rsidR="00275CD8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366021" w:rsidRPr="00681535">
      <w:pPr>
        <w:pStyle w:val="Tijeloteksta"/>
      </w:pPr>
      <w:r>
        <w:tab/>
      </w:r>
    </w:p>
    <w:p w:rsidRDefault="009B61F0" w:rsidP="002B1F0D" w:rsidR="002B1F0D">
      <w:pPr>
        <w:pStyle w:val="Odlomakpopisa"/>
        <w:numPr>
          <w:ilvl w:val="0"/>
          <w:numId w:val="7"/>
        </w:numPr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2B1F0D">
        <w:t xml:space="preserve">                </w:t>
      </w:r>
      <w:r>
        <w:t xml:space="preserve">nad dužnikom </w:t>
      </w:r>
      <w:r w:rsidR="00266D0E">
        <w:t xml:space="preserve">UDOVIČIĆ AUTO d.o.o. Vidrenjak, Kolodvorska 3 1, OIB: 84511257050, MBS: 080003471 </w:t>
      </w:r>
      <w:r w:rsidR="0020385B" w:rsidRPr="0020385B">
        <w:t>da</w:t>
      </w:r>
      <w:r w:rsidR="0020385B" w:rsidRPr="002B1F0D">
        <w:rPr>
          <w:b/>
        </w:rPr>
        <w:t xml:space="preserve">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8F0EF6">
        <w:t>272-</w:t>
      </w:r>
      <w:r w:rsidR="00E3129D">
        <w:t>6</w:t>
      </w:r>
      <w:r w:rsidR="00266D0E">
        <w:t>47</w:t>
      </w:r>
      <w:r w:rsidR="00275CD8" w:rsidRPr="008F0EF6">
        <w:t>-18</w:t>
      </w:r>
      <w:r w:rsidR="0051183E" w:rsidRPr="002B1F0D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266D0E">
        <w:t>16.497,50</w:t>
      </w:r>
      <w:r w:rsidRPr="008F0EF6">
        <w:t xml:space="preserve"> kn</w:t>
      </w:r>
      <w:r w:rsidR="00503C1F">
        <w:t xml:space="preserve"> na ime predujma za pokriće troškova kako prethodnog tako i otvorenog stečajnog postupka</w:t>
      </w:r>
      <w:r w:rsidR="00991BDF">
        <w:t>, te da u istom roku</w:t>
      </w:r>
      <w:r w:rsidR="002B1F0D">
        <w:t xml:space="preserve"> potvrdu o uplati dostave u sudski spis.</w:t>
      </w:r>
    </w:p>
    <w:p w:rsidRDefault="002B1F0D" w:rsidP="002B1F0D" w:rsidR="002B1F0D">
      <w:pPr>
        <w:pStyle w:val="Odlomakpopisa"/>
        <w:ind w:left="70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pStyle w:val="Odlomakpopisa"/>
        <w:numPr>
          <w:ilvl w:val="0"/>
          <w:numId w:val="7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2B1F0D" w:rsidP="002B1F0D" w:rsidR="002B1F0D">
      <w:pPr>
        <w:ind w:left="1845"/>
        <w:jc w:val="both"/>
      </w:pPr>
    </w:p>
    <w:p w:rsidRDefault="002B1F0D" w:rsidP="002B1F0D" w:rsidR="002B1F0D">
      <w:pPr>
        <w:numPr>
          <w:ilvl w:val="0"/>
          <w:numId w:val="7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9B61F0" w:rsidP="009B61F0" w:rsidR="009B61F0">
      <w:pPr>
        <w:jc w:val="both"/>
      </w:pPr>
    </w:p>
    <w:p w:rsidRDefault="003979D5" w:rsidP="009B61F0" w:rsidR="003979D5">
      <w:pPr>
        <w:jc w:val="both"/>
      </w:pPr>
    </w:p>
    <w:p w:rsidRDefault="009B61F0" w:rsidP="00FD3ED7" w:rsidR="009B61F0" w:rsidRPr="00561661">
      <w:pPr>
        <w:jc w:val="center"/>
      </w:pPr>
      <w:r w:rsidRPr="00561661">
        <w:t>Obrazloženje</w:t>
      </w:r>
    </w:p>
    <w:p w:rsidRDefault="00FD3ED7" w:rsidP="00FD3ED7" w:rsidR="00FD3ED7">
      <w:pPr>
        <w:jc w:val="center"/>
        <w:rPr>
          <w:b/>
        </w:rPr>
      </w:pPr>
    </w:p>
    <w:p w:rsidRDefault="002B1C3B" w:rsidP="00FD3ED7" w:rsidR="002B1C3B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2B1C3B">
        <w:t xml:space="preserve">FINA RC </w:t>
      </w:r>
      <w:r w:rsidR="00B138F7">
        <w:t>Zagreb</w:t>
      </w:r>
      <w:r w:rsidRPr="00DD2365">
        <w:t>,</w:t>
      </w:r>
      <w:r w:rsidR="00015125">
        <w:t xml:space="preserve"> </w:t>
      </w:r>
      <w:r w:rsidRPr="00DD2365">
        <w:t>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932035">
        <w:t>1</w:t>
      </w:r>
      <w:r w:rsidR="00266D0E">
        <w:t>7</w:t>
      </w:r>
      <w:r w:rsidR="00932035">
        <w:t>. srpnja</w:t>
      </w:r>
      <w:r w:rsidR="00B138F7">
        <w:t xml:space="preserve"> 2017. </w:t>
      </w:r>
      <w:r w:rsidRPr="00DD2365">
        <w:t xml:space="preserve"> prijedlog za </w:t>
      </w:r>
      <w:r w:rsidR="0020385B">
        <w:t xml:space="preserve">pokretanje </w:t>
      </w:r>
      <w:r w:rsidRPr="00DD2365">
        <w:t xml:space="preserve">stečajnog postupka nad dužnikom </w:t>
      </w:r>
      <w:r w:rsidR="00266D0E">
        <w:t>UDOVIČIĆ AUTO d.o.o. Vidrenjak, Kolodvorska 3 1, OIB: 84511257050, MBS: 080003471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362A3F" w:rsidP="00503C1F" w:rsidR="00362A3F">
      <w:pPr>
        <w:ind w:firstLine="720"/>
        <w:jc w:val="both"/>
      </w:pPr>
    </w:p>
    <w:p w:rsidRDefault="00C43FA3" w:rsidP="00503C1F" w:rsidR="00C43FA3">
      <w:pPr>
        <w:ind w:firstLine="720"/>
        <w:jc w:val="both"/>
      </w:pPr>
      <w:r>
        <w:t>Sukladno Izvješću privremen</w:t>
      </w:r>
      <w:r w:rsidR="004D16E2">
        <w:t>e</w:t>
      </w:r>
      <w:r>
        <w:t xml:space="preserve"> stečajn</w:t>
      </w:r>
      <w:r w:rsidR="004D16E2">
        <w:t>e</w:t>
      </w:r>
      <w:r>
        <w:t xml:space="preserve"> upravitelj</w:t>
      </w:r>
      <w:r w:rsidR="004D16E2">
        <w:t>ice određene</w:t>
      </w:r>
      <w:r>
        <w:t xml:space="preserve"> rješenjem ovog suda </w:t>
      </w:r>
      <w:r w:rsidR="00E21BBC">
        <w:t xml:space="preserve">broj </w:t>
      </w:r>
      <w:r w:rsidR="00392E95">
        <w:t>9</w:t>
      </w:r>
      <w:r w:rsidR="00E21BBC">
        <w:t xml:space="preserve"> St-</w:t>
      </w:r>
      <w:r w:rsidR="000537DA">
        <w:t>6</w:t>
      </w:r>
      <w:r w:rsidR="004D16E2">
        <w:t>47</w:t>
      </w:r>
      <w:r w:rsidR="008B02F8">
        <w:t>/18-</w:t>
      </w:r>
      <w:r w:rsidR="00961BCF">
        <w:t>2</w:t>
      </w:r>
      <w:r w:rsidR="0036023B">
        <w:t xml:space="preserve"> od </w:t>
      </w:r>
      <w:r w:rsidR="00961BCF">
        <w:t>2</w:t>
      </w:r>
      <w:r w:rsidR="00392E95">
        <w:t>. srpnja 2018.</w:t>
      </w:r>
      <w:r>
        <w:t xml:space="preserve">, koje je </w:t>
      </w:r>
      <w:r w:rsidR="00087609">
        <w:t xml:space="preserve">objavljeno na e-oglasnoj ploči suda i kojeg je </w:t>
      </w:r>
      <w:r>
        <w:t>usmeno i</w:t>
      </w:r>
      <w:r w:rsidR="004D16E2">
        <w:t>znijela</w:t>
      </w:r>
      <w:r>
        <w:t xml:space="preserve"> na ročištu održanom </w:t>
      </w:r>
      <w:r w:rsidR="00932035">
        <w:t>5</w:t>
      </w:r>
      <w:r w:rsidR="00087609">
        <w:t>. rujna 2018.</w:t>
      </w:r>
      <w:r>
        <w:t xml:space="preserve">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961BCF">
        <w:t>10.000,00</w:t>
      </w:r>
      <w:r w:rsidR="00293E3F" w:rsidRPr="00392E95">
        <w:t xml:space="preserve"> kn</w:t>
      </w:r>
      <w:r w:rsidR="00293E3F">
        <w:t xml:space="preserve"> </w:t>
      </w:r>
      <w:r w:rsidR="00561661">
        <w:t xml:space="preserve">a kako je to navedeno u točki 1. ovog </w:t>
      </w:r>
      <w:r w:rsidR="00406F14">
        <w:t>r</w:t>
      </w:r>
      <w:r w:rsidR="00561661">
        <w:t>ješenja</w:t>
      </w:r>
      <w:r w:rsidR="00961BCF">
        <w:t>.</w:t>
      </w:r>
    </w:p>
    <w:p w:rsidRDefault="00961BCF" w:rsidP="00681535" w:rsidR="00961BCF">
      <w:pPr>
        <w:ind w:firstLine="720"/>
        <w:jc w:val="both"/>
      </w:pPr>
    </w:p>
    <w:p w:rsidRDefault="00C43FA3" w:rsidP="00681535" w:rsidR="00CE19FA">
      <w:pPr>
        <w:ind w:firstLine="720"/>
        <w:jc w:val="both"/>
      </w:pPr>
      <w:r>
        <w:t>Sukladno članku 132 st. 1. i 2.  Stečajnog zakona riješeno je  u izreci.</w:t>
      </w:r>
    </w:p>
    <w:p w:rsidRDefault="00324808" w:rsidP="00681535" w:rsidR="00324808">
      <w:pPr>
        <w:ind w:firstLine="720"/>
        <w:jc w:val="both"/>
      </w:pPr>
    </w:p>
    <w:p w:rsidRDefault="00EC52D1" w:rsidP="00362A3F" w:rsidR="007242C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362A3F">
        <w:t xml:space="preserve">Osijek, </w:t>
      </w:r>
      <w:r w:rsidR="00961BCF">
        <w:t>1</w:t>
      </w:r>
      <w:r w:rsidR="004D16E2">
        <w:t>2</w:t>
      </w:r>
      <w:r w:rsidR="00362A3F">
        <w:t>. rujna 2018.</w:t>
      </w:r>
    </w:p>
    <w:p w:rsidRDefault="007242CD" w:rsidP="004B741D" w:rsidR="007242CD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392E95" w:rsidP="004B741D" w:rsidR="004B741D">
      <w:pPr>
        <w:pStyle w:val="Tijeloteksta"/>
        <w:jc w:val="left"/>
      </w:pPr>
      <w:r>
        <w:t>Zapisničar</w:t>
      </w:r>
      <w:r w:rsidR="004B741D">
        <w:tab/>
      </w:r>
      <w:r w:rsidR="004B741D">
        <w:tab/>
      </w:r>
      <w:r w:rsidR="00960C63">
        <w:t xml:space="preserve">                                                </w:t>
      </w:r>
      <w:r>
        <w:t xml:space="preserve">         </w:t>
      </w:r>
      <w:r w:rsidR="005D6E10">
        <w:t>STEČAJNA SUTKINJA</w:t>
      </w:r>
    </w:p>
    <w:p w:rsidRDefault="00392E95" w:rsidP="004B741D" w:rsidR="004B741D">
      <w:pPr>
        <w:pStyle w:val="Tijeloteksta"/>
        <w:jc w:val="left"/>
      </w:pPr>
      <w:r>
        <w:t>Zvjezdana Kovačić</w:t>
      </w:r>
      <w:r w:rsidR="004B741D">
        <w:tab/>
      </w:r>
      <w:r w:rsidR="004B741D">
        <w:tab/>
      </w:r>
      <w:r w:rsidR="004B741D"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>
        <w:t>Jadranka Pajur Vranješ</w:t>
      </w:r>
    </w:p>
    <w:p w:rsidRDefault="00857D02" w:rsidP="004B741D" w:rsidR="00857D02">
      <w:pPr>
        <w:pStyle w:val="Tijeloteksta"/>
        <w:jc w:val="left"/>
      </w:pPr>
    </w:p>
    <w:p w:rsidRDefault="004C7069" w:rsidP="004B741D" w:rsidR="004C7069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D16A9E" w:rsidR="00366021">
      <w:pPr>
        <w:pStyle w:val="Tijeloteksta"/>
        <w:jc w:val="left"/>
      </w:pPr>
      <w:r>
        <w:t>DNA</w:t>
      </w:r>
    </w:p>
    <w:p w:rsidRDefault="00F81165" w:rsidP="00470B34" w:rsidR="007755B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8B02F8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8547C5">
        <w:t>2</w:t>
      </w:r>
      <w:r w:rsidR="004D16E2">
        <w:t>6</w:t>
      </w:r>
      <w:r w:rsidR="008547C5">
        <w:t>/9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1B32" w:rsidR="00FA1B32">
      <w:r>
        <w:separator/>
      </w:r>
    </w:p>
  </w:endnote>
  <w:endnote w:id="0" w:type="continuationSeparator">
    <w:p w:rsidRDefault="00FA1B32" w:rsidR="00FA1B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1B32" w:rsidR="00FA1B32">
      <w:r>
        <w:separator/>
      </w:r>
    </w:p>
  </w:footnote>
  <w:footnote w:id="0" w:type="continuationSeparator">
    <w:p w:rsidRDefault="00FA1B32" w:rsidR="00FA1B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1B32">
      <w:rPr>
        <w:noProof/>
      </w:rPr>
      <w:t>1</w:t>
    </w:r>
    <w:r>
      <w:fldChar w:fldCharType="end"/>
    </w:r>
  </w:p>
  <w:p w:rsidRDefault="00C65F73" w:rsidP="00C65F73" w:rsidR="00C65F73">
    <w:pPr>
      <w:jc w:val="right"/>
    </w:pPr>
    <w:r>
      <w:t xml:space="preserve">Broj: </w:t>
    </w:r>
    <w:r w:rsidR="00ED4320">
      <w:t>9</w:t>
    </w:r>
    <w:r>
      <w:t xml:space="preserve"> St-</w:t>
    </w:r>
    <w:r w:rsidR="001C18D0">
      <w:t>647/18-6</w:t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7DA"/>
    <w:rsid w:val="0005396D"/>
    <w:rsid w:val="0006404D"/>
    <w:rsid w:val="00064F47"/>
    <w:rsid w:val="00073DB9"/>
    <w:rsid w:val="00082D7E"/>
    <w:rsid w:val="00086232"/>
    <w:rsid w:val="00087609"/>
    <w:rsid w:val="000878DB"/>
    <w:rsid w:val="000C20F1"/>
    <w:rsid w:val="000C72EB"/>
    <w:rsid w:val="000C7F37"/>
    <w:rsid w:val="000E414B"/>
    <w:rsid w:val="000F22FF"/>
    <w:rsid w:val="000F55F6"/>
    <w:rsid w:val="0010100F"/>
    <w:rsid w:val="001448A0"/>
    <w:rsid w:val="0016016C"/>
    <w:rsid w:val="00160320"/>
    <w:rsid w:val="00163019"/>
    <w:rsid w:val="001635ED"/>
    <w:rsid w:val="001742E1"/>
    <w:rsid w:val="00186821"/>
    <w:rsid w:val="0019752C"/>
    <w:rsid w:val="001A0170"/>
    <w:rsid w:val="001A6201"/>
    <w:rsid w:val="001C18D0"/>
    <w:rsid w:val="001D26EF"/>
    <w:rsid w:val="001E75FC"/>
    <w:rsid w:val="0020385B"/>
    <w:rsid w:val="002142C7"/>
    <w:rsid w:val="0021564C"/>
    <w:rsid w:val="00217878"/>
    <w:rsid w:val="00223C8E"/>
    <w:rsid w:val="00234949"/>
    <w:rsid w:val="00252C63"/>
    <w:rsid w:val="00255E1A"/>
    <w:rsid w:val="00266D0E"/>
    <w:rsid w:val="00275CD8"/>
    <w:rsid w:val="00291B9C"/>
    <w:rsid w:val="00293E3F"/>
    <w:rsid w:val="00296A69"/>
    <w:rsid w:val="002B1C3B"/>
    <w:rsid w:val="002B1F0D"/>
    <w:rsid w:val="002B2C69"/>
    <w:rsid w:val="002D5934"/>
    <w:rsid w:val="002E20BE"/>
    <w:rsid w:val="002E4FA2"/>
    <w:rsid w:val="002F74B9"/>
    <w:rsid w:val="00301AF4"/>
    <w:rsid w:val="00313F98"/>
    <w:rsid w:val="00321631"/>
    <w:rsid w:val="003235CD"/>
    <w:rsid w:val="00324808"/>
    <w:rsid w:val="003258FC"/>
    <w:rsid w:val="00325955"/>
    <w:rsid w:val="00327B99"/>
    <w:rsid w:val="00341886"/>
    <w:rsid w:val="0036023B"/>
    <w:rsid w:val="00362A3F"/>
    <w:rsid w:val="00366021"/>
    <w:rsid w:val="00377083"/>
    <w:rsid w:val="003914D4"/>
    <w:rsid w:val="00392E95"/>
    <w:rsid w:val="003979D5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06F14"/>
    <w:rsid w:val="004105B6"/>
    <w:rsid w:val="004113B6"/>
    <w:rsid w:val="00451DD6"/>
    <w:rsid w:val="00453C1E"/>
    <w:rsid w:val="00470B34"/>
    <w:rsid w:val="004806AD"/>
    <w:rsid w:val="00490F82"/>
    <w:rsid w:val="00497410"/>
    <w:rsid w:val="004B741D"/>
    <w:rsid w:val="004B7FA0"/>
    <w:rsid w:val="004C30EF"/>
    <w:rsid w:val="004C420D"/>
    <w:rsid w:val="004C7069"/>
    <w:rsid w:val="004D16E2"/>
    <w:rsid w:val="004E5065"/>
    <w:rsid w:val="004F70C4"/>
    <w:rsid w:val="00500BBD"/>
    <w:rsid w:val="00502F33"/>
    <w:rsid w:val="00503C1F"/>
    <w:rsid w:val="0051183E"/>
    <w:rsid w:val="00512D34"/>
    <w:rsid w:val="00521F89"/>
    <w:rsid w:val="0055624C"/>
    <w:rsid w:val="00561661"/>
    <w:rsid w:val="00570B0B"/>
    <w:rsid w:val="00580AE3"/>
    <w:rsid w:val="005917F2"/>
    <w:rsid w:val="005B403D"/>
    <w:rsid w:val="005B736F"/>
    <w:rsid w:val="005D2412"/>
    <w:rsid w:val="005D2989"/>
    <w:rsid w:val="005D6E10"/>
    <w:rsid w:val="005F4FFE"/>
    <w:rsid w:val="005F5788"/>
    <w:rsid w:val="00607E75"/>
    <w:rsid w:val="006139EC"/>
    <w:rsid w:val="006215D8"/>
    <w:rsid w:val="006235FB"/>
    <w:rsid w:val="00626EC3"/>
    <w:rsid w:val="0064434C"/>
    <w:rsid w:val="00681535"/>
    <w:rsid w:val="00682573"/>
    <w:rsid w:val="006826C2"/>
    <w:rsid w:val="006837ED"/>
    <w:rsid w:val="006921C9"/>
    <w:rsid w:val="006921D8"/>
    <w:rsid w:val="00693611"/>
    <w:rsid w:val="006A2408"/>
    <w:rsid w:val="006A56C2"/>
    <w:rsid w:val="006C2A8F"/>
    <w:rsid w:val="006C541C"/>
    <w:rsid w:val="006E44FD"/>
    <w:rsid w:val="006E6779"/>
    <w:rsid w:val="00702B01"/>
    <w:rsid w:val="00716850"/>
    <w:rsid w:val="007242CD"/>
    <w:rsid w:val="00725641"/>
    <w:rsid w:val="00732E0E"/>
    <w:rsid w:val="007400A8"/>
    <w:rsid w:val="007469BF"/>
    <w:rsid w:val="0074711B"/>
    <w:rsid w:val="00764F4E"/>
    <w:rsid w:val="00770E51"/>
    <w:rsid w:val="007747C5"/>
    <w:rsid w:val="007755B6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666F"/>
    <w:rsid w:val="008267B8"/>
    <w:rsid w:val="00845777"/>
    <w:rsid w:val="0084757E"/>
    <w:rsid w:val="008547C5"/>
    <w:rsid w:val="008559D4"/>
    <w:rsid w:val="00857D02"/>
    <w:rsid w:val="008737C5"/>
    <w:rsid w:val="008763AA"/>
    <w:rsid w:val="0088689D"/>
    <w:rsid w:val="00886EBE"/>
    <w:rsid w:val="008A0787"/>
    <w:rsid w:val="008B02F8"/>
    <w:rsid w:val="008D069C"/>
    <w:rsid w:val="008E4C6C"/>
    <w:rsid w:val="008F0EF6"/>
    <w:rsid w:val="008F4788"/>
    <w:rsid w:val="008F74F9"/>
    <w:rsid w:val="009001D6"/>
    <w:rsid w:val="00914337"/>
    <w:rsid w:val="00930258"/>
    <w:rsid w:val="00932035"/>
    <w:rsid w:val="0093450C"/>
    <w:rsid w:val="00935547"/>
    <w:rsid w:val="00953C0B"/>
    <w:rsid w:val="00960C63"/>
    <w:rsid w:val="00961BCF"/>
    <w:rsid w:val="00961D63"/>
    <w:rsid w:val="00963406"/>
    <w:rsid w:val="009650C6"/>
    <w:rsid w:val="00972281"/>
    <w:rsid w:val="009807E2"/>
    <w:rsid w:val="00991BDF"/>
    <w:rsid w:val="00994095"/>
    <w:rsid w:val="009B4D62"/>
    <w:rsid w:val="009B61F0"/>
    <w:rsid w:val="009C13EB"/>
    <w:rsid w:val="009D0A83"/>
    <w:rsid w:val="009D695B"/>
    <w:rsid w:val="00A025E8"/>
    <w:rsid w:val="00A07AC6"/>
    <w:rsid w:val="00A14779"/>
    <w:rsid w:val="00A27295"/>
    <w:rsid w:val="00A310E9"/>
    <w:rsid w:val="00A32E30"/>
    <w:rsid w:val="00A402F9"/>
    <w:rsid w:val="00A45AC5"/>
    <w:rsid w:val="00A508EB"/>
    <w:rsid w:val="00A57A0B"/>
    <w:rsid w:val="00A60716"/>
    <w:rsid w:val="00A81489"/>
    <w:rsid w:val="00A91ED3"/>
    <w:rsid w:val="00AA791A"/>
    <w:rsid w:val="00AB37DA"/>
    <w:rsid w:val="00AB56F9"/>
    <w:rsid w:val="00AD24AA"/>
    <w:rsid w:val="00AD4A65"/>
    <w:rsid w:val="00B11D59"/>
    <w:rsid w:val="00B138F7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3EB"/>
    <w:rsid w:val="00C3548B"/>
    <w:rsid w:val="00C43FA3"/>
    <w:rsid w:val="00C65F73"/>
    <w:rsid w:val="00C7086C"/>
    <w:rsid w:val="00C74FFE"/>
    <w:rsid w:val="00C9197B"/>
    <w:rsid w:val="00CA5EA9"/>
    <w:rsid w:val="00CB09AA"/>
    <w:rsid w:val="00CB0F92"/>
    <w:rsid w:val="00CB4D27"/>
    <w:rsid w:val="00CD5342"/>
    <w:rsid w:val="00CE19FA"/>
    <w:rsid w:val="00CE3347"/>
    <w:rsid w:val="00CF4431"/>
    <w:rsid w:val="00D16A9E"/>
    <w:rsid w:val="00D178DC"/>
    <w:rsid w:val="00D217E4"/>
    <w:rsid w:val="00D43D85"/>
    <w:rsid w:val="00D575E6"/>
    <w:rsid w:val="00D64559"/>
    <w:rsid w:val="00D76383"/>
    <w:rsid w:val="00D7740E"/>
    <w:rsid w:val="00D85A5F"/>
    <w:rsid w:val="00D86163"/>
    <w:rsid w:val="00D8775F"/>
    <w:rsid w:val="00D913A9"/>
    <w:rsid w:val="00D920FA"/>
    <w:rsid w:val="00D9732A"/>
    <w:rsid w:val="00DA6518"/>
    <w:rsid w:val="00DA778E"/>
    <w:rsid w:val="00DB00E4"/>
    <w:rsid w:val="00DB33CA"/>
    <w:rsid w:val="00DB37C5"/>
    <w:rsid w:val="00DC7BF5"/>
    <w:rsid w:val="00DD2365"/>
    <w:rsid w:val="00DD6D10"/>
    <w:rsid w:val="00DE3087"/>
    <w:rsid w:val="00DE58F9"/>
    <w:rsid w:val="00E1051C"/>
    <w:rsid w:val="00E1321F"/>
    <w:rsid w:val="00E21BBC"/>
    <w:rsid w:val="00E3129D"/>
    <w:rsid w:val="00E33E37"/>
    <w:rsid w:val="00E430E2"/>
    <w:rsid w:val="00E55AA4"/>
    <w:rsid w:val="00E73CF8"/>
    <w:rsid w:val="00E7664D"/>
    <w:rsid w:val="00E76E22"/>
    <w:rsid w:val="00E91BC9"/>
    <w:rsid w:val="00E977C6"/>
    <w:rsid w:val="00EB3D75"/>
    <w:rsid w:val="00EC52D1"/>
    <w:rsid w:val="00ED0232"/>
    <w:rsid w:val="00ED3737"/>
    <w:rsid w:val="00ED4320"/>
    <w:rsid w:val="00EF0F55"/>
    <w:rsid w:val="00EF44F4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1B32"/>
    <w:rsid w:val="00FA7686"/>
    <w:rsid w:val="00FD24EF"/>
    <w:rsid w:val="00FD3ED7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64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E7664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7664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664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664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664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E7664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7664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664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664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620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9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88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191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368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140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283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38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216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803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485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5920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323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348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8699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6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647</izvorni_sadrzaj>
    <derivirana_varijabla naziv="DomainObject.Predmet.Broj_1">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St-647/2018</izvorni_sadrzaj>
    <derivirana_varijabla naziv="DomainObject.Predmet.OznakaBroj_1">St-647/2018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UDOVIČIĆ AUTO d.o.o.</izvorni_sadrzaj>
    <derivirana_varijabla naziv="DomainObject.Predmet.ProtustrankaFormated_1">  UDOVIČIĆ AUTO d.o.o.</derivirana_varijabla>
  </DomainObject.Predmet.ProtustrankaFormated>
  <DomainObject.Predmet.ProtustrankaFormatedOIB>
    <izvorni_sadrzaj>  UDOVIČIĆ AUTO d.o.o., OIB 84511257050</izvorni_sadrzaj>
    <derivirana_varijabla naziv="DomainObject.Predmet.ProtustrankaFormatedOIB_1">  UDOVIČIĆ AUTO d.o.o., OIB 84511257050</derivirana_varijabla>
  </DomainObject.Predmet.ProtustrankaFormatedOIB>
  <DomainObject.Predmet.ProtustrankaFormatedWithAdress>
    <izvorni_sadrzaj> UDOVIČIĆ AUTO d.o.o., Kolodvorska 31, 44317 Vidrenjak</izvorni_sadrzaj>
    <derivirana_varijabla naziv="DomainObject.Predmet.ProtustrankaFormatedWithAdress_1"> UDOVIČIĆ AUTO d.o.o., Kolodvorska 31, 44317 Vidrenjak</derivirana_varijabla>
  </DomainObject.Predmet.ProtustrankaFormatedWithAdress>
  <DomainObject.Predmet.ProtustrankaFormatedWithAdressOIB>
    <izvorni_sadrzaj> UDOVIČIĆ AUTO d.o.o., OIB 84511257050, Kolodvorska 31, 44317 Vidrenjak</izvorni_sadrzaj>
    <derivirana_varijabla naziv="DomainObject.Predmet.ProtustrankaFormatedWithAdressOIB_1"> UDOVIČIĆ AUTO d.o.o., OIB 84511257050, Kolodvorska 31, 44317 Vidrenjak</derivirana_varijabla>
  </DomainObject.Predmet.ProtustrankaFormatedWithAdressOIB>
  <DomainObject.Predmet.ProtustrankaWithAdress>
    <izvorni_sadrzaj>UDOVIČIĆ AUTO d.o.o. Kolodvorska 31, 44317 Vidrenjak</izvorni_sadrzaj>
    <derivirana_varijabla naziv="DomainObject.Predmet.ProtustrankaWithAdress_1">UDOVIČIĆ AUTO d.o.o. Kolodvorska 31, 44317 Vidrenjak</derivirana_varijabla>
  </DomainObject.Predmet.ProtustrankaWithAdress>
  <DomainObject.Predmet.ProtustrankaWithAdressOIB>
    <izvorni_sadrzaj>UDOVIČIĆ AUTO d.o.o., OIB 84511257050, Kolodvorska 31, 44317 Vidrenjak</izvorni_sadrzaj>
    <derivirana_varijabla naziv="DomainObject.Predmet.ProtustrankaWithAdressOIB_1">UDOVIČIĆ AUTO d.o.o., OIB 84511257050, Kolodvorska 31, 44317 Vidrenjak</derivirana_varijabla>
  </DomainObject.Predmet.ProtustrankaWithAdressOIB>
  <DomainObject.Predmet.ProtustrankaNazivFormated>
    <izvorni_sadrzaj>UDOVIČIĆ AUTO d.o.o.</izvorni_sadrzaj>
    <derivirana_varijabla naziv="DomainObject.Predmet.ProtustrankaNazivFormated_1">UDOVIČIĆ AUTO d.o.o.</derivirana_varijabla>
  </DomainObject.Predmet.ProtustrankaNazivFormated>
  <DomainObject.Predmet.ProtustrankaNazivFormatedOIB>
    <izvorni_sadrzaj>UDOVIČIĆ AUTO d.o.o., OIB 84511257050</izvorni_sadrzaj>
    <derivirana_varijabla naziv="DomainObject.Predmet.ProtustrankaNazivFormatedOIB_1">UDOVIČIĆ AUTO d.o.o., OIB 84511257050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UDOVIČIĆ AUTO d.o.o.</item>
    </izvorni_sadrzaj>
    <derivirana_varijabla naziv="DomainObject.Predmet.ProtuStrankaListFormated_1">
      <item>UDOVIČIĆ AUTO d.o.o.</item>
    </derivirana_varijabla>
  </DomainObject.Predmet.ProtuStrankaListFormated>
  <DomainObject.Predmet.ProtuStrankaListFormatedOIB>
    <izvorni_sadrzaj>
      <item>UDOVIČIĆ AUTO d.o.o., OIB 84511257050</item>
    </izvorni_sadrzaj>
    <derivirana_varijabla naziv="DomainObject.Predmet.ProtuStrankaListFormatedOIB_1">
      <item>UDOVIČIĆ AUTO d.o.o., OIB 84511257050</item>
    </derivirana_varijabla>
  </DomainObject.Predmet.ProtuStrankaListFormatedOIB>
  <DomainObject.Predmet.ProtuStrankaListFormatedWithAdress>
    <izvorni_sadrzaj>
      <item>UDOVIČIĆ AUTO d.o.o., Kolodvorska 31, 44317 Vidrenjak</item>
    </izvorni_sadrzaj>
    <derivirana_varijabla naziv="DomainObject.Predmet.ProtuStrankaListFormatedWithAdress_1">
      <item>UDOVIČIĆ AUTO d.o.o., Kolodvorska 31, 44317 Vidrenjak</item>
    </derivirana_varijabla>
  </DomainObject.Predmet.ProtuStrankaListFormatedWithAdress>
  <DomainObject.Predmet.ProtuStrankaListFormatedWithAdressOIB>
    <izvorni_sadrzaj>
      <item>UDOVIČIĆ AUTO d.o.o., OIB 84511257050, Kolodvorska 31, 44317 Vidrenjak</item>
    </izvorni_sadrzaj>
    <derivirana_varijabla naziv="DomainObject.Predmet.ProtuStrankaListFormatedWithAdressOIB_1">
      <item>UDOVIČIĆ AUTO d.o.o., OIB 84511257050, Kolodvorska 31, 44317 Vidrenjak</item>
    </derivirana_varijabla>
  </DomainObject.Predmet.ProtuStrankaListFormatedWithAdressOIB>
  <DomainObject.Predmet.ProtuStrankaListNazivFormated>
    <izvorni_sadrzaj>
      <item>UDOVIČIĆ AUTO d.o.o.</item>
    </izvorni_sadrzaj>
    <derivirana_varijabla naziv="DomainObject.Predmet.ProtuStrankaListNazivFormated_1">
      <item>UDOVIČIĆ AUTO d.o.o.</item>
    </derivirana_varijabla>
  </DomainObject.Predmet.ProtuStrankaListNazivFormated>
  <DomainObject.Predmet.ProtuStrankaListNazivFormatedOIB>
    <izvorni_sadrzaj>
      <item>UDOVIČIĆ AUTO d.o.o., OIB 84511257050</item>
    </izvorni_sadrzaj>
    <derivirana_varijabla naziv="DomainObject.Predmet.ProtuStrankaListNazivFormatedOIB_1">
      <item>UDOVIČIĆ AUTO d.o.o., OIB 84511257050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UDOVIČIĆ AUTO d.o.o.</izvorni_sadrzaj>
    <derivirana_varijabla naziv="DomainObject.Predmet.ProtustrankaIDrugi_1">UDOVIČIĆ AUTO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UDOVIČIĆ AUTO d.o.o., OIB 84511257050, Kolodvorska 31, 44317 Vidrenjak</izvorni_sadrzaj>
    <derivirana_varijabla naziv="DomainObject.Predmet.ProtustrankaIDrugiAdressOIB_1">UDOVIČIĆ AUTO d.o.o., OIB 84511257050, Kolodvorska 31, 44317 Vidrenjak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UDOVIČIĆ AUTO d.o.o.</item>
      <item>FINA Regionalni centar Zagreb</item>
    </izvorni_sadrzaj>
    <derivirana_varijabla naziv="DomainObject.Predmet.SudioniciListNaziv_1">
      <item>UDOVIČIĆ AUTO d.o.o.</item>
      <item>FINA Regionalni centar Zagreb</item>
    </derivirana_varijabla>
  </DomainObject.Predmet.SudioniciListNaziv>
  <DomainObject.Predmet.SudioniciListAdressOIB>
    <izvorni_sadrzaj>
      <item>UDOVIČIĆ AUTO d.o.o., OIB 84511257050, Kolodvorska 31,44317 Vidrenjak</item>
      <item>FINA Regionalni centar Zagreb, OIB 85821130368, Trg svibanjskih žrtava 1995. br. 1,10000 Zagreb</item>
    </izvorni_sadrzaj>
    <derivirana_varijabla naziv="DomainObject.Predmet.SudioniciListAdressOIB_1">
      <item>UDOVIČIĆ AUTO d.o.o., OIB 84511257050, Kolodvorska 31,44317 Vidrenjak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84511257050</item>
      <item>, OIB 85821130368</item>
    </izvorni_sadrzaj>
    <derivirana_varijabla naziv="DomainObject.Predmet.SudioniciListNazivOIB_1">
      <item>, OIB 84511257050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1082BE-3D82-48E8-94CD-715F2E8432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2331</properties:Characters>
  <properties:Lines>91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2018-09-12T07:02:00Z</dcterms:created>
  <dc:creator>hermanj</dc:creator>
  <cp:lastModifiedBy>Zvjezdana Kovačić</cp:lastModifiedBy>
  <cp:lastPrinted>2018-09-10T11:21:00Z</cp:lastPrinted>
  <dcterms:modified xmlns:xsi="http://www.w3.org/2001/XMLSchema-instance" xsi:type="dcterms:W3CDTF">2018-09-12T07:06:00Z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(St-647-18 - RJEŠENJE - POZIVNO ZAINTERESIRANIMA.docx)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