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431f" w14:paraId="c6b431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26F6E">
        <w:rPr>
          <w:sz w:val="24"/>
          <w:szCs w:val="24"/>
        </w:rPr>
        <w:t>236</w:t>
      </w:r>
      <w:r w:rsidR="002B471E">
        <w:rPr>
          <w:sz w:val="24"/>
          <w:szCs w:val="24"/>
        </w:rPr>
        <w:t>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E64BC5">
        <w:rPr>
          <w:sz w:val="24"/>
          <w:szCs w:val="24"/>
          <w:lang w:val="pt-BR"/>
        </w:rPr>
        <w:t xml:space="preserve"> DITIAL j.d.o.o., OIB: 15598109624, Obala Tome Bakača Erdodya 23 a, Sisak</w:t>
      </w:r>
      <w:r w:rsidR="00E12852">
        <w:rPr>
          <w:sz w:val="24"/>
          <w:szCs w:val="24"/>
          <w:lang w:val="pt-BR"/>
        </w:rPr>
        <w:t xml:space="preserve">, </w:t>
      </w:r>
      <w:r w:rsidR="00810027">
        <w:rPr>
          <w:sz w:val="24"/>
          <w:szCs w:val="24"/>
          <w:lang w:val="pt-BR"/>
        </w:rPr>
        <w:t xml:space="preserve">dana </w:t>
      </w:r>
      <w:r w:rsidR="00E64BC5">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36C04">
        <w:rPr>
          <w:sz w:val="24"/>
          <w:szCs w:val="24"/>
          <w:lang w:val="pt-BR"/>
        </w:rPr>
        <w:t xml:space="preserve">DITIAL j.d.o.o., OIB: 15598109624, Obala Tome Bakača Erdodya 23 a, Sisak.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503128">
        <w:rPr>
          <w:sz w:val="24"/>
          <w:szCs w:val="24"/>
        </w:rPr>
        <w:t xml:space="preserve">Ivančici Kalabić </w:t>
      </w:r>
      <w:r w:rsidR="00C8740B" w:rsidRPr="00C8740B">
        <w:rPr>
          <w:sz w:val="24"/>
          <w:szCs w:val="24"/>
        </w:rPr>
        <w:t xml:space="preserve">OIB: </w:t>
      </w:r>
      <w:r w:rsidR="00503128">
        <w:rPr>
          <w:sz w:val="24"/>
          <w:szCs w:val="24"/>
        </w:rPr>
        <w:t xml:space="preserve">95314060205 </w:t>
      </w:r>
      <w:r w:rsidR="00C8740B" w:rsidRPr="00C8740B">
        <w:rPr>
          <w:sz w:val="24"/>
          <w:szCs w:val="24"/>
        </w:rPr>
        <w:t xml:space="preserve">iz </w:t>
      </w:r>
      <w:r w:rsidR="00503128">
        <w:rPr>
          <w:sz w:val="24"/>
          <w:szCs w:val="24"/>
        </w:rPr>
        <w:t xml:space="preserve">Petrinje, Mate Bućara 30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36CC4" w:rsidP="007B593F" w:rsidR="007B593F" w:rsidRPr="0034166F">
      <w:pPr>
        <w:ind w:left="1003"/>
        <w:jc w:val="both"/>
        <w:rPr>
          <w:b/>
          <w:sz w:val="24"/>
          <w:szCs w:val="24"/>
        </w:rPr>
      </w:pPr>
      <w:r>
        <w:rPr>
          <w:b/>
          <w:sz w:val="24"/>
          <w:szCs w:val="24"/>
        </w:rPr>
        <w:t>14</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C8740B">
        <w:rPr>
          <w:b/>
          <w:sz w:val="24"/>
          <w:szCs w:val="24"/>
        </w:rPr>
        <w:t>14</w:t>
      </w:r>
      <w:r w:rsidR="00F13968">
        <w:rPr>
          <w:b/>
          <w:sz w:val="24"/>
          <w:szCs w:val="24"/>
        </w:rPr>
        <w:t>,</w:t>
      </w:r>
      <w:r w:rsidR="005C423C">
        <w:rPr>
          <w:b/>
          <w:sz w:val="24"/>
          <w:szCs w:val="24"/>
        </w:rPr>
        <w:t>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5C423C">
        <w:rPr>
          <w:sz w:val="24"/>
          <w:szCs w:val="24"/>
        </w:rPr>
        <w:t xml:space="preserve">Privredna banka </w:t>
      </w:r>
      <w:r w:rsidR="00E61634">
        <w:rPr>
          <w:sz w:val="24"/>
          <w:szCs w:val="24"/>
        </w:rPr>
        <w:t xml:space="preserve">d.d. </w:t>
      </w:r>
    </w:p>
    <w:p w:rsidRDefault="005C423C" w:rsidP="003E3C29" w:rsidR="005C423C">
      <w:pPr>
        <w:jc w:val="both"/>
        <w:rPr>
          <w:sz w:val="24"/>
          <w:szCs w:val="24"/>
        </w:rPr>
      </w:pPr>
      <w:r>
        <w:rPr>
          <w:sz w:val="24"/>
          <w:szCs w:val="24"/>
        </w:rPr>
        <w:t>- Cro</w:t>
      </w:r>
      <w:r w:rsidR="006D2752">
        <w:rPr>
          <w:sz w:val="24"/>
          <w:szCs w:val="24"/>
        </w:rPr>
        <w:t>a</w:t>
      </w:r>
      <w:r>
        <w:rPr>
          <w:sz w:val="24"/>
          <w:szCs w:val="24"/>
        </w:rPr>
        <w:t>tia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F75A68">
        <w:rPr>
          <w:sz w:val="24"/>
          <w:szCs w:val="24"/>
          <w:lang w:val="pt-BR"/>
        </w:rPr>
        <w:t xml:space="preserve"> </w:t>
      </w:r>
      <w:r w:rsidR="00F75A68">
        <w:rPr>
          <w:sz w:val="24"/>
          <w:szCs w:val="24"/>
          <w:lang w:val="pt-BR"/>
        </w:rPr>
        <w:t>DITIAL j.d.o.o., OIB: 15598109624, Obala Tome Bakača Erdodya 23 a, Sisak</w:t>
      </w:r>
      <w:r w:rsidR="00F75A68">
        <w:rPr>
          <w:sz w:val="24"/>
          <w:szCs w:val="24"/>
          <w:lang w:val="pt-BR"/>
        </w:rPr>
        <w:t xml:space="preserve">.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 xml:space="preserve">a temelju čl. </w:t>
      </w:r>
      <w:r w:rsidR="004604D5">
        <w:rPr>
          <w:sz w:val="24"/>
          <w:szCs w:val="24"/>
        </w:rPr>
        <w:t>110</w:t>
      </w:r>
      <w:r w:rsidR="00CA5100">
        <w:rPr>
          <w:sz w:val="24"/>
          <w:szCs w:val="24"/>
        </w:rPr>
        <w:t xml:space="preserve">. st. </w:t>
      </w:r>
      <w:r w:rsidR="004604D5">
        <w:rPr>
          <w:sz w:val="24"/>
          <w:szCs w:val="24"/>
        </w:rPr>
        <w:t>1</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27E72">
        <w:rPr>
          <w:sz w:val="24"/>
          <w:szCs w:val="24"/>
        </w:rPr>
        <w:t xml:space="preserve">120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63674">
        <w:rPr>
          <w:sz w:val="24"/>
          <w:szCs w:val="24"/>
        </w:rPr>
        <w:t xml:space="preserve">132.371,08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36C04">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7728F">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7728F" w:rsidP="00445BA5" w:rsidR="0037728F" w:rsidRPr="0037728F">
      <w:pPr>
        <w:jc w:val="right"/>
        <w:rPr>
          <w:sz w:val="24"/>
          <w:szCs w:val="24"/>
        </w:rPr>
      </w:pPr>
      <w:r w:rsidRPr="0037728F">
        <w:rPr>
          <w:sz w:val="24"/>
          <w:szCs w:val="24"/>
        </w:rPr>
        <w:t>Za točnost otpravka-</w:t>
      </w:r>
    </w:p>
    <w:p w:rsidRDefault="0037728F" w:rsidP="00445BA5" w:rsidR="0037728F" w:rsidRPr="0037728F">
      <w:pPr>
        <w:jc w:val="right"/>
        <w:rPr>
          <w:sz w:val="24"/>
          <w:szCs w:val="24"/>
        </w:rPr>
      </w:pPr>
      <w:r w:rsidRPr="0037728F">
        <w:rPr>
          <w:sz w:val="24"/>
          <w:szCs w:val="24"/>
        </w:rPr>
        <w:t>ovlašteni službenik</w:t>
      </w:r>
    </w:p>
    <w:p w:rsidRDefault="0037728F" w:rsidP="00445BA5" w:rsidR="0037728F" w:rsidRPr="0037728F">
      <w:pPr>
        <w:jc w:val="right"/>
        <w:rPr>
          <w:sz w:val="24"/>
          <w:szCs w:val="24"/>
        </w:rPr>
      </w:pPr>
      <w:r w:rsidRPr="0037728F">
        <w:rPr>
          <w:sz w:val="24"/>
          <w:szCs w:val="24"/>
        </w:rPr>
        <w:t xml:space="preserve">Mirjana Gašparić </w:t>
      </w:r>
    </w:p>
    <w:p w:rsidRDefault="00CE3B7D" w:rsidP="008E6A96" w:rsidR="00CE3B7D" w:rsidRPr="0037728F">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7728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C423C">
      <w:rPr>
        <w:sz w:val="24"/>
        <w:szCs w:val="24"/>
      </w:rPr>
      <w:t>St-236</w:t>
    </w:r>
    <w:r w:rsidR="00C8740B">
      <w:rPr>
        <w:sz w:val="24"/>
        <w:szCs w:val="24"/>
      </w:rPr>
      <w:t>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4700A"/>
    <w:rsid w:val="00163C6D"/>
    <w:rsid w:val="001662C4"/>
    <w:rsid w:val="00180F10"/>
    <w:rsid w:val="0018622D"/>
    <w:rsid w:val="00192171"/>
    <w:rsid w:val="00192C38"/>
    <w:rsid w:val="001A1A7F"/>
    <w:rsid w:val="001B38C6"/>
    <w:rsid w:val="001B44D2"/>
    <w:rsid w:val="00206C15"/>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7728F"/>
    <w:rsid w:val="0039199F"/>
    <w:rsid w:val="003B45C0"/>
    <w:rsid w:val="003E3082"/>
    <w:rsid w:val="003E3C29"/>
    <w:rsid w:val="0041101F"/>
    <w:rsid w:val="0041799A"/>
    <w:rsid w:val="00420D67"/>
    <w:rsid w:val="00424AEB"/>
    <w:rsid w:val="0043352C"/>
    <w:rsid w:val="00436C04"/>
    <w:rsid w:val="004401E2"/>
    <w:rsid w:val="0044050C"/>
    <w:rsid w:val="00450221"/>
    <w:rsid w:val="00450676"/>
    <w:rsid w:val="004531FC"/>
    <w:rsid w:val="00454BBA"/>
    <w:rsid w:val="004552C2"/>
    <w:rsid w:val="004604D5"/>
    <w:rsid w:val="00475CDF"/>
    <w:rsid w:val="00476E8D"/>
    <w:rsid w:val="00482933"/>
    <w:rsid w:val="00483785"/>
    <w:rsid w:val="004A009E"/>
    <w:rsid w:val="004D057C"/>
    <w:rsid w:val="004D2841"/>
    <w:rsid w:val="004D7BA1"/>
    <w:rsid w:val="004E2FD0"/>
    <w:rsid w:val="004E5FEF"/>
    <w:rsid w:val="004F5696"/>
    <w:rsid w:val="004F56AE"/>
    <w:rsid w:val="00500C65"/>
    <w:rsid w:val="00503128"/>
    <w:rsid w:val="00516616"/>
    <w:rsid w:val="005550DD"/>
    <w:rsid w:val="00563674"/>
    <w:rsid w:val="0056765A"/>
    <w:rsid w:val="00571703"/>
    <w:rsid w:val="005A0A17"/>
    <w:rsid w:val="005A734E"/>
    <w:rsid w:val="005A7B0A"/>
    <w:rsid w:val="005B3F73"/>
    <w:rsid w:val="005B5A8A"/>
    <w:rsid w:val="005B5C24"/>
    <w:rsid w:val="005C423C"/>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B0B71"/>
    <w:rsid w:val="007B0EC1"/>
    <w:rsid w:val="007B593F"/>
    <w:rsid w:val="007D2FB3"/>
    <w:rsid w:val="007E3C54"/>
    <w:rsid w:val="007F11F6"/>
    <w:rsid w:val="00810027"/>
    <w:rsid w:val="00814209"/>
    <w:rsid w:val="008236BF"/>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BC5"/>
    <w:rsid w:val="00E64D32"/>
    <w:rsid w:val="00E7107B"/>
    <w:rsid w:val="00E815AE"/>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75A68"/>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75A68"/>
    <w:rPr>
      <w:color w:val="808080"/>
      <w:bdr w:space="0" w:sz="0" w:color="auto" w:val="none"/>
      <w:shd w:fill="auto" w:color="auto" w:val="clear"/>
    </w:rPr>
  </w:style>
  <w:style w:customStyle="true" w:styleId="eSPISCCParagraphDefaultFont" w:type="character">
    <w:name w:val="eSPIS_CC_Paragraph Default Font"/>
    <w:basedOn w:val="Zadanifontodlomka"/>
    <w:rsid w:val="00F75A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5A68"/>
    <w:rPr>
      <w:bdr w:space="0" w:sz="0" w:color="auto" w:val="none"/>
      <w:shd w:fill="FFFFCC" w:color="auto" w:val="clear"/>
      <w:lang w:val="hr-HR"/>
    </w:rPr>
  </w:style>
  <w:style w:customStyle="true" w:styleId="PozadinaSvijetloCrvena" w:type="character">
    <w:name w:val="Pozadina_SvijetloCrvena"/>
    <w:basedOn w:val="eSPISCCParagraphDefaultFont"/>
    <w:rsid w:val="00F75A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5A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75A68"/>
    <w:rPr>
      <w:color w:val="808080"/>
      <w:bdr w:color="auto" w:space="0" w:sz="0" w:val="none"/>
      <w:shd w:color="auto" w:fill="auto" w:val="clear"/>
    </w:rPr>
  </w:style>
  <w:style w:customStyle="1" w:styleId="eSPISCCParagraphDefaultFont" w:type="character">
    <w:name w:val="eSPIS_CC_Paragraph Default Font"/>
    <w:basedOn w:val="Zadanifontodlomka"/>
    <w:rsid w:val="00F75A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5A68"/>
    <w:rPr>
      <w:bdr w:color="auto" w:space="0" w:sz="0" w:val="none"/>
      <w:shd w:color="auto" w:fill="FFFFCC" w:val="clear"/>
      <w:lang w:val="hr-HR"/>
    </w:rPr>
  </w:style>
  <w:style w:customStyle="1" w:styleId="PozadinaSvijetloCrvena" w:type="character">
    <w:name w:val="Pozadina_SvijetloCrvena"/>
    <w:basedOn w:val="eSPISCCParagraphDefaultFont"/>
    <w:rsid w:val="00F75A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5A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2363</izvorni_sadrzaj>
    <derivirana_varijabla naziv="DomainObject.Predmet.Broj_1">2363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St-2363/2016</izvorni_sadrzaj>
    <derivirana_varijabla naziv="DomainObject.Predmet.OznakaBroj_1">St-2363/2016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DITIAL j.d.o.o. za ugostiteljstvo, trgovinu i druge usluge zastupanog po punomoćniku Ivančica Kalabić</izvorni_sadrzaj>
    <derivirana_varijabla naziv="DomainObject.Predmet.ProtustrankaFormated_1">  DITIAL j.d.o.o. za ugostiteljstvo, trgovinu i druge usluge zastupanog po punomoćniku Ivančica Kalabić</derivirana_varijabla>
  </DomainObject.Predmet.ProtustrankaFormated>
  <DomainObject.Predmet.ProtustrankaFormatedOIB>
    <izvorni_sadrzaj>  DITIAL j.d.o.o. za ugostiteljstvo, trgovinu i druge usluge, OIB 15598109624 zastupanog po punomoćniku Ivančica Kalabić</izvorni_sadrzaj>
    <derivirana_varijabla naziv="DomainObject.Predmet.ProtustrankaFormatedOIB_1">  DITIAL j.d.o.o. za ugostiteljstvo, trgovinu i druge usluge, OIB 15598109624 zastupanog po punomoćniku Ivančica Kalabić</derivirana_varijabla>
  </DomainObject.Predmet.ProtustrankaFormatedOIB>
  <DomainObject.Predmet.ProtustrankaFormatedWithAdress>
    <izvorni_sadrzaj> DITIAL j.d.o.o. za ugostiteljstvo, trgovinu i druge usluge, Obala Tome Bakača Erdodya 23 A, 44000 Sisak zastupanog po punomoćniku Ivančica Kalabić</izvorni_sadrzaj>
    <derivirana_varijabla naziv="DomainObject.Predmet.ProtustrankaFormatedWithAdress_1"> DITIAL j.d.o.o. za ugostiteljstvo, trgovinu i druge usluge, Obala Tome Bakača Erdodya 23 A, 44000 Sisak zastupanog po punomoćniku Ivančica Kalabić</derivirana_varijabla>
  </DomainObject.Predmet.ProtustrankaFormatedWithAdress>
  <DomainObject.Predmet.ProtustrankaFormatedWithAdressOIB>
    <izvorni_sadrzaj> DITIAL j.d.o.o. za ugostiteljstvo, trgovinu i druge usluge, OIB 15598109624, Obala Tome Bakača Erdodya 23 A, 44000 Sisak zastupanog po punomoćniku Ivančica Kalabić</izvorni_sadrzaj>
    <derivirana_varijabla naziv="DomainObject.Predmet.ProtustrankaFormatedWithAdressOIB_1"> DITIAL j.d.o.o. za ugostiteljstvo, trgovinu i druge usluge, OIB 15598109624, Obala Tome Bakača Erdodya 23 A, 44000 Sisak zastupanog po punomoćniku Ivančica Kalabić</derivirana_varijabla>
  </DomainObject.Predmet.ProtustrankaFormatedWithAdressOIB>
  <DomainObject.Predmet.ProtustrankaWithAdress>
    <izvorni_sadrzaj>DITIAL j.d.o.o. za ugostiteljstvo, trgovinu i druge usluge Obala Tome Bakača Erdodya 23 A, 44000 Sisak</izvorni_sadrzaj>
    <derivirana_varijabla naziv="DomainObject.Predmet.ProtustrankaWithAdress_1">DITIAL j.d.o.o. za ugostiteljstvo, trgovinu i druge usluge Obala Tome Bakača Erdodya 23 A, 44000 Sisak</derivirana_varijabla>
  </DomainObject.Predmet.ProtustrankaWithAdress>
  <DomainObject.Predmet.ProtustrankaWithAdressOIB>
    <izvorni_sadrzaj>DITIAL j.d.o.o. za ugostiteljstvo, trgovinu i druge usluge, OIB 15598109624, Obala Tome Bakača Erdodya 23 A, 44000 Sisak</izvorni_sadrzaj>
    <derivirana_varijabla naziv="DomainObject.Predmet.ProtustrankaWithAdressOIB_1">DITIAL j.d.o.o. za ugostiteljstvo, trgovinu i druge usluge, OIB 15598109624, Obala Tome Bakača Erdodya 23 A, 44000 Sisak</derivirana_varijabla>
  </DomainObject.Predmet.ProtustrankaWithAdressOIB>
  <DomainObject.Predmet.ProtustrankaNazivFormated>
    <izvorni_sadrzaj>DITIAL j.d.o.o. za ugostiteljstvo, trgovinu i druge usluge</izvorni_sadrzaj>
    <derivirana_varijabla naziv="DomainObject.Predmet.ProtustrankaNazivFormated_1">DITIAL j.d.o.o. za ugostiteljstvo, trgovinu i druge usluge</derivirana_varijabla>
  </DomainObject.Predmet.ProtustrankaNazivFormated>
  <DomainObject.Predmet.ProtustrankaNazivFormatedOIB>
    <izvorni_sadrzaj>DITIAL j.d.o.o. za ugostiteljstvo, trgovinu i druge usluge, OIB 15598109624</izvorni_sadrzaj>
    <derivirana_varijabla naziv="DomainObject.Predmet.ProtustrankaNazivFormatedOIB_1">DITIAL j.d.o.o. za ugostiteljstvo, trgovinu i druge usluge, OIB 15598109624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DITIAL j.d.o.o. za ugostiteljstvo, trgovinu i druge usluge zastupanog po punomoćniku Ivančica Kalabić</item>
    </izvorni_sadrzaj>
    <derivirana_varijabla naziv="DomainObject.Predmet.ProtuStrankaListFormated_1">
      <item>DITIAL j.d.o.o. za ugostiteljstvo, trgovinu i druge usluge zastupanog po punomoćniku Ivančica Kalabić</item>
    </derivirana_varijabla>
  </DomainObject.Predmet.ProtuStrankaListFormated>
  <DomainObject.Predmet.ProtuStrankaListFormatedOIB>
    <izvorni_sadrzaj>
      <item>DITIAL j.d.o.o. za ugostiteljstvo, trgovinu i druge usluge, OIB 15598109624 zastupanog po punomoćniku Ivančica Kalabić</item>
    </izvorni_sadrzaj>
    <derivirana_varijabla naziv="DomainObject.Predmet.ProtuStrankaListFormatedOIB_1">
      <item>DITIAL j.d.o.o. za ugostiteljstvo, trgovinu i druge usluge, OIB 15598109624 zastupanog po punomoćniku Ivančica Kalabić</item>
    </derivirana_varijabla>
  </DomainObject.Predmet.ProtuStrankaListFormatedOIB>
  <DomainObject.Predmet.ProtuStrankaListFormatedWithAdress>
    <izvorni_sadrzaj>
      <item>DITIAL j.d.o.o. za ugostiteljstvo, trgovinu i druge usluge, Obala Tome Bakača Erdodya 23 A, 44000 Sisak zastupanog po punomoćniku Ivančica Kalabić</item>
    </izvorni_sadrzaj>
    <derivirana_varijabla naziv="DomainObject.Predmet.ProtuStrankaListFormatedWithAdress_1">
      <item>DITIAL j.d.o.o. za ugostiteljstvo, trgovinu i druge usluge, Obala Tome Bakača Erdodya 23 A, 44000 Sisak zastupanog po punomoćniku Ivančica Kalabić</item>
    </derivirana_varijabla>
  </DomainObject.Predmet.ProtuStrankaListFormatedWithAdress>
  <DomainObject.Predmet.ProtuStrankaListFormatedWithAdressOIB>
    <izvorni_sadrzaj>
      <item>DITIAL j.d.o.o. za ugostiteljstvo, trgovinu i druge usluge, OIB 15598109624, Obala Tome Bakača Erdodya 23 A, 44000 Sisak zastupanog po punomoćniku Ivančica Kalabić</item>
    </izvorni_sadrzaj>
    <derivirana_varijabla naziv="DomainObject.Predmet.ProtuStrankaListFormatedWithAdressOIB_1">
      <item>DITIAL j.d.o.o. za ugostiteljstvo, trgovinu i druge usluge, OIB 15598109624, Obala Tome Bakača Erdodya 23 A, 44000 Sisak zastupanog po punomoćniku Ivančica Kalabić</item>
    </derivirana_varijabla>
  </DomainObject.Predmet.ProtuStrankaListFormatedWithAdressOIB>
  <DomainObject.Predmet.ProtuStrankaListNazivFormated>
    <izvorni_sadrzaj>
      <item>DITIAL j.d.o.o. za ugostiteljstvo, trgovinu i druge usluge</item>
    </izvorni_sadrzaj>
    <derivirana_varijabla naziv="DomainObject.Predmet.ProtuStrankaListNazivFormated_1">
      <item>DITIAL j.d.o.o. za ugostiteljstvo, trgovinu i druge usluge</item>
    </derivirana_varijabla>
  </DomainObject.Predmet.ProtuStrankaListNazivFormated>
  <DomainObject.Predmet.ProtuStrankaListNazivFormatedOIB>
    <izvorni_sadrzaj>
      <item>DITIAL j.d.o.o. za ugostiteljstvo, trgovinu i druge usluge, OIB 15598109624</item>
    </izvorni_sadrzaj>
    <derivirana_varijabla naziv="DomainObject.Predmet.ProtuStrankaListNazivFormatedOIB_1">
      <item>DITIAL j.d.o.o. za ugostiteljstvo, trgovinu i druge usluge, OIB 15598109624</item>
    </derivirana_varijabla>
  </DomainObject.Predmet.ProtuStrankaListNazivFormatedOIB>
  <DomainObject.Predmet.OstaliListFormated>
    <izvorni_sadrzaj>
      <item>Ivančica Kalabić punomoćnik sudionika u postupku DITIAL j.d.o.o. za ugostiteljstvo, trgovinu i druge usluge</item>
    </izvorni_sadrzaj>
    <derivirana_varijabla naziv="DomainObject.Predmet.OstaliListFormated_1">
      <item>Ivančica Kalabić punomoćnik sudionika u postupku DITIAL j.d.o.o. za ugostiteljstvo, trgovinu i druge usluge</item>
    </derivirana_varijabla>
  </DomainObject.Predmet.OstaliListFormated>
  <DomainObject.Predmet.OstaliListFormatedOIB>
    <izvorni_sadrzaj>
      <item>Ivančica Kalabić, OIB 95314060205 punomoćnik sudionika u postupku DITIAL j.d.o.o. za ugostiteljstvo, trgovinu i druge usluge</item>
    </izvorni_sadrzaj>
    <derivirana_varijabla naziv="DomainObject.Predmet.OstaliListFormatedOIB_1">
      <item>Ivančica Kalabić, OIB 95314060205 punomoćnik sudionika u postupku DITIAL j.d.o.o. za ugostiteljstvo, trgovinu i druge usluge</item>
    </derivirana_varijabla>
  </DomainObject.Predmet.OstaliListFormatedOIB>
  <DomainObject.Predmet.OstaliListFormatedWithAdress>
    <izvorni_sadrzaj>
      <item>Ivančica Kalabić, Dr Ivana Ribara 16, 44250 Petrinja punomoćnik sudionika u postupku DITIAL j.d.o.o. za ugostiteljstvo, trgovinu i druge usluge</item>
    </izvorni_sadrzaj>
    <derivirana_varijabla naziv="DomainObject.Predmet.OstaliListFormatedWithAdress_1">
      <item>Ivančica Kalabić, Dr Ivana Ribara 16, 44250 Petrinja punomoćnik sudionika u postupku DITIAL j.d.o.o. za ugostiteljstvo, trgovinu i druge usluge</item>
    </derivirana_varijabla>
  </DomainObject.Predmet.OstaliListFormatedWithAdress>
  <DomainObject.Predmet.OstaliListFormatedWithAdressOIB>
    <izvorni_sadrzaj>
      <item>Ivančica Kalabić, OIB 95314060205, Dr Ivana Ribara 16, 44250 Petrinja punomoćnik sudionika u postupku DITIAL j.d.o.o. za ugostiteljstvo, trgovinu i druge usluge</item>
    </izvorni_sadrzaj>
    <derivirana_varijabla naziv="DomainObject.Predmet.OstaliListFormatedWithAdressOIB_1">
      <item>Ivančica Kalabić, OIB 95314060205, Dr Ivana Ribara 16, 44250 Petrinja punomoćnik sudionika u postupku DITIAL j.d.o.o. za ugostiteljstvo, trgovinu i druge usluge</item>
    </derivirana_varijabla>
  </DomainObject.Predmet.OstaliListFormatedWithAdressOIB>
  <DomainObject.Predmet.OstaliListNazivFormated>
    <izvorni_sadrzaj>
      <item>Ivančica Kalabić</item>
    </izvorni_sadrzaj>
    <derivirana_varijabla naziv="DomainObject.Predmet.OstaliListNazivFormated_1">
      <item>Ivančica Kalabić</item>
    </derivirana_varijabla>
  </DomainObject.Predmet.OstaliListNazivFormated>
  <DomainObject.Predmet.OstaliListNazivFormatedOIB>
    <izvorni_sadrzaj>
      <item>Ivančica Kalabić, OIB 95314060205</item>
    </izvorni_sadrzaj>
    <derivirana_varijabla naziv="DomainObject.Predmet.OstaliListNazivFormatedOIB_1">
      <item>Ivančica Kalabić, OIB 95314060205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DITIAL j.d.o.o. za ugostiteljstvo, trgovinu i druge usluge</izvorni_sadrzaj>
    <derivirana_varijabla naziv="DomainObject.Predmet.ProtustrankaIDrugi_1">DITIAL j.d.o.o. za ugostiteljstvo, trgovinu i druge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DITIAL j.d.o.o. za ugostiteljstvo, trgovinu i druge usluge, OIB 15598109624, Obala Tome Bakača Erdodya 23 A, 44000 Sisak</izvorni_sadrzaj>
    <derivirana_varijabla naziv="DomainObject.Predmet.ProtustrankaIDrugiAdressOIB_1">DITIAL j.d.o.o. za ugostiteljstvo, trgovinu i druge usluge, OIB 15598109624, Obala Tome Bakača Erdodya 23 A,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DITIAL j.d.o.o. za ugostiteljstvo, trgovinu i druge usluge</item>
      <item>Ivančica Kalabić</item>
    </izvorni_sadrzaj>
    <derivirana_varijabla naziv="DomainObject.Predmet.SudioniciListNaziv_1">
      <item>FINA Regionalni centar Zagreb</item>
      <item>DITIAL j.d.o.o. za ugostiteljstvo, trgovinu i druge usluge</item>
      <item>Ivančica Kalabić</item>
    </derivirana_varijabla>
  </DomainObject.Predmet.SudioniciListNaziv>
  <DomainObject.Predmet.SudioniciListAdressOIB>
    <izvorni_sadrzaj>
      <item>FINA Regionalni centar Zagreb, OIB 85821130368, Trg svibanjskih žrtava 1995. 1,10000 Zagreb</item>
      <item>DITIAL j.d.o.o. za ugostiteljstvo, trgovinu i druge usluge, OIB 15598109624, Obala Tome Bakača Erdodya 23 A,44000 Sisak</item>
      <item>Ivančica Kalabić, OIB 95314060205, Dr Ivana Ribara 16,44250 Petrinja</item>
    </izvorni_sadrzaj>
    <derivirana_varijabla naziv="DomainObject.Predmet.SudioniciListAdressOIB_1">
      <item>FINA Regionalni centar Zagreb, OIB 85821130368, Trg svibanjskih žrtava 1995. 1,10000 Zagreb</item>
      <item>DITIAL j.d.o.o. za ugostiteljstvo, trgovinu i druge usluge, OIB 15598109624, Obala Tome Bakača Erdodya 23 A,44000 Sisak</item>
      <item>Ivančica Kalabić, OIB 95314060205, Dr Ivana Ribara 16,44250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15598109624</item>
      <item>, OIB 95314060205</item>
    </izvorni_sadrzaj>
    <derivirana_varijabla naziv="DomainObject.Predmet.SudioniciListNazivOIB_1">
      <item>, OIB 85821130368</item>
      <item>, OIB 15598109624</item>
      <item>, OIB 95314060205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A61C91-0FE1-4BE5-9198-D2F7CCDAAD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5196</properties:Characters>
  <properties:Lines>130</properties:Lines>
  <properties:Paragraphs>50</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2017-06-06T06:47:00Z</dcterms:created>
  <dc:creator>Unknown</dc:creator>
  <cp:lastModifiedBy>Mirjana Gašparić</cp:lastModifiedBy>
  <cp:lastPrinted>2017-07-03T10:59:00Z</cp:lastPrinted>
  <dcterms:modified xmlns:xsi="http://www.w3.org/2001/XMLSchema-instance" xsi:type="dcterms:W3CDTF">2017-07-03T11:00:00Z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