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d4e" w14:paraId="f030d4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57F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57FF8" w:rsidP="00557FF8" w:rsidR="00557FF8">
      <w:pPr>
        <w:pStyle w:val="Bezproreda"/>
      </w:pPr>
      <w:r>
        <w:t xml:space="preserve">  1 St-582/2016-2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  <w:jc w:val="center"/>
      </w:pPr>
      <w:r>
        <w:t>R E P U B L I K A       H R V A T S K A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  <w:jc w:val="center"/>
      </w:pPr>
      <w:r>
        <w:t>R J E Š E N J E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>TRGOVAČKI SUD U BJELOVARU, po  sucu Branki Pleskalt,  u predmetu predlagatelja FINA RC ZAGREB, Podružnica Bjelovar,  protiv dužnika NOVI DOM JAKOVIĆ j. d.o.o. za usluge, prijevoz i trgovinu PREDAVAC, Kralja Tomislava 23, OIB. 19663585338, dana 18. svibnja  2016. godine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  <w:jc w:val="center"/>
      </w:pPr>
      <w:r>
        <w:t>r i j e š i o     j e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>I Pokreće se prethodni postupak radi utvrđenja uvjeta za otvaranje stečajnog postupka nad  dužnikom dužnika NOVI DOM JAKOVIĆ j. d.o.o. za usluge, prijevoz i trgovinu PREDAVAC, Kralja Tomislava 23, OIB. 19663585338.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>Zakazuje se ročište radi izjašnjenja o prijedlogu za dan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  <w:jc w:val="center"/>
      </w:pPr>
      <w:r>
        <w:t>3. lipnja  2016. godine u 9,15 sati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557FF8" w:rsidP="00557FF8" w:rsidR="00557FF8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</w:t>
      </w:r>
      <w:proofErr w:type="spellStart"/>
      <w:r>
        <w:t>Andjelko</w:t>
      </w:r>
      <w:proofErr w:type="spellEnd"/>
      <w:r>
        <w:t xml:space="preserve"> </w:t>
      </w:r>
      <w:proofErr w:type="spellStart"/>
      <w:r>
        <w:t>Jaković</w:t>
      </w:r>
      <w:proofErr w:type="spellEnd"/>
      <w:r>
        <w:t xml:space="preserve"> iz </w:t>
      </w:r>
      <w:proofErr w:type="spellStart"/>
      <w:r>
        <w:t>Predavca</w:t>
      </w:r>
      <w:proofErr w:type="spellEnd"/>
      <w:r>
        <w:t>, S. Radića 79.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  <w:jc w:val="center"/>
      </w:pPr>
      <w:r>
        <w:t>Obrazloženje</w:t>
      </w:r>
    </w:p>
    <w:p w:rsidRDefault="00557FF8" w:rsidP="00557FF8" w:rsidR="00557FF8">
      <w:pPr>
        <w:pStyle w:val="Bezproreda"/>
      </w:pPr>
    </w:p>
    <w:p w:rsidRDefault="00557FF8" w:rsidP="00557FF8" w:rsidR="00557FF8">
      <w:r>
        <w:t xml:space="preserve">Predlagatelj FINA RC Zagreb, Podružnica Bjelovar   je   dana 11. svibnja  2016. godine   podnijela je   prijedlog za otvaranje stečajnog postupka nad  dužnikom dužnika NOVI DOM </w:t>
      </w:r>
      <w:r>
        <w:lastRenderedPageBreak/>
        <w:t>JAKOVIĆ j. d.o.o. za usluge, prijevoz i trgovinu PREDAVAC, Kralja Tomislava 23, OIB. 19663585338.</w:t>
      </w:r>
    </w:p>
    <w:p w:rsidRDefault="00557FF8" w:rsidP="00557FF8" w:rsidR="00557FF8"/>
    <w:p w:rsidRDefault="00557FF8" w:rsidP="00557FF8" w:rsidR="00557FF8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NOVI DOM JAKOVIĆ j. d.o.o. za usluge, prijevoz i trgovinu PREDAVAC, Kralja Tomislava 23, OIB. 19663585338, a u skladu s  odredbom članka 115. Stečajnog zakona. 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>Temeljem iznijetog riješeno je kao u izreci.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 xml:space="preserve">Bjelovar,   18. svibnja  2016.   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</w:p>
    <w:p w:rsidRDefault="00557FF8" w:rsidP="00557FF8" w:rsidR="00557FF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57FF8" w:rsidP="00557FF8" w:rsidR="00557FF8">
      <w:pPr>
        <w:pStyle w:val="Bezproreda"/>
      </w:pPr>
      <w:r>
        <w:t>Dna: predlagatelja</w:t>
      </w:r>
    </w:p>
    <w:p w:rsidRDefault="00557FF8" w:rsidP="00557FF8" w:rsidR="00557FF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557FF8" w:rsidP="00557FF8" w:rsidR="00557FF8">
      <w:pPr>
        <w:pStyle w:val="Bezproreda"/>
      </w:pPr>
      <w:r>
        <w:t xml:space="preserve">        ROČ. 3. 06. 2016. u  9,15</w:t>
      </w:r>
    </w:p>
    <w:p w:rsidRDefault="00557FF8" w:rsidP="00557FF8" w:rsidR="00557FF8">
      <w:pPr>
        <w:pStyle w:val="Bezproreda"/>
      </w:pPr>
      <w:r>
        <w:t>Bjelovar, 18. 05.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FF8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1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St-582/2016-2</izvorni_sadrzaj>
    <derivirana_varijabla naziv="DomainObject.Oznaka_1">St-582/2016-2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DOM JAKOVIĆ jednostavno društvo s ograničenom odgovornošću za usluge, prijevoz i trgovinu</izvorni_sadrzaj>
    <derivirana_varijabla naziv="DomainObject.Predmet.ProtustrankaFormated_1">  NOVI DOM JAKOVIĆ jednostavno društvo s ograničenom odgovornošću za usluge, prijevoz i trgovinu</derivirana_varijabla>
  </DomainObject.Predmet.ProtustrankaFormated>
  <DomainObject.Predmet.ProtustrankaFormatedOIB>
    <izvorni_sadrzaj>  NOVI DOM JAKOVIĆ jednostavno društvo s ograničenom odgovornošću za usluge, prijevoz i trgovinu, OIB 19663585338</izvorni_sadrzaj>
    <derivirana_varijabla naziv="DomainObject.Predmet.ProtustrankaFormatedOIB_1">  NOVI DOM JAKOVIĆ jednostavno društvo s ograničenom odgovornošću za usluge, prijevoz i trgovinu, OIB 19663585338</derivirana_varijabla>
  </DomainObject.Predmet.ProtustrankaFormatedOIB>
  <DomainObject.Predmet.ProtustrankaFormatedWithAdress>
    <izvorni_sadrzaj> NOVI DOM JAKOVIĆ jednostavno društvo s ograničenom odgovornošću za usluge, prijevoz i trgovinu, Kralja Tomislava 23, 43000 Predavac</izvorni_sadrzaj>
    <derivirana_varijabla naziv="DomainObject.Predmet.ProtustrankaFormatedWithAdress_1"> NOVI DOM JAKOVIĆ jednostavno društvo s ograničenom odgovornošću za usluge, prijevoz i trgovinu, Kralja Tomislava 23, 43000 Predavac</derivirana_varijabla>
  </DomainObject.Predmet.ProtustrankaFormatedWithAdress>
  <DomainObject.Predmet.ProtustrankaFormatedWithAdressOIB>
    <izvorni_sadrzaj> NOVI DOM JAKOVIĆ jednostavno društvo s ograničenom odgovornošću za usluge, prijevoz i trgovinu, OIB 19663585338, Kralja Tomislava 23, 43000 Predavac</izvorni_sadrzaj>
    <derivirana_varijabla naziv="DomainObject.Predmet.ProtustrankaFormatedWithAdressOIB_1"> NOVI DOM JAKOVIĆ jednostavno društvo s ograničenom odgovornošću za usluge, prijevoz i trgovinu, OIB 19663585338, Kralja Tomislava 23, 43000 Predavac</derivirana_varijabla>
  </DomainObject.Predmet.ProtustrankaFormatedWithAdressOIB>
  <DomainObject.Predmet.ProtustrankaWithAdress>
    <izvorni_sadrzaj>NOVI DOM JAKOVIĆ jednostavno društvo s ograničenom odgovornošću za usluge, prijevoz i trgovinu Kralja Tomislava 23, 43000 Predavac</izvorni_sadrzaj>
    <derivirana_varijabla naziv="DomainObject.Predmet.ProtustrankaWithAdress_1">NOVI DOM JAKOVIĆ jednostavno društvo s ograničenom odgovornošću za usluge, prijevoz i trgovinu Kralja Tomislava 23, 43000 Predavac</derivirana_varijabla>
  </DomainObject.Predmet.ProtustrankaWithAdress>
  <DomainObject.Predmet.ProtustrankaWithAdressOIB>
    <izvorni_sadrzaj>NOVI DOM JAKOVIĆ jednostavno društvo s ograničenom odgovornošću za usluge, prijevoz i trgovinu, OIB 19663585338, Kralja Tomislava 23, 43000 Predavac</izvorni_sadrzaj>
    <derivirana_varijabla naziv="DomainObject.Predmet.ProtustrankaWithAdressOIB_1">NOVI DOM JAKOVIĆ jednostavno društvo s ograničenom odgovornošću za usluge, prijevoz i trgovinu, OIB 19663585338, Kralja Tomislava 23, 43000 Predavac</derivirana_varijabla>
  </DomainObject.Predmet.ProtustrankaWithAdressOIB>
  <DomainObject.Predmet.ProtustrankaNazivFormated>
    <izvorni_sadrzaj>NOVI DOM JAKOVIĆ jednostavno društvo s ograničenom odgovornošću za usluge, prijevoz i trgovinu</izvorni_sadrzaj>
    <derivirana_varijabla naziv="DomainObject.Predmet.ProtustrankaNazivFormated_1">NOVI DOM JAKOVIĆ jednostavno društvo s ograničenom odgovornošću za usluge, prijevoz i trgovinu</derivirana_varijabla>
  </DomainObject.Predmet.ProtustrankaNazivFormated>
  <DomainObject.Predmet.ProtustrankaNazivFormatedOIB>
    <izvorni_sadrzaj>NOVI DOM JAKOVIĆ jednostavno društvo s ograničenom odgovornošću za usluge, prijevoz i trgovinu, OIB 19663585338</izvorni_sadrzaj>
    <derivirana_varijabla naziv="DomainObject.Predmet.ProtustrankaNazivFormatedOIB_1">NOVI DOM JAKOVIĆ jednostavno društvo s ograničenom odgovornošću za usluge, prijevoz i trgovinu, OIB 19663585338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DOM JAKOVIĆ jednostavno društvo s ograničenom odgovornošću za usluge, prijevoz i trgovinu</item>
    </izvorni_sadrzaj>
    <derivirana_varijabla naziv="DomainObject.Predmet.ProtuStrankaListFormated_1">
      <item>NOVI DOM JAKOVIĆ jednostavno društvo s ograničenom odgovornošću za usluge, prijevoz i trgovinu</item>
    </derivirana_varijabla>
  </DomainObject.Predmet.ProtuStrankaListFormated>
  <DomainObject.Predmet.ProtuStrankaListFormatedOIB>
    <izvorni_sadrzaj>
      <item>NOVI DOM JAKOVIĆ jednostavno društvo s ograničenom odgovornošću za usluge, prijevoz i trgovinu, OIB 19663585338</item>
    </izvorni_sadrzaj>
    <derivirana_varijabla naziv="DomainObject.Predmet.ProtuStrankaListFormatedOIB_1">
      <item>NOVI DOM JAKOVIĆ jednostavno društvo s ograničenom odgovornošću za usluge, prijevoz i trgovinu, OIB 19663585338</item>
    </derivirana_varijabla>
  </DomainObject.Predmet.ProtuStrankaListFormatedOIB>
  <DomainObject.Predmet.ProtuStrankaListFormatedWithAdress>
    <izvorni_sadrzaj>
      <item>NOVI DOM JAKOVIĆ jednostavno društvo s ograničenom odgovornošću za usluge, prijevoz i trgovinu, Kralja Tomislava 23, 43000 Predavac</item>
    </izvorni_sadrzaj>
    <derivirana_varijabla naziv="DomainObject.Predmet.ProtuStrankaListFormatedWithAdress_1">
      <item>NOVI DOM JAKOVIĆ jednostavno društvo s ograničenom odgovornošću za usluge, prijevoz i trgovinu, Kralja Tomislava 23, 43000 Predavac</item>
    </derivirana_varijabla>
  </DomainObject.Predmet.ProtuStrankaListFormatedWithAdress>
  <DomainObject.Predmet.ProtuStrankaListFormatedWithAdressOIB>
    <izvorni_sadrzaj>
      <item>NOVI DOM JAKOVIĆ jednostavno društvo s ograničenom odgovornošću za usluge, prijevoz i trgovinu, OIB 19663585338, Kralja Tomislava 23, 43000 Predavac</item>
    </izvorni_sadrzaj>
    <derivirana_varijabla naziv="DomainObject.Predmet.ProtuStrankaListFormatedWithAdressOIB_1">
      <item>NOVI DOM JAKOVIĆ jednostavno društvo s ograničenom odgovornošću za usluge, prijevoz i trgovinu, OIB 19663585338, Kralja Tomislava 23, 43000 Predavac</item>
    </derivirana_varijabla>
  </DomainObject.Predmet.ProtuStrankaListFormatedWithAdressOIB>
  <DomainObject.Predmet.ProtuStrankaListNazivFormated>
    <izvorni_sadrzaj>
      <item>NOVI DOM JAKOVIĆ jednostavno društvo s ograničenom odgovornošću za usluge, prijevoz i trgovinu</item>
    </izvorni_sadrzaj>
    <derivirana_varijabla naziv="DomainObject.Predmet.ProtuStrankaListNazivFormated_1">
      <item>NOVI DOM JAKOVIĆ jednostavno društvo s ograničenom odgovornošću za usluge, prijevoz i trgovinu</item>
    </derivirana_varijabla>
  </DomainObject.Predmet.ProtuStrankaListNazivFormated>
  <DomainObject.Predmet.ProtuStrankaListNazivFormatedOIB>
    <izvorni_sadrzaj>
      <item>NOVI DOM JAKOVIĆ jednostavno društvo s ograničenom odgovornošću za usluge, prijevoz i trgovinu, OIB 19663585338</item>
    </izvorni_sadrzaj>
    <derivirana_varijabla naziv="DomainObject.Predmet.ProtuStrankaListNazivFormatedOIB_1">
      <item>NOVI DOM JAKOVIĆ jednostavno društvo s ograničenom odgovornošću za usluge, prijevoz i trgovinu, OIB 19663585338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St-582/2016-2</izvorni_sadrzaj>
    <derivirana_varijabla naziv="DomainObject.PoslovniBrojDokumenta_1">St-582/2016-2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DOM JAKOVIĆ jednostavno društvo s ograničenom odgovornošću za usluge, prijevoz i trgovinu</izvorni_sadrzaj>
    <derivirana_varijabla naziv="DomainObject.Predmet.ProtustrankaIDrugi_1">NOVI DOM JAKOVIĆ jednostavno društvo s ograničenom odgovornošću za usluge,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DOM JAKOVIĆ jednostavno društvo s ograničenom odgovornošću za usluge, prijevoz i trgovinu, OIB 19663585338, Kralja Tomislava 23, 43000 Predavac</izvorni_sadrzaj>
    <derivirana_varijabla naziv="DomainObject.Predmet.ProtustrankaIDrugiAdressOIB_1">NOVI DOM JAKOVIĆ jednostavno društvo s ograničenom odgovornošću za usluge, prijevoz i trgovinu, OIB 19663585338, Kralja Tomislava 23,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DOM JAKOVIĆ jednostavno društvo s ograničenom odgovornošću za usluge, prijevoz i trgovinu</item>
    </izvorni_sadrzaj>
    <derivirana_varijabla naziv="DomainObject.Predmet.SudioniciListNaziv_1">
      <item>FINA, RC ZAGREB, Podružnica Bjelovar</item>
      <item>NOVI DOM JAKOVIĆ jednostavno društvo s ograničenom odgovornošću za usluge, prijevoz i trgovinu</item>
    </derivirana_varijabla>
  </DomainObject.Predmet.SudioniciListNaziv>
  <DomainObject.Predmet.SudioniciListAdressOIB>
    <izvorni_sadrzaj>
      <item>FINA, RC ZAGREB, Podružnica Bjelovar, OIB 85821130368, F. Supila 4,43000 Bjelovar</item>
      <item>NOVI DOM JAKOVIĆ jednostavno društvo s ograničenom odgovornošću za usluge, prijevoz i trgovinu, OIB 19663585338, Kralja Tomislava 23,43000 Predavac</item>
    </izvorni_sadrzaj>
    <derivirana_varijabla naziv="DomainObject.Predmet.SudioniciListAdressOIB_1">
      <item>FINA, RC ZAGREB, Podružnica Bjelovar, OIB 85821130368, F. Supila 4,43000 Bjelovar</item>
      <item>NOVI DOM JAKOVIĆ jednostavno društvo s ograničenom odgovornošću za usluge, prijevoz i trgovinu, OIB 19663585338, Kralja Tomislava 23,43000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A8964-A1F2-485C-8374-BF6A4E206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1961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2016-05-18T06:55:00Z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St-582/2016-2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