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1a05" w14:paraId="c321a05" w:rsidRDefault="00E4208E" w:rsidP="001940FB" w:rsidR="00E4208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C11C7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E4208E" w:rsidP="00AA6BCF" w:rsidR="00E4208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E4208E" w:rsidP="00E4208E" w:rsidR="00E4208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4208E" w:rsidP="00E4208E" w:rsidR="00E4208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4208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4208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767BC">
        <w:rPr>
          <w:rFonts w:cs="Calibri" w:eastAsia="Arial Unicode MS" w:hAnsi="Calibri" w:ascii="Calibri"/>
          <w:kern w:val="1"/>
          <w:lang w:eastAsia="ar-SA" w:val="hr-HR"/>
        </w:rPr>
        <w:t>MARIJA ĆURIĆ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E4208E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B767BC" w:rsidRPr="00B767BC">
        <w:rPr>
          <w:rFonts w:cs="Calibri" w:hAnsi="Calibri" w:ascii="Calibri"/>
        </w:rPr>
        <w:t>280.328,20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767BC" w:rsidRPr="00B767BC">
        <w:rPr>
          <w:rFonts w:cs="Calibri" w:hAnsi="Calibri" w:ascii="Calibri"/>
        </w:rPr>
        <w:t>258.128,20 kn</w:t>
      </w:r>
      <w:r w:rsidR="00E4208E">
        <w:rPr>
          <w:rFonts w:cs="Calibri" w:hAnsi="Calibri" w:ascii="Calibri"/>
        </w:rPr>
        <w:t>,</w:t>
      </w:r>
      <w:r w:rsidR="00B767B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B767BC" w:rsidRPr="00B767BC">
        <w:rPr>
          <w:rFonts w:cs="Calibri" w:hAnsi="Calibri" w:ascii="Calibri"/>
        </w:rPr>
        <w:t>22.200,00 kn</w:t>
      </w:r>
      <w:r w:rsidR="00B767B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E4208E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C36800" w:rsidR="00B767B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4208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4208E" w:rsidRPr="00E4208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E4208E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E4208E" w:rsidP="00C36800" w:rsidR="00E4208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208E" w:rsidP="00C36800" w:rsidR="00E4208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36800" w:rsidP="00AA6BCF" w:rsidR="00C36800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767BC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767BC">
              <w:rPr>
                <w:rFonts w:cs="Calibri" w:hAnsi="Calibri" w:ascii="Calibri"/>
              </w:rPr>
              <w:t>MARIJA ĆURIĆ</w:t>
            </w:r>
            <w:r w:rsidR="00E1014B">
              <w:rPr>
                <w:rFonts w:cs="Calibri" w:hAnsi="Calibri" w:ascii="Calibri"/>
              </w:rPr>
              <w:t xml:space="preserve">, </w:t>
            </w:r>
            <w:r w:rsidR="00C36800">
              <w:rPr>
                <w:rFonts w:cs="Calibri" w:hAnsi="Calibri" w:ascii="Calibri"/>
              </w:rPr>
              <w:t xml:space="preserve"> </w:t>
            </w:r>
            <w:r w:rsidRPr="00B767BC">
              <w:rPr>
                <w:rFonts w:cs="Calibri" w:hAnsi="Calibri" w:ascii="Calibri"/>
              </w:rPr>
              <w:t>Imotska 45, Split</w:t>
            </w:r>
            <w:r w:rsidR="00E1014B">
              <w:rPr>
                <w:rFonts w:cs="Calibri" w:hAnsi="Calibri" w:ascii="Calibri"/>
              </w:rPr>
              <w:t>,</w:t>
            </w:r>
            <w:r w:rsidR="00C36800">
              <w:rPr>
                <w:rFonts w:cs="Calibri" w:hAnsi="Calibri" w:ascii="Calibri"/>
              </w:rPr>
              <w:t xml:space="preserve"> </w:t>
            </w:r>
            <w:r w:rsidR="00E1014B" w:rsidRPr="00372EC9">
              <w:rPr>
                <w:rFonts w:cs="Calibri" w:hAnsi="Calibri" w:ascii="Calibri"/>
              </w:rPr>
              <w:t xml:space="preserve">OIB: </w:t>
            </w:r>
            <w:r w:rsidRPr="00B767BC">
              <w:rPr>
                <w:rFonts w:cs="Calibri" w:hAnsi="Calibri" w:ascii="Calibri"/>
              </w:rPr>
              <w:t>00063188693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767BC" w:rsidP="00C36800" w:rsidR="00E1014B" w:rsidRPr="00136325">
            <w:pPr>
              <w:jc w:val="both"/>
              <w:rPr>
                <w:rFonts w:cs="Calibri" w:hAnsi="Calibri" w:ascii="Calibri"/>
              </w:rPr>
            </w:pPr>
            <w:r w:rsidRPr="00B767BC">
              <w:rPr>
                <w:rFonts w:cs="Calibri" w:hAnsi="Calibri" w:ascii="Calibri"/>
              </w:rPr>
              <w:t>Ugovor o štednom depozitu broj 81-70-14116-0,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767BC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767BC">
              <w:rPr>
                <w:rFonts w:cs="Calibri" w:hAnsi="Calibri" w:ascii="Calibri"/>
              </w:rPr>
              <w:t>280.328,20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767BC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767BC">
              <w:rPr>
                <w:rFonts w:cs="Calibri" w:hAnsi="Calibri" w:ascii="Calibri"/>
              </w:rPr>
              <w:t>258.128,20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767BC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767BC">
              <w:rPr>
                <w:rFonts w:cs="Calibri" w:hAnsi="Calibri" w:ascii="Calibri"/>
              </w:rPr>
              <w:t>22.200,00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4208E" w:rsidP="00E4208E" w:rsidR="00E4208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6371D" w:rsidP="00A57293" w:rsidR="00A5729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7293" w:rsidP="00A57293" w:rsidR="00A5729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57293" w:rsidP="00A57293" w:rsidR="00A5729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57293" w:rsidP="00A57293" w:rsidR="00A5729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9E6" w:rsidR="009B39E6">
      <w:pPr>
        <w:spacing w:after="0"/>
      </w:pPr>
      <w:r>
        <w:separator/>
      </w:r>
    </w:p>
  </w:endnote>
  <w:endnote w:id="0" w:type="continuationSeparator">
    <w:p w:rsidRDefault="009B39E6" w:rsidR="009B39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3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9E6" w:rsidR="009B39E6">
      <w:pPr>
        <w:spacing w:after="0"/>
      </w:pPr>
      <w:r>
        <w:separator/>
      </w:r>
    </w:p>
  </w:footnote>
  <w:footnote w:id="0" w:type="continuationSeparator">
    <w:p w:rsidRDefault="009B39E6" w:rsidR="009B39E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33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7C4D93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95B65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71D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953E1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11F0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1CA9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9E6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1717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293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767BC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37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11C71"/>
    <w:rsid w:val="00C20815"/>
    <w:rsid w:val="00C22378"/>
    <w:rsid w:val="00C22FBB"/>
    <w:rsid w:val="00C260BE"/>
    <w:rsid w:val="00C26357"/>
    <w:rsid w:val="00C32106"/>
    <w:rsid w:val="00C33118"/>
    <w:rsid w:val="00C33BC5"/>
    <w:rsid w:val="00C34453"/>
    <w:rsid w:val="00C36800"/>
    <w:rsid w:val="00C4063B"/>
    <w:rsid w:val="00C41BB4"/>
    <w:rsid w:val="00C43AD0"/>
    <w:rsid w:val="00C45086"/>
    <w:rsid w:val="00C461B3"/>
    <w:rsid w:val="00C4633C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B31AB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14B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08E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48F0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46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33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33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33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33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46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33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33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33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33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3523E-DFA9-41F1-A2A4-9FDA13746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1430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St-651/2017-222 / Podnesak - Podnesak (-222.docx)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