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0485" w14:paraId="3460485" w:rsidRDefault="00F97819" w:rsidP="00F97819" w:rsidR="00F97819">
      <w:pPr>
        <w:ind w:firstLine="72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9455" cx="542925"/>
            <wp:effectExtent b="444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7819" w:rsidP="00F97819" w:rsidR="00F97819"/>
    <w:p w:rsidRDefault="00C11883" w:rsidP="00C11883" w:rsidR="00C11883"/>
    <w:p w:rsidRDefault="00C11883" w:rsidP="00C11883" w:rsidR="00C11883">
      <w:r>
        <w:t xml:space="preserve">                                                                                                                                                                                         </w:t>
      </w:r>
    </w:p>
    <w:p w:rsidRDefault="00C11883" w:rsidP="00C11883" w:rsidR="00C11883">
      <w:r>
        <w:t>REPUBLIKA HRVATSKA</w:t>
      </w:r>
    </w:p>
    <w:p w:rsidRDefault="00C11883" w:rsidP="00C11883" w:rsidR="00C11883">
      <w:r>
        <w:t>TRGOVAČKI SUD U OSIJEKU                                                   Broj: 3/St-</w:t>
      </w:r>
      <w:r w:rsidR="00E431D6">
        <w:t>1728/2016-3</w:t>
      </w:r>
    </w:p>
    <w:p w:rsidRDefault="00C11883" w:rsidP="00C11883" w:rsidR="00C11883">
      <w:r>
        <w:t xml:space="preserve">STALNA SLUŽBA </w:t>
      </w:r>
      <w:r w:rsidR="00E431D6">
        <w:t>U SLAVONSKOM BRODU</w:t>
      </w:r>
      <w:r>
        <w:t xml:space="preserve"> </w:t>
      </w:r>
    </w:p>
    <w:p w:rsidRDefault="00C11883" w:rsidP="00C11883" w:rsidR="00C11883">
      <w:r>
        <w:t>Trg pobjede 13</w:t>
      </w:r>
    </w:p>
    <w:p w:rsidRDefault="00C11883" w:rsidP="00C11883" w:rsidR="00C11883">
      <w:r>
        <w:t>Slavonski Brod</w:t>
      </w:r>
    </w:p>
    <w:p w:rsidRDefault="00C11883" w:rsidP="00C11883" w:rsidR="00C11883" w:rsidRPr="00C11883">
      <w:pPr>
        <w:rPr>
          <w:b/>
        </w:rPr>
      </w:pPr>
    </w:p>
    <w:p w:rsidRDefault="00C11883" w:rsidP="00C11883" w:rsidR="00C11883" w:rsidRPr="00C11883">
      <w:pPr>
        <w:jc w:val="center"/>
        <w:rPr>
          <w:b/>
        </w:rPr>
      </w:pPr>
      <w:r w:rsidRPr="00C11883">
        <w:rPr>
          <w:b/>
        </w:rPr>
        <w:t>R E P U B L I K A  H R VA T S K A</w:t>
      </w:r>
    </w:p>
    <w:p w:rsidRDefault="00C11883" w:rsidP="00C11883" w:rsidR="00C11883" w:rsidRPr="00C11883">
      <w:pPr>
        <w:jc w:val="center"/>
        <w:rPr>
          <w:b/>
        </w:rPr>
      </w:pPr>
      <w:r w:rsidRPr="00C11883">
        <w:rPr>
          <w:b/>
        </w:rPr>
        <w:t>R J E Š E N J E</w:t>
      </w:r>
    </w:p>
    <w:p w:rsidRDefault="00C11883" w:rsidP="00C11883" w:rsidR="00C11883"/>
    <w:p w:rsidRDefault="00C11883" w:rsidP="002378CA" w:rsidR="00C11883" w:rsidRPr="002378CA">
      <w:pPr>
        <w:ind w:firstLine="708"/>
        <w:jc w:val="both"/>
        <w:rPr>
          <w:b/>
        </w:rPr>
      </w:pPr>
      <w:r>
        <w:t xml:space="preserve">TRGOVAČKI SUD U OSIJEKU, STALNA SLUŽBA </w:t>
      </w:r>
      <w:r w:rsidR="00235F71">
        <w:t>U SLAVONSKOM BRODU</w:t>
      </w:r>
      <w:r>
        <w:t xml:space="preserve">, Trg pobjede 13/III, po sutkinji Danieli Martini Maoduš, u postupku povodom prijedloga članova  Financijske agencije za otvaranje stečajnog postupka nad dužnikom </w:t>
      </w:r>
      <w:r w:rsidR="00E431D6">
        <w:rPr>
          <w:b/>
        </w:rPr>
        <w:t>INDIGO INŽENJERING d.o.o., Slavonski Brod, E. Kumičića 34, OIB: 48012151102</w:t>
      </w:r>
      <w:r w:rsidR="00CE3EB0">
        <w:t xml:space="preserve">, </w:t>
      </w:r>
      <w:r w:rsidR="00235F71">
        <w:t>10. lipnja</w:t>
      </w:r>
      <w:r>
        <w:t xml:space="preserve"> 2016.</w:t>
      </w:r>
    </w:p>
    <w:p w:rsidRDefault="00C11883" w:rsidP="00C11883" w:rsidR="00C11883">
      <w:pPr>
        <w:jc w:val="both"/>
      </w:pPr>
    </w:p>
    <w:p w:rsidRDefault="00C11883" w:rsidP="00C11883" w:rsidR="00C11883">
      <w:pPr>
        <w:jc w:val="center"/>
      </w:pPr>
      <w:r>
        <w:t>r i j e š i o  j e</w:t>
      </w:r>
    </w:p>
    <w:p w:rsidRDefault="00C11883" w:rsidP="00C11883" w:rsidR="00C11883"/>
    <w:p w:rsidRDefault="00CE3EB0" w:rsidP="00C11883" w:rsidR="00C11883">
      <w:pPr>
        <w:ind w:firstLine="708"/>
        <w:jc w:val="both"/>
        <w:rPr>
          <w:b/>
        </w:rPr>
      </w:pPr>
      <w:r>
        <w:t>Otvara se prethodni stečajni postupak i i</w:t>
      </w:r>
      <w:r w:rsidR="00C11883">
        <w:t xml:space="preserve">menuje se privremeni stečajni upravitelj u prethodnom stečajnom postupku nad dužnikom u osobi: </w:t>
      </w:r>
      <w:r w:rsidR="00154D39">
        <w:rPr>
          <w:b/>
        </w:rPr>
        <w:t>Šimo Bošnjak iz Osijeka, Vukovarska cesta 56, OIB: 38523531471.</w:t>
      </w:r>
    </w:p>
    <w:p w:rsidRDefault="00154D39" w:rsidP="00C11883" w:rsidR="00154D39">
      <w:pPr>
        <w:ind w:firstLine="708"/>
        <w:jc w:val="both"/>
      </w:pPr>
    </w:p>
    <w:p w:rsidRDefault="00C11883" w:rsidP="00CE3EB0" w:rsidR="00C11883">
      <w:pPr>
        <w:ind w:firstLine="708"/>
        <w:jc w:val="both"/>
      </w:pPr>
      <w:r>
        <w:t>Poziva se  privremeni stečajni upravitelj dužnika u roku od 15 dana  sačiniti izvješće o postojanju stečajnog razloga kod dužnika,  popis imovine i obveza dužnika,  tako da se izjasni  o vremenu nastanka svake od pojedinačno navedenih tražbina dužnika,te eventualnoj solventosti dužnikovih dužnika,  te da  se izjasni gdje se nalaze, u kakvom su  stanju  vozila iz popisa imovine dužnika , da dostavi preslike knjižice vozila i sl, te dokaz o vrijednosti istih vozila i sl</w:t>
      </w:r>
      <w:r w:rsidR="00154D39">
        <w:t>.</w:t>
      </w:r>
      <w:r>
        <w:t xml:space="preserve">, a ako nije u mogućnosti sačiniti izvješće dužan je o tome bez odgađanja izvijestiti sud, te se izjasniti da li je imovina dužnika veća vrijednosti od obveza dužnika. </w:t>
      </w:r>
    </w:p>
    <w:p w:rsidRDefault="00154D39" w:rsidP="00CE3EB0" w:rsidR="00154D39">
      <w:pPr>
        <w:ind w:firstLine="708"/>
        <w:jc w:val="both"/>
      </w:pPr>
    </w:p>
    <w:p w:rsidRDefault="00C11883" w:rsidP="00C11883" w:rsidR="00C11883">
      <w:pPr>
        <w:ind w:firstLine="708"/>
        <w:jc w:val="both"/>
      </w:pPr>
      <w:r>
        <w:t>Poziva se direktor  dužnika dostaviti ovom sudu i privremenom stečajnom  upravitelju  popis imovine i obveza dužnika, te zadnje bilance dužnika.</w:t>
      </w:r>
    </w:p>
    <w:p w:rsidRDefault="00C11883" w:rsidP="00CE3EB0" w:rsidR="00C11883">
      <w:pPr>
        <w:ind w:firstLine="708"/>
        <w:jc w:val="both"/>
        <w:rPr>
          <w:b/>
        </w:rPr>
      </w:pPr>
      <w:r>
        <w:t xml:space="preserve">Upozorava se direktor dužnika da s privremenim stečajnim upraviteljem može stupiti u kontakt na telefon: </w:t>
      </w:r>
      <w:r w:rsidR="00154D39">
        <w:rPr>
          <w:b/>
        </w:rPr>
        <w:t>091/5372-757</w:t>
      </w:r>
      <w:r>
        <w:t xml:space="preserve"> odnosno na e-mail: </w:t>
      </w:r>
      <w:hyperlink r:id="rId10" w:history="true">
        <w:r w:rsidR="00154D39" w:rsidRPr="00792B21">
          <w:rPr>
            <w:rStyle w:val="Hiperveza"/>
            <w:b/>
          </w:rPr>
          <w:t>odvjetnik.simobosnjak@gmail.com</w:t>
        </w:r>
      </w:hyperlink>
    </w:p>
    <w:p w:rsidRDefault="00154D39" w:rsidP="00CE3EB0" w:rsidR="00154D39">
      <w:pPr>
        <w:ind w:firstLine="708"/>
        <w:jc w:val="both"/>
      </w:pPr>
    </w:p>
    <w:p w:rsidRDefault="00C11883" w:rsidP="00CE3EB0" w:rsidR="00C11883">
      <w:pPr>
        <w:ind w:firstLine="708"/>
        <w:jc w:val="both"/>
      </w:pPr>
      <w:r>
        <w:t xml:space="preserve">Ročište radi izjašnjenja o prijedlogu za otvaranje stečajnog postupka te radi utvrđivanja uvjeta za otvaranje stečajnog postupka odredit će se nakon što privremeni stečajni upravitelj sačini pisano izvješće. </w:t>
      </w:r>
    </w:p>
    <w:p w:rsidRDefault="00154D39" w:rsidP="00154D39" w:rsidR="00154D39">
      <w:pPr>
        <w:ind w:left="6372"/>
        <w:jc w:val="both"/>
      </w:pPr>
      <w:r>
        <w:lastRenderedPageBreak/>
        <w:t>Broj: 3/St-1728/2016-3</w:t>
      </w:r>
    </w:p>
    <w:p w:rsidRDefault="00154D39" w:rsidP="00154D39" w:rsidR="00154D39">
      <w:pPr>
        <w:ind w:left="6372"/>
        <w:jc w:val="both"/>
      </w:pPr>
    </w:p>
    <w:p w:rsidRDefault="00C11883" w:rsidP="00154D39" w:rsidR="00C11883">
      <w:pPr>
        <w:ind w:firstLine="708"/>
        <w:jc w:val="both"/>
      </w:pPr>
      <w:r>
        <w:t>Nalaže se privremenom steč. upravitelju izraditi pisano izvješće u roku od mjesec dana odnosno obavijesti sud o razlozima zbog kojih isto nije u mogućnosti sačiniti u istom roku.</w:t>
      </w:r>
    </w:p>
    <w:p w:rsidRDefault="00C11883" w:rsidP="00C11883" w:rsidR="00C11883">
      <w:pPr>
        <w:jc w:val="both"/>
      </w:pPr>
    </w:p>
    <w:p w:rsidRDefault="00C11883" w:rsidP="00C11883" w:rsidR="00C11883">
      <w:pPr>
        <w:jc w:val="both"/>
      </w:pPr>
    </w:p>
    <w:p w:rsidRDefault="00C11883" w:rsidP="00CE3EB0" w:rsidR="00C11883">
      <w:pPr>
        <w:jc w:val="center"/>
      </w:pPr>
      <w:r>
        <w:t>O b r a z l o ž e n j e</w:t>
      </w:r>
    </w:p>
    <w:p w:rsidRDefault="00C11883" w:rsidP="00C11883" w:rsidR="00C11883">
      <w:pPr>
        <w:jc w:val="both"/>
      </w:pPr>
    </w:p>
    <w:p w:rsidRDefault="00C11883" w:rsidP="00CE3EB0" w:rsidR="00C11883">
      <w:pPr>
        <w:ind w:firstLine="708"/>
        <w:jc w:val="both"/>
      </w:pPr>
      <w:r>
        <w:t xml:space="preserve">Fina je pokrenula postupak skraćenog stečaja nad dužnikom. </w:t>
      </w:r>
      <w:r w:rsidR="00A30B01">
        <w:t>Utvrđeno je da je osnivač i direktor društva osoba s prebivalištem u inozemstvu iz kojeg razloga je odlučeno imenovati privremenog stečajnog upravitelja radi utvrđenja postojanja stečajnih razloga i imovine dužnika.</w:t>
      </w:r>
    </w:p>
    <w:p w:rsidRDefault="00C11883" w:rsidP="00A30B01" w:rsidR="00C11883">
      <w:pPr>
        <w:ind w:firstLine="708"/>
        <w:jc w:val="both"/>
      </w:pPr>
      <w:r>
        <w:t xml:space="preserve">Stoga je odlučeno kao u izreci, te je imenovan privremeni stečajni upravitelj  radi utvrđenja činjenica vezanih za odluku suda o otvaranju stečajnog postupka nad dužnikom. </w:t>
      </w:r>
    </w:p>
    <w:p w:rsidRDefault="00C11883" w:rsidP="00C11883" w:rsidR="00C11883">
      <w:pPr>
        <w:jc w:val="both"/>
      </w:pPr>
      <w:r>
        <w:t xml:space="preserve">    </w:t>
      </w:r>
    </w:p>
    <w:p w:rsidRDefault="00C11883" w:rsidP="00CE3EB0" w:rsidR="00C11883">
      <w:pPr>
        <w:ind w:firstLine="708"/>
        <w:jc w:val="both"/>
      </w:pPr>
      <w:r>
        <w:t xml:space="preserve"> U Slavonskom Brodu  </w:t>
      </w:r>
      <w:r w:rsidR="00154D39">
        <w:t>10. lipnja</w:t>
      </w:r>
      <w:r>
        <w:t xml:space="preserve"> 2016.</w:t>
      </w:r>
    </w:p>
    <w:p w:rsidRDefault="00C11883" w:rsidP="00C11883" w:rsidR="00C11883">
      <w:pPr>
        <w:jc w:val="both"/>
      </w:pPr>
    </w:p>
    <w:p w:rsidRDefault="00C11883" w:rsidP="00C11883" w:rsidR="00C11883">
      <w:pPr>
        <w:jc w:val="both"/>
      </w:pPr>
      <w:r>
        <w:t xml:space="preserve">                                                                                                </w:t>
      </w:r>
      <w:r w:rsidR="00154D39">
        <w:t xml:space="preserve">  </w:t>
      </w:r>
      <w:r>
        <w:t xml:space="preserve"> Stečajna sutkinja:</w:t>
      </w:r>
    </w:p>
    <w:p w:rsidRDefault="00C11883" w:rsidP="00C11883" w:rsidR="00C11883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C11883" w:rsidP="00C11883" w:rsidR="00C11883">
      <w:pPr>
        <w:jc w:val="both"/>
      </w:pPr>
    </w:p>
    <w:p w:rsidRDefault="00C11883" w:rsidP="00C11883" w:rsidR="00C11883">
      <w:r>
        <w:t xml:space="preserve">                 </w:t>
      </w:r>
    </w:p>
    <w:p w:rsidRDefault="00C11883" w:rsidP="00C11883" w:rsidR="00C11883" w:rsidRPr="002378CA">
      <w:pPr>
        <w:rPr>
          <w:sz w:val="18"/>
          <w:szCs w:val="18"/>
        </w:rPr>
      </w:pPr>
      <w:r w:rsidRPr="002378CA">
        <w:rPr>
          <w:sz w:val="18"/>
          <w:szCs w:val="18"/>
        </w:rPr>
        <w:t>NAPUTAK O PRAVNOM LIJEKU:</w:t>
      </w:r>
    </w:p>
    <w:p w:rsidRDefault="00C11883" w:rsidP="00C11883" w:rsidR="00C11883" w:rsidRPr="002378CA">
      <w:pPr>
        <w:rPr>
          <w:sz w:val="18"/>
          <w:szCs w:val="18"/>
        </w:rPr>
      </w:pPr>
      <w:r w:rsidRPr="002378CA">
        <w:rPr>
          <w:sz w:val="18"/>
          <w:szCs w:val="18"/>
        </w:rPr>
        <w:t>Protiv ovog rješenja  posebna žalba nije dopuštena.</w:t>
      </w:r>
    </w:p>
    <w:p w:rsidRDefault="00C11883" w:rsidP="00C11883" w:rsidR="00C11883" w:rsidRPr="002378CA">
      <w:pPr>
        <w:rPr>
          <w:sz w:val="18"/>
          <w:szCs w:val="18"/>
        </w:rPr>
      </w:pPr>
    </w:p>
    <w:p w:rsidRDefault="00C11883" w:rsidP="00C11883" w:rsidR="00C11883" w:rsidRPr="002378CA">
      <w:pPr>
        <w:rPr>
          <w:sz w:val="18"/>
          <w:szCs w:val="18"/>
        </w:rPr>
      </w:pPr>
    </w:p>
    <w:p w:rsidRDefault="00C11883" w:rsidP="00C11883" w:rsidR="00C11883" w:rsidRPr="002378CA">
      <w:pPr>
        <w:rPr>
          <w:sz w:val="18"/>
          <w:szCs w:val="18"/>
        </w:rPr>
      </w:pPr>
    </w:p>
    <w:p w:rsidRDefault="00C11883" w:rsidP="00C11883" w:rsidR="00C11883" w:rsidRPr="002378CA">
      <w:pPr>
        <w:rPr>
          <w:sz w:val="18"/>
          <w:szCs w:val="18"/>
        </w:rPr>
      </w:pPr>
    </w:p>
    <w:p w:rsidRDefault="00C11883" w:rsidP="00C11883" w:rsidR="00C11883" w:rsidRPr="002378CA">
      <w:pPr>
        <w:rPr>
          <w:sz w:val="18"/>
          <w:szCs w:val="18"/>
        </w:rPr>
      </w:pPr>
      <w:r w:rsidRPr="002378CA">
        <w:rPr>
          <w:sz w:val="18"/>
          <w:szCs w:val="18"/>
        </w:rPr>
        <w:t xml:space="preserve">RJ. </w:t>
      </w:r>
    </w:p>
    <w:p w:rsidRDefault="00C11883" w:rsidP="00C11883" w:rsidR="00C11883" w:rsidRPr="002378CA">
      <w:pPr>
        <w:rPr>
          <w:sz w:val="18"/>
          <w:szCs w:val="18"/>
        </w:rPr>
      </w:pPr>
      <w:r w:rsidRPr="002378CA">
        <w:rPr>
          <w:sz w:val="18"/>
          <w:szCs w:val="18"/>
        </w:rPr>
        <w:t xml:space="preserve">-dostaviti privremenom steč. </w:t>
      </w:r>
      <w:r w:rsidR="004A102B">
        <w:rPr>
          <w:sz w:val="18"/>
          <w:szCs w:val="18"/>
        </w:rPr>
        <w:t xml:space="preserve">upravitelju </w:t>
      </w:r>
    </w:p>
    <w:p w:rsidRDefault="00C11883" w:rsidP="00C11883" w:rsidR="00C11883">
      <w:pPr>
        <w:rPr>
          <w:sz w:val="18"/>
          <w:szCs w:val="18"/>
        </w:rPr>
      </w:pPr>
      <w:r w:rsidRPr="002378CA">
        <w:rPr>
          <w:sz w:val="18"/>
          <w:szCs w:val="18"/>
        </w:rPr>
        <w:t>-objaviti rješenje na eOglasnoj ploči</w:t>
      </w:r>
      <w:r w:rsidR="004A102B">
        <w:rPr>
          <w:sz w:val="18"/>
          <w:szCs w:val="18"/>
        </w:rPr>
        <w:t xml:space="preserve"> radi dostave direktoru dužnika i Fini te ostalim</w:t>
      </w:r>
    </w:p>
    <w:p w:rsidRDefault="004A102B" w:rsidP="00C11883" w:rsidR="004A102B" w:rsidRPr="002378CA">
      <w:pPr>
        <w:rPr>
          <w:sz w:val="18"/>
          <w:szCs w:val="18"/>
        </w:rPr>
      </w:pPr>
      <w:r>
        <w:rPr>
          <w:sz w:val="18"/>
          <w:szCs w:val="18"/>
        </w:rPr>
        <w:t>zainteresiranim</w:t>
      </w:r>
    </w:p>
    <w:p w:rsidRDefault="00C11883" w:rsidP="00C11883" w:rsidR="00C11883" w:rsidRPr="002378CA">
      <w:pPr>
        <w:rPr>
          <w:sz w:val="18"/>
          <w:szCs w:val="18"/>
        </w:rPr>
      </w:pPr>
    </w:p>
    <w:p w:rsidRDefault="00C11883" w:rsidP="00C11883" w:rsidR="00C11883" w:rsidRPr="002378CA">
      <w:pPr>
        <w:rPr>
          <w:sz w:val="18"/>
          <w:szCs w:val="18"/>
        </w:rPr>
      </w:pPr>
    </w:p>
    <w:p w:rsidRDefault="00C11883" w:rsidP="00C11883" w:rsidR="00C11883" w:rsidRPr="002378CA">
      <w:pPr>
        <w:rPr>
          <w:sz w:val="18"/>
          <w:szCs w:val="18"/>
        </w:rPr>
      </w:pPr>
    </w:p>
    <w:p w:rsidRDefault="00C11883" w:rsidP="00C11883" w:rsidR="00C11883" w:rsidRPr="002378CA">
      <w:pPr>
        <w:rPr>
          <w:sz w:val="18"/>
          <w:szCs w:val="18"/>
        </w:rPr>
      </w:pPr>
    </w:p>
    <w:sectPr w:rsidSect="00847D4B" w:rsidR="00C11883" w:rsidRPr="002378C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781" w:rsidR="00C75781">
      <w:r>
        <w:separator/>
      </w:r>
    </w:p>
  </w:endnote>
  <w:endnote w:id="0" w:type="continuationSeparator">
    <w:p w:rsidRDefault="00C75781" w:rsidR="00C75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781" w:rsidR="00C75781">
      <w:r>
        <w:separator/>
      </w:r>
    </w:p>
  </w:footnote>
  <w:footnote w:id="0" w:type="continuationSeparator">
    <w:p w:rsidRDefault="00C75781" w:rsidR="00C75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8CA" w:rsidP="0058567C" w:rsidR="00C422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19E5" w:rsidR="00C422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8CA" w:rsidP="0058567C" w:rsidR="00C422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19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19E5" w:rsidR="00C422E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458F2"/>
    <w:multiLevelType w:val="hybridMultilevel"/>
    <w:tmpl w:val="D98C7D50"/>
    <w:lvl w:tplc="26C004F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819"/>
    <w:rsid w:val="00154D39"/>
    <w:rsid w:val="00235F71"/>
    <w:rsid w:val="002378CA"/>
    <w:rsid w:val="002662EA"/>
    <w:rsid w:val="004A102B"/>
    <w:rsid w:val="0052060C"/>
    <w:rsid w:val="00840305"/>
    <w:rsid w:val="00874912"/>
    <w:rsid w:val="00912144"/>
    <w:rsid w:val="00A30B01"/>
    <w:rsid w:val="00B63146"/>
    <w:rsid w:val="00C11883"/>
    <w:rsid w:val="00C306FC"/>
    <w:rsid w:val="00C75781"/>
    <w:rsid w:val="00CE3EB0"/>
    <w:rsid w:val="00E431D6"/>
    <w:rsid w:val="00F219E5"/>
    <w:rsid w:val="00F5066E"/>
    <w:rsid w:val="00F9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781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781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9781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F97819"/>
  </w:style>
  <w:style w:styleId="Tekstbalonia" w:type="paragraph">
    <w:name w:val="Balloon Text"/>
    <w:basedOn w:val="Normal"/>
    <w:link w:val="TekstbaloniaChar"/>
    <w:uiPriority w:val="99"/>
    <w:semiHidden/>
    <w:unhideWhenUsed/>
    <w:rsid w:val="00F978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7819"/>
    <w:rPr>
      <w:rFonts w:cs="Tahoma" w:eastAsia="Times New Roman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154D3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206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6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6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6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6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781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781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9781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F97819"/>
  </w:style>
  <w:style w:styleId="Tekstbalonia" w:type="paragraph">
    <w:name w:val="Balloon Text"/>
    <w:basedOn w:val="Normal"/>
    <w:link w:val="TekstbaloniaChar"/>
    <w:uiPriority w:val="99"/>
    <w:semiHidden/>
    <w:unhideWhenUsed/>
    <w:rsid w:val="00F978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7819"/>
    <w:rPr>
      <w:rFonts w:ascii="Tahoma" w:cs="Tahoma" w:eastAsia="Times New Roman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154D3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20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6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6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6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6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odvjetnik.simobosnjak@g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St-1728/2016-3</izvorni_sadrzaj>
    <derivirana_varijabla naziv="DomainObject.Oznaka_1">St-1728/2016-3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1728</izvorni_sadrzaj>
    <derivirana_varijabla naziv="DomainObject.Predmet.Broj_1">1728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2.</izvorni_sadrzaj>
    <derivirana_varijabla naziv="DomainObject.Predmet.Opis_1">čl. 444.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St-1728/2016</izvorni_sadrzaj>
    <derivirana_varijabla naziv="DomainObject.Predmet.OznakaBroj_1">St-1728/2016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INDIGO INŽENJERING d.o.o. za montažu, servis, popravak i usluge</izvorni_sadrzaj>
    <derivirana_varijabla naziv="DomainObject.Predmet.ProtustrankaFormated_1">  INDIGO INŽENJERING d.o.o. za montažu, servis, popravak i usluge</derivirana_varijabla>
  </DomainObject.Predmet.ProtustrankaFormated>
  <DomainObject.Predmet.ProtustrankaFormatedOIB>
    <izvorni_sadrzaj>  INDIGO INŽENJERING d.o.o. za montažu, servis, popravak i usluge, OIB 48012151102</izvorni_sadrzaj>
    <derivirana_varijabla naziv="DomainObject.Predmet.ProtustrankaFormatedOIB_1">  INDIGO INŽENJERING d.o.o. za montažu, servis, popravak i usluge, OIB 48012151102</derivirana_varijabla>
  </DomainObject.Predmet.ProtustrankaFormatedOIB>
  <DomainObject.Predmet.ProtustrankaFormatedWithAdress>
    <izvorni_sadrzaj> INDIGO INŽENJERING d.o.o. za montažu, servis, popravak i usluge, Eugena Kumičića 34, 35000 Slavonski Brod</izvorni_sadrzaj>
    <derivirana_varijabla naziv="DomainObject.Predmet.ProtustrankaFormatedWithAdress_1"> INDIGO INŽENJERING d.o.o. za montažu, servis, popravak i usluge, Eugena Kumičića 34, 35000 Slavonski Brod</derivirana_varijabla>
  </DomainObject.Predmet.ProtustrankaFormatedWithAdress>
  <DomainObject.Predmet.ProtustrankaFormatedWithAdressOIB>
    <izvorni_sadrzaj> INDIGO INŽENJERING d.o.o. za montažu, servis, popravak i usluge, OIB 48012151102, Eugena Kumičića 34, 35000 Slavonski Brod</izvorni_sadrzaj>
    <derivirana_varijabla naziv="DomainObject.Predmet.ProtustrankaFormatedWithAdressOIB_1"> INDIGO INŽENJERING d.o.o. za montažu, servis, popravak i usluge, OIB 48012151102, Eugena Kumičića 34, 35000 Slavonski Brod</derivirana_varijabla>
  </DomainObject.Predmet.ProtustrankaFormatedWithAdressOIB>
  <DomainObject.Predmet.ProtustrankaWithAdress>
    <izvorni_sadrzaj>INDIGO INŽENJERING d.o.o. za montažu, servis, popravak i usluge Eugena Kumičića 34, 35000 Slavonski Brod</izvorni_sadrzaj>
    <derivirana_varijabla naziv="DomainObject.Predmet.ProtustrankaWithAdress_1">INDIGO INŽENJERING d.o.o. za montažu, servis, popravak i usluge Eugena Kumičića 34, 35000 Slavonski Brod</derivirana_varijabla>
  </DomainObject.Predmet.ProtustrankaWithAdress>
  <DomainObject.Predmet.ProtustrankaWithAdressOIB>
    <izvorni_sadrzaj>INDIGO INŽENJERING d.o.o. za montažu, servis, popravak i usluge, OIB 48012151102, Eugena Kumičića 34, 35000 Slavonski Brod</izvorni_sadrzaj>
    <derivirana_varijabla naziv="DomainObject.Predmet.ProtustrankaWithAdressOIB_1">INDIGO INŽENJERING d.o.o. za montažu, servis, popravak i usluge, OIB 48012151102, Eugena Kumičića 34, 35000 Slavonski Brod</derivirana_varijabla>
  </DomainObject.Predmet.ProtustrankaWithAdressOIB>
  <DomainObject.Predmet.ProtustrankaNazivFormated>
    <izvorni_sadrzaj>INDIGO INŽENJERING d.o.o. za montažu, servis, popravak i usluge</izvorni_sadrzaj>
    <derivirana_varijabla naziv="DomainObject.Predmet.ProtustrankaNazivFormated_1">INDIGO INŽENJERING d.o.o. za montažu, servis, popravak i usluge</derivirana_varijabla>
  </DomainObject.Predmet.ProtustrankaNazivFormated>
  <DomainObject.Predmet.ProtustrankaNazivFormatedOIB>
    <izvorni_sadrzaj>INDIGO INŽENJERING d.o.o. za montažu, servis, popravak i usluge, OIB 48012151102</izvorni_sadrzaj>
    <derivirana_varijabla naziv="DomainObject.Predmet.ProtustrankaNazivFormatedOIB_1">INDIGO INŽENJERING d.o.o. za montažu, servis, popravak i usluge, OIB 48012151102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142428.04</izvorni_sadrzaj>
    <derivirana_varijabla naziv="DomainObject.Predmet.TrenutnaVrijednost_1">142428.04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INDIGO INŽENJERING d.o.o. za montažu, servis, popravak i usluge</item>
    </izvorni_sadrzaj>
    <derivirana_varijabla naziv="DomainObject.Predmet.ProtuStrankaListFormated_1">
      <item>INDIGO INŽENJERING d.o.o. za montažu, servis, popravak i usluge</item>
    </derivirana_varijabla>
  </DomainObject.Predmet.ProtuStrankaListFormated>
  <DomainObject.Predmet.ProtuStrankaListFormatedOIB>
    <izvorni_sadrzaj>
      <item>INDIGO INŽENJERING d.o.o. za montažu, servis, popravak i usluge, OIB 48012151102</item>
    </izvorni_sadrzaj>
    <derivirana_varijabla naziv="DomainObject.Predmet.ProtuStrankaListFormatedOIB_1">
      <item>INDIGO INŽENJERING d.o.o. za montažu, servis, popravak i usluge, OIB 48012151102</item>
    </derivirana_varijabla>
  </DomainObject.Predmet.ProtuStrankaListFormatedOIB>
  <DomainObject.Predmet.ProtuStrankaListFormatedWithAdress>
    <izvorni_sadrzaj>
      <item>INDIGO INŽENJERING d.o.o. za montažu, servis, popravak i usluge, Eugena Kumičića 34, 35000 Slavonski Brod</item>
    </izvorni_sadrzaj>
    <derivirana_varijabla naziv="DomainObject.Predmet.ProtuStrankaListFormatedWithAdress_1">
      <item>INDIGO INŽENJERING d.o.o. za montažu, servis, popravak i usluge, Eugena Kumičića 34, 35000 Slavonski Brod</item>
    </derivirana_varijabla>
  </DomainObject.Predmet.ProtuStrankaListFormatedWithAdress>
  <DomainObject.Predmet.ProtuStrankaListFormatedWithAdressOIB>
    <izvorni_sadrzaj>
      <item>INDIGO INŽENJERING d.o.o. za montažu, servis, popravak i usluge, OIB 48012151102, Eugena Kumičića 34, 35000 Slavonski Brod</item>
    </izvorni_sadrzaj>
    <derivirana_varijabla naziv="DomainObject.Predmet.ProtuStrankaListFormatedWithAdressOIB_1">
      <item>INDIGO INŽENJERING d.o.o. za montažu, servis, popravak i usluge, OIB 48012151102, Eugena Kumičića 34, 35000 Slavonski Brod</item>
    </derivirana_varijabla>
  </DomainObject.Predmet.ProtuStrankaListFormatedWithAdressOIB>
  <DomainObject.Predmet.ProtuStrankaListNazivFormated>
    <izvorni_sadrzaj>
      <item>INDIGO INŽENJERING d.o.o. za montažu, servis, popravak i usluge</item>
    </izvorni_sadrzaj>
    <derivirana_varijabla naziv="DomainObject.Predmet.ProtuStrankaListNazivFormated_1">
      <item>INDIGO INŽENJERING d.o.o. za montažu, servis, popravak i usluge</item>
    </derivirana_varijabla>
  </DomainObject.Predmet.ProtuStrankaListNazivFormated>
  <DomainObject.Predmet.ProtuStrankaListNazivFormatedOIB>
    <izvorni_sadrzaj>
      <item>INDIGO INŽENJERING d.o.o. za montažu, servis, popravak i usluge, OIB 48012151102</item>
    </izvorni_sadrzaj>
    <derivirana_varijabla naziv="DomainObject.Predmet.ProtuStrankaListNazivFormatedOIB_1">
      <item>INDIGO INŽENJERING d.o.o. za montažu, servis, popravak i usluge, OIB 48012151102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St-1728/2016-3</izvorni_sadrzaj>
    <derivirana_varijabla naziv="DomainObject.PoslovniBrojDokumenta_1">St-1728/2016-3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INDIGO INŽENJERING d.o.o. za montažu, servis, popravak i usluge</izvorni_sadrzaj>
    <derivirana_varijabla naziv="DomainObject.Predmet.ProtustrankaIDrugi_1">INDIGO INŽENJERING d.o.o. za montažu, servis, popravak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INDIGO INŽENJERING d.o.o. za montažu, servis, popravak i usluge, OIB 48012151102, Eugena Kumičića 34, 35000 Slavonski Brod</izvorni_sadrzaj>
    <derivirana_varijabla naziv="DomainObject.Predmet.ProtustrankaIDrugiAdressOIB_1">INDIGO INŽENJERING d.o.o. za montažu, servis, popravak i usluge, OIB 48012151102, Eugena Kumičića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INDIGO INŽENJERING d.o.o. za montažu, servis, popravak i usluge</item>
    </izvorni_sadrzaj>
    <derivirana_varijabla naziv="DomainObject.Predmet.SudioniciListNaziv_1">
      <item>Financijska agencija</item>
      <item>INDIGO INŽENJERING d.o.o. za montažu, servis, popravak i usluge</item>
    </derivirana_varijabla>
  </DomainObject.Predmet.SudioniciListNaziv>
  <DomainObject.Predmet.SudioniciListAdressOIB>
    <izvorni_sadrzaj>
      <item>Financijska agencija, OIB 85821130368, Ulica grada Vukovara 70,10000 Zagreb</item>
      <item>INDIGO INŽENJERING d.o.o. za montažu, servis, popravak i usluge, OIB 48012151102, Eugena Kumičića 34,35000 Slavonski Brod</item>
    </izvorni_sadrzaj>
    <derivirana_varijabla naziv="DomainObject.Predmet.SudioniciListAdressOIB_1">
      <item>Financijska agencija, OIB 85821130368, Ulica grada Vukovara 70,10000 Zagreb</item>
      <item>INDIGO INŽENJERING d.o.o. za montažu, servis, popravak i usluge, OIB 48012151102, Eugena Kumičića 34,35000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48012151102</item>
    </izvorni_sadrzaj>
    <derivirana_varijabla naziv="DomainObject.Predmet.SudioniciListNazivOIB_1">
      <item>, OIB 85821130368</item>
      <item>, OIB 48012151102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437</properties:Words>
  <properties:Characters>2398</properties:Characters>
  <properties:Lines>79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2016-06-10T11:14:00Z</dcterms:created>
  <dc:creator>wsadmin</dc:creator>
  <cp:lastModifiedBy>wsadmin</cp:lastModifiedBy>
  <cp:lastPrinted>2016-03-17T13:25:00Z</cp:lastPrinted>
  <dcterms:modified xmlns:xsi="http://www.w3.org/2001/XMLSchema-instance" xsi:type="dcterms:W3CDTF">2016-06-10T11:16:00Z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St-1728/2016-3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