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b273" w14:paraId="847b273" w:rsidRDefault="00042469" w:rsidP="00910611" w:rsidR="0004246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2469" w:rsidP="00910611" w:rsidR="00042469" w:rsidRPr="00042469">
      <w:pPr>
        <w:rPr>
          <w:rFonts w:hAnsi="Times New Roman" w:ascii="Times New Roman"/>
          <w:b w:val="false"/>
        </w:rPr>
      </w:pPr>
      <w:r w:rsidRPr="00042469">
        <w:rPr>
          <w:rFonts w:eastAsia="MS Mincho" w:hAnsi="Times New Roman" w:ascii="Times New Roman"/>
          <w:b w:val="false"/>
        </w:rPr>
        <w:t xml:space="preserve">   REPUBLIKA HRVATSKA</w:t>
      </w:r>
    </w:p>
    <w:p w:rsidRDefault="00042469" w:rsidP="00910611" w:rsidR="00042469" w:rsidRPr="00042469">
      <w:pPr>
        <w:rPr>
          <w:rFonts w:hAnsi="Times New Roman" w:ascii="Times New Roman"/>
          <w:b w:val="false"/>
        </w:rPr>
      </w:pPr>
      <w:r w:rsidRPr="00042469">
        <w:rPr>
          <w:rFonts w:eastAsia="MS Mincho" w:hAnsi="Times New Roman" w:ascii="Times New Roman"/>
          <w:b w:val="false"/>
        </w:rPr>
        <w:t>TRGOVAČKI SUD U RIJECI</w:t>
      </w:r>
    </w:p>
    <w:p w:rsidRDefault="00042469" w:rsidR="00042469" w:rsidRPr="00042469">
      <w:pPr>
        <w:rPr>
          <w:rFonts w:eastAsia="MS Mincho" w:hAnsi="Times New Roman" w:ascii="Times New Roman"/>
          <w:b w:val="false"/>
        </w:rPr>
      </w:pPr>
      <w:r w:rsidRPr="0004246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10282" w:rsidP="00A10282" w:rsidR="00A10282" w:rsidRPr="00BB7031">
      <w:pPr>
        <w:pStyle w:val="Zaglavlje"/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Poslovni broj 15 St-38/15</w:t>
      </w:r>
      <w:r w:rsidR="00951717">
        <w:rPr>
          <w:rFonts w:hAnsi="Times New Roman" w:ascii="Times New Roman"/>
          <w:b w:val="false"/>
        </w:rPr>
        <w:t>-67</w:t>
      </w:r>
    </w:p>
    <w:p w:rsidRDefault="00A10282" w:rsidP="00A10282" w:rsidR="00A10282" w:rsidRPr="00BB7031">
      <w:pPr>
        <w:jc w:val="center"/>
        <w:rPr>
          <w:rFonts w:hAnsi="Times New Roman" w:ascii="Times New Roman"/>
          <w:b w:val="false"/>
        </w:rPr>
      </w:pPr>
    </w:p>
    <w:p w:rsidRDefault="00A10282" w:rsidP="00A10282" w:rsidR="00A10282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R E P U B L I K A  H R V A T S K A </w:t>
      </w:r>
    </w:p>
    <w:p w:rsidRDefault="00A10282" w:rsidP="00A10282" w:rsidR="00A10282" w:rsidRPr="00BB7031">
      <w:pPr>
        <w:rPr>
          <w:rFonts w:hAnsi="Times New Roman" w:ascii="Times New Roman"/>
          <w:b w:val="false"/>
        </w:rPr>
      </w:pPr>
    </w:p>
    <w:p w:rsidRDefault="00A10282" w:rsidP="00A10282" w:rsidR="00A10282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Z A K L J U Č A K </w:t>
      </w:r>
    </w:p>
    <w:p w:rsidRDefault="00A10282" w:rsidP="00A10282" w:rsidR="00A10282" w:rsidRPr="00BB7031">
      <w:pPr>
        <w:rPr>
          <w:rFonts w:hAnsi="Times New Roman" w:ascii="Times New Roman"/>
          <w:b w:val="false"/>
        </w:rPr>
      </w:pPr>
    </w:p>
    <w:p w:rsidRDefault="00A10282" w:rsidP="00BB7031" w:rsidR="00A10282" w:rsidRPr="00BB7031">
      <w:pPr>
        <w:pStyle w:val="Bezproreda"/>
      </w:pPr>
      <w:r w:rsidRPr="00BB7031">
        <w:t>Trgovački sud u Rijeci,</w:t>
      </w:r>
      <w:r w:rsidR="00042469">
        <w:t xml:space="preserve"> 88785964957,</w:t>
      </w:r>
      <w:r w:rsidRPr="00BB7031">
        <w:t xml:space="preserve"> po sucu pojedincu Danieli Korlević, u nastavku postupka radi naknadne diobe </w:t>
      </w:r>
      <w:r w:rsidRPr="00BB7031">
        <w:rPr>
          <w:b/>
        </w:rPr>
        <w:t>Stečajne mase iza VILE ALBERI d.o.o, Poreč, Mateo Benussi 8, OIB 94157450759</w:t>
      </w:r>
      <w:r w:rsidRPr="00BB7031">
        <w:t xml:space="preserve">, dana </w:t>
      </w:r>
      <w:r w:rsidR="00223FF3">
        <w:t>11</w:t>
      </w:r>
      <w:r w:rsidRPr="00BB7031">
        <w:t>. svibnja 2018.</w:t>
      </w:r>
      <w:r w:rsidR="00223FF3">
        <w:t xml:space="preserve"> godine</w:t>
      </w:r>
    </w:p>
    <w:p w:rsidRDefault="00A10282" w:rsidP="00A10282" w:rsidR="00A10282" w:rsidRPr="00BB7031">
      <w:pPr>
        <w:jc w:val="both"/>
        <w:rPr>
          <w:rFonts w:hAnsi="Times New Roman" w:ascii="Times New Roman"/>
          <w:b w:val="false"/>
        </w:rPr>
      </w:pPr>
    </w:p>
    <w:p w:rsidRDefault="00A10282" w:rsidP="00A10282" w:rsidR="00A10282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z a k l j u č i o     j e</w:t>
      </w:r>
    </w:p>
    <w:p w:rsidRDefault="00A10282" w:rsidP="00A10282" w:rsidR="00A10282" w:rsidRPr="00BB7031">
      <w:pPr>
        <w:jc w:val="center"/>
        <w:rPr>
          <w:rFonts w:hAnsi="Times New Roman" w:ascii="Times New Roman"/>
          <w:b w:val="false"/>
        </w:rPr>
      </w:pPr>
    </w:p>
    <w:p w:rsidRDefault="00A10282" w:rsidP="00BB7031" w:rsidR="00BB7031" w:rsidRPr="00BB7031">
      <w:pPr>
        <w:pStyle w:val="Bezproreda"/>
      </w:pPr>
      <w:r w:rsidRPr="00BB7031">
        <w:t>I.</w:t>
      </w:r>
      <w:r w:rsidRPr="00BB7031">
        <w:tab/>
      </w:r>
      <w:r w:rsidR="00BB7031" w:rsidRPr="00BB7031">
        <w:t xml:space="preserve">Utvrđena vrijednost nekretnine stečajnog dužnika </w:t>
      </w:r>
      <w:r w:rsidR="00951717" w:rsidRPr="00BB7031">
        <w:t>upisane u zemljišnoj knjizi Općinskog suda u  Puli</w:t>
      </w:r>
      <w:r w:rsidR="00951717">
        <w:t xml:space="preserve"> – Pola</w:t>
      </w:r>
      <w:r w:rsidR="00951717" w:rsidRPr="00BB7031">
        <w:t xml:space="preserve">, </w:t>
      </w:r>
      <w:r w:rsidR="00951717">
        <w:t>Zemljišnoknjižni odjel Buje,</w:t>
      </w:r>
      <w:r w:rsidR="00951717" w:rsidRPr="00BB7031">
        <w:t xml:space="preserve"> </w:t>
      </w:r>
      <w:r w:rsidR="00BB7031" w:rsidRPr="00BB7031">
        <w:t xml:space="preserve">k.č.br </w:t>
      </w:r>
      <w:r w:rsidR="00BB7031" w:rsidRPr="00BB7031">
        <w:rPr>
          <w:szCs w:val="24"/>
          <w:shd w:fill="FFFFFF" w:color="auto" w:val="clear"/>
        </w:rPr>
        <w:t>2590/2</w:t>
      </w:r>
      <w:r w:rsidR="00BB7031" w:rsidRPr="00BB7031">
        <w:t xml:space="preserve">, </w:t>
      </w:r>
      <w:r w:rsidR="00951717" w:rsidRPr="00BB7031">
        <w:t>oranica</w:t>
      </w:r>
      <w:r w:rsidR="00951717">
        <w:t>,</w:t>
      </w:r>
      <w:r w:rsidR="00951717" w:rsidRPr="00BB7031">
        <w:t xml:space="preserve"> površine </w:t>
      </w:r>
      <w:r w:rsidR="00951717">
        <w:t>2244</w:t>
      </w:r>
      <w:r w:rsidR="00951717" w:rsidRPr="00BB7031">
        <w:rPr>
          <w:shd w:fill="FFFFFF" w:color="auto" w:val="clear"/>
        </w:rPr>
        <w:t xml:space="preserve"> m2</w:t>
      </w:r>
      <w:r w:rsidR="00951717">
        <w:rPr>
          <w:shd w:fill="FFFFFF" w:color="auto" w:val="clear"/>
        </w:rPr>
        <w:t xml:space="preserve">, </w:t>
      </w:r>
      <w:r w:rsidR="00BB7031" w:rsidRPr="00BB7031">
        <w:t>zk.ul. 4</w:t>
      </w:r>
      <w:r w:rsidR="00BB7031">
        <w:t>419</w:t>
      </w:r>
      <w:r w:rsidR="00BB7031" w:rsidRPr="00BB7031">
        <w:t xml:space="preserve"> k.o. Umag, iznosi</w:t>
      </w:r>
      <w:r w:rsidR="00BB7031">
        <w:t xml:space="preserve"> </w:t>
      </w:r>
      <w:r w:rsidR="00BB7031" w:rsidRPr="00951717">
        <w:rPr>
          <w:b/>
          <w:szCs w:val="24"/>
          <w:shd w:fill="FFFFFF" w:color="auto" w:val="clear"/>
        </w:rPr>
        <w:t>2.534.598,00 kn</w:t>
      </w:r>
      <w:r w:rsidR="00BB7031">
        <w:rPr>
          <w:szCs w:val="24"/>
          <w:shd w:fill="FFFFFF" w:color="auto" w:val="clear"/>
        </w:rPr>
        <w:t>.</w:t>
      </w:r>
    </w:p>
    <w:p w:rsidRDefault="00A10282" w:rsidP="00BB7031" w:rsidR="00A10282" w:rsidRPr="00BB7031">
      <w:pPr>
        <w:pStyle w:val="Bezproreda"/>
        <w:rPr>
          <w:b/>
          <w:szCs w:val="24"/>
        </w:rPr>
      </w:pPr>
    </w:p>
    <w:p w:rsidRDefault="00A10282" w:rsidP="00BB7031" w:rsidR="00A10282">
      <w:pPr>
        <w:pStyle w:val="Bezproreda"/>
      </w:pPr>
      <w:r w:rsidRPr="00BB7031">
        <w:t>II.</w:t>
      </w:r>
      <w:r w:rsidRPr="00BB7031">
        <w:tab/>
        <w:t>Prodaju nekretnine iz točke I. zaključka provodi Financijska agencija elektroničkom javnom dražbom uz odgovarajuću primjenu pravila ovršnoga postupka o ovrsi na nekretnini.</w:t>
      </w:r>
    </w:p>
    <w:p w:rsidRDefault="00BB7031" w:rsidP="00BB7031" w:rsidR="00BB7031" w:rsidRPr="00BB7031">
      <w:pPr>
        <w:pStyle w:val="Bezproreda"/>
      </w:pPr>
    </w:p>
    <w:p w:rsidRDefault="00A10282" w:rsidP="00BB7031" w:rsidR="00A10282" w:rsidRPr="00BB7031">
      <w:pPr>
        <w:pStyle w:val="Bezproreda"/>
      </w:pPr>
      <w:r w:rsidRPr="00BB7031">
        <w:t>III.</w:t>
      </w:r>
      <w:r w:rsidRPr="00BB7031">
        <w:tab/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A10282" w:rsidP="00A10282" w:rsidR="00A10282" w:rsidRPr="00BB7031">
      <w:pPr>
        <w:jc w:val="both"/>
        <w:rPr>
          <w:rFonts w:hAnsi="Times New Roman" w:ascii="Times New Roman"/>
          <w:b w:val="false"/>
        </w:rPr>
      </w:pPr>
    </w:p>
    <w:p w:rsidRDefault="00A10282" w:rsidP="00A10282" w:rsidR="00A10282" w:rsidRPr="00BB7031">
      <w:pPr>
        <w:ind w:firstLine="708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IV.</w:t>
      </w:r>
      <w:r w:rsidRPr="00BB7031">
        <w:rPr>
          <w:rFonts w:hAnsi="Times New Roman" w:ascii="Times New Roman"/>
          <w:b w:val="false"/>
        </w:rPr>
        <w:tab/>
        <w:t>Uvjeti prodaje:</w:t>
      </w:r>
    </w:p>
    <w:p w:rsidRDefault="00A10282" w:rsidP="00A10282" w:rsidR="00BB7031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 xml:space="preserve">- prodaje se nekretnina </w:t>
      </w:r>
      <w:r w:rsidR="00BB7031" w:rsidRPr="00BB7031">
        <w:rPr>
          <w:rFonts w:hAnsi="Times New Roman" w:ascii="Times New Roman"/>
          <w:b w:val="false"/>
        </w:rPr>
        <w:t xml:space="preserve">k.č.br </w:t>
      </w:r>
      <w:r w:rsidR="00BB7031" w:rsidRPr="00BB7031">
        <w:rPr>
          <w:rFonts w:hAnsi="Times New Roman" w:ascii="Times New Roman"/>
          <w:b w:val="false"/>
          <w:shd w:fill="FFFFFF" w:color="auto" w:val="clear"/>
        </w:rPr>
        <w:t>2590/2</w:t>
      </w:r>
      <w:r w:rsidR="00BB7031" w:rsidRPr="00BB7031">
        <w:rPr>
          <w:rFonts w:hAnsi="Times New Roman" w:ascii="Times New Roman"/>
          <w:b w:val="false"/>
        </w:rPr>
        <w:t>, oranica</w:t>
      </w:r>
      <w:r w:rsidR="00951717">
        <w:rPr>
          <w:rFonts w:hAnsi="Times New Roman" w:ascii="Times New Roman"/>
          <w:b w:val="false"/>
        </w:rPr>
        <w:t>,</w:t>
      </w:r>
      <w:r w:rsidR="00BB7031" w:rsidRPr="00BB7031">
        <w:rPr>
          <w:rFonts w:hAnsi="Times New Roman" w:ascii="Times New Roman"/>
          <w:b w:val="false"/>
        </w:rPr>
        <w:t xml:space="preserve"> površine 2244</w:t>
      </w:r>
      <w:r w:rsidR="00BB7031" w:rsidRPr="00BB7031">
        <w:rPr>
          <w:rFonts w:hAnsi="Times New Roman" w:ascii="Times New Roman"/>
          <w:b w:val="false"/>
          <w:shd w:fill="FFFFFF" w:color="auto" w:val="clear"/>
        </w:rPr>
        <w:t xml:space="preserve"> m2</w:t>
      </w:r>
      <w:r w:rsidR="00BB7031">
        <w:rPr>
          <w:rFonts w:hAnsi="Times New Roman" w:ascii="Times New Roman"/>
          <w:b w:val="false"/>
          <w:shd w:fill="FFFFFF" w:color="auto" w:val="clear"/>
        </w:rPr>
        <w:t xml:space="preserve">, upisana u </w:t>
      </w:r>
      <w:r w:rsidR="00BB7031" w:rsidRPr="00BB7031">
        <w:rPr>
          <w:rFonts w:hAnsi="Times New Roman" w:ascii="Times New Roman"/>
          <w:b w:val="false"/>
        </w:rPr>
        <w:t>zk.ul. 4419 k.o. Umag</w:t>
      </w:r>
      <w:r w:rsidR="00BB7031">
        <w:rPr>
          <w:rFonts w:hAnsi="Times New Roman" w:ascii="Times New Roman"/>
          <w:b w:val="false"/>
        </w:rPr>
        <w:t>;</w:t>
      </w:r>
    </w:p>
    <w:p w:rsidRDefault="00A10282" w:rsidP="00A10282" w:rsidR="00A10282" w:rsidRPr="00BB7031">
      <w:pPr>
        <w:ind w:firstLine="708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nekretnina označena u točki I. zaključka u naravi predstavlja građevinsko zemljište površine </w:t>
      </w:r>
      <w:r w:rsidR="00BB7031" w:rsidRPr="00BB7031">
        <w:rPr>
          <w:rFonts w:hAnsi="Times New Roman" w:ascii="Times New Roman"/>
          <w:b w:val="false"/>
        </w:rPr>
        <w:t>2244</w:t>
      </w:r>
      <w:r w:rsidR="00BB7031" w:rsidRPr="00BB7031">
        <w:rPr>
          <w:rFonts w:hAnsi="Times New Roman" w:ascii="Times New Roman"/>
          <w:b w:val="false"/>
          <w:shd w:fill="FFFFFF" w:color="auto" w:val="clear"/>
        </w:rPr>
        <w:t xml:space="preserve"> m2</w:t>
      </w:r>
      <w:r w:rsidRPr="00BB7031">
        <w:rPr>
          <w:rFonts w:hAnsi="Times New Roman" w:ascii="Times New Roman"/>
          <w:b w:val="false"/>
          <w:shd w:fill="FFFFFF" w:color="auto" w:val="clear"/>
        </w:rPr>
        <w:t>;</w:t>
      </w:r>
    </w:p>
    <w:p w:rsidRDefault="00A10282" w:rsidP="00A10282" w:rsidR="00A10282" w:rsidRPr="00BB7031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 xml:space="preserve">- utvrđena vrijednost nekretnine označene pod točkom I. zaključka iznosi </w:t>
      </w:r>
      <w:r w:rsidR="00BB7031" w:rsidRPr="00BB7031">
        <w:rPr>
          <w:rFonts w:hAnsi="Times New Roman" w:ascii="Times New Roman"/>
          <w:b w:val="false"/>
          <w:shd w:fill="FFFFFF" w:color="auto" w:val="clear"/>
        </w:rPr>
        <w:t>2.534.598,00 kn</w:t>
      </w:r>
      <w:r w:rsidRPr="00BB7031">
        <w:rPr>
          <w:rFonts w:hAnsi="Times New Roman" w:ascii="Times New Roman"/>
          <w:b w:val="false"/>
        </w:rPr>
        <w:t>;</w:t>
      </w:r>
    </w:p>
    <w:p w:rsidRDefault="00A10282" w:rsidP="00A10282" w:rsidR="00A10282" w:rsidRPr="00BB7031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 xml:space="preserve">- nekretnina označena u točki I. zaključka se na prvoj dražbi ne može prodati ispod tri četvrtine utvrđene vrijednosti, odnosno </w:t>
      </w:r>
      <w:r w:rsidR="00BB7031">
        <w:rPr>
          <w:rFonts w:hAnsi="Times New Roman" w:ascii="Times New Roman"/>
          <w:b w:val="false"/>
        </w:rPr>
        <w:t xml:space="preserve">1.900.948,50 </w:t>
      </w:r>
      <w:r w:rsidRPr="00BB7031">
        <w:rPr>
          <w:rFonts w:hAnsi="Times New Roman" w:ascii="Times New Roman"/>
          <w:b w:val="false"/>
        </w:rPr>
        <w:t>kn,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na drugoj dražbi ispod jedne polovine utvrđene vrijednosti, </w:t>
      </w:r>
      <w:r w:rsidR="00BB7031">
        <w:rPr>
          <w:rFonts w:hAnsi="Times New Roman" w:ascii="Times New Roman"/>
          <w:b w:val="false"/>
        </w:rPr>
        <w:t>odnosno 1.267.299,00</w:t>
      </w:r>
      <w:r w:rsidRPr="00BB7031">
        <w:rPr>
          <w:rFonts w:hAnsi="Times New Roman" w:ascii="Times New Roman"/>
          <w:b w:val="false"/>
        </w:rPr>
        <w:t xml:space="preserve"> kn, 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na trećoj dražbi ispod jedne četvrtine utvrđene vrijednosti, </w:t>
      </w:r>
      <w:r w:rsidR="00BB7031">
        <w:rPr>
          <w:rFonts w:hAnsi="Times New Roman" w:ascii="Times New Roman"/>
          <w:b w:val="false"/>
        </w:rPr>
        <w:t xml:space="preserve">odnosno 633.649,50 </w:t>
      </w:r>
      <w:r w:rsidRPr="00BB7031">
        <w:rPr>
          <w:rFonts w:hAnsi="Times New Roman" w:ascii="Times New Roman"/>
          <w:b w:val="false"/>
        </w:rPr>
        <w:t xml:space="preserve">kn, 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na četvrtoj dražbi nekretnina se prodaje po početnoj cijeni od 1,00 kn;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prvi razlučni vjerovnik u prednosnom redu može izjaviti da kupuje nekretninu i da stavlja u prijeboj svoju tražbinu s protutražbinom stečajnog dužnika po osnovi cijene u visini utvrđene vrijednosti nekretnine;</w:t>
      </w:r>
    </w:p>
    <w:p w:rsidRDefault="00A10282" w:rsidP="001D6817" w:rsidR="001D6817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lastRenderedPageBreak/>
        <w:t>- na nekretnini označenoj u točki I. zaključka uknjižena su slijedeća prava zaloga:</w:t>
      </w:r>
    </w:p>
    <w:p w:rsidRDefault="00A10282" w:rsidP="001D6817" w:rsidR="00A10282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radi osiguranja tražbine za iznos glavnice od 5.300.000,00 EUR, uvećano za pripadajuće redovne i zatezne kamate i troškove, na ime: HETA ASSET RESOLUTION AG (ranije HYPO ALPE-ADRIA-BANK INTERNATIONAL AG), Alpen-Adria-Platz 1, Klagenfurt, Republika Austrija, </w:t>
      </w:r>
    </w:p>
    <w:p w:rsidRDefault="00A10282" w:rsidP="00A10282" w:rsidR="00A1028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pravo zaloga upisano temeljem Sporazuma o osiguranju novčane tražbine od 24. siječnja 2005, u iznosu od 2.700.000,00 EUR, uvećano za pripadajuće redovne i zatezne kamate i troškove, na ime: HETA ASSET RESOLUTION AG (ranije HYPO ALPE-ADRIA-BANK INTERNATIONAL AG), Alpen-Adria-Platz 1, Klagenfurt, Republika Austrija, zaprimljeno pod brojem Z-272/2005,</w:t>
      </w:r>
    </w:p>
    <w:p w:rsidRDefault="00191722" w:rsidP="00191722" w:rsidR="00191722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</w:t>
      </w:r>
      <w:r>
        <w:rPr>
          <w:rFonts w:hAnsi="Times New Roman" w:ascii="Times New Roman"/>
          <w:b w:val="false"/>
        </w:rPr>
        <w:t xml:space="preserve">upisano temeljem Sporazuma radi osiguranja novčane tražbine zasnivanjem založnog prava od 10. rujna 2007, broj: HR/761, </w:t>
      </w:r>
      <w:r w:rsidRPr="00BB7031">
        <w:rPr>
          <w:rFonts w:hAnsi="Times New Roman" w:ascii="Times New Roman"/>
          <w:b w:val="false"/>
        </w:rPr>
        <w:t xml:space="preserve">za iznos od 5.300.000,00 EUR, uvećano za pripadajuće redovne i zatezne kamate i troškove, na ime: HETA ASSET RESOLUTION AG (ranije HYPO ALPE-ADRIA-BANK INTERNATIONAL AG), Alpen-Adria-Platz 1, Klagenfurt, Republika Austrija, </w:t>
      </w:r>
      <w:r>
        <w:rPr>
          <w:rFonts w:hAnsi="Times New Roman" w:ascii="Times New Roman"/>
          <w:b w:val="false"/>
        </w:rPr>
        <w:t>zaprimljeno pod brojem Z-4990/07,</w:t>
      </w:r>
    </w:p>
    <w:p w:rsidRDefault="00191722" w:rsidP="00191722" w:rsidR="0019172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upisano temeljem Sporazuma </w:t>
      </w:r>
      <w:r>
        <w:rPr>
          <w:rFonts w:hAnsi="Times New Roman" w:ascii="Times New Roman"/>
          <w:b w:val="false"/>
        </w:rPr>
        <w:t>radi osiguranja novčane tražbine zasnivanjem založnog prava od 10. rujna 2007, broj: HR/888</w:t>
      </w:r>
      <w:r w:rsidR="002D1F27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u iznosu od </w:t>
      </w:r>
      <w:r w:rsidRPr="00BB7031">
        <w:rPr>
          <w:rFonts w:hAnsi="Times New Roman" w:ascii="Times New Roman"/>
          <w:b w:val="false"/>
        </w:rPr>
        <w:t>2.700.000,00 EUR, uvećano za pripadajuće redovne i zatezne kamate i troškove, na ime: HETA ASSET RESOLUTION AG (ranije HYPO ALPE-ADRIA-BANK INTERNATIONAL AG), Alpen-Adria-Platz 1, Klagenfurt, Republika Austrija, zaprimljeno pod brojem Z-</w:t>
      </w:r>
      <w:r>
        <w:rPr>
          <w:rFonts w:hAnsi="Times New Roman" w:ascii="Times New Roman"/>
          <w:b w:val="false"/>
        </w:rPr>
        <w:t>4990/07</w:t>
      </w:r>
      <w:r w:rsidRPr="00BB7031">
        <w:rPr>
          <w:rFonts w:hAnsi="Times New Roman" w:ascii="Times New Roman"/>
          <w:b w:val="false"/>
        </w:rPr>
        <w:t>,</w:t>
      </w:r>
    </w:p>
    <w:p w:rsidRDefault="00A10282" w:rsidP="00A10282" w:rsidR="00A1028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pravo zaloga upisano temeljem Ugovora o osnivanju i upisu založnog prava od 3. prosinca 2009, u iznosu od 300.000,00 EUR u kunskoj protuvrijednosti po srednjem tečaju HNB na dan isplate, na ime: IVANIĆ PROJEKT d.o.o, Savudrija, Zambratija, Sunčana 21, zaprimljeno pod brojem Z-7416/09;</w:t>
      </w:r>
    </w:p>
    <w:p w:rsidRDefault="004A33EB" w:rsidP="00A10282" w:rsidR="004A33EB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na nekretnini iz točke I. zaključka u zemljišnim knjigama uknjiženo je pravo služnosti postavljanja </w:t>
      </w:r>
      <w:r w:rsidR="000F62FB">
        <w:rPr>
          <w:rFonts w:hAnsi="Times New Roman" w:ascii="Times New Roman"/>
          <w:b w:val="false"/>
        </w:rPr>
        <w:t xml:space="preserve">vodovodnih cijevi </w:t>
      </w:r>
      <w:r>
        <w:rPr>
          <w:rFonts w:hAnsi="Times New Roman" w:ascii="Times New Roman"/>
          <w:b w:val="false"/>
        </w:rPr>
        <w:t xml:space="preserve">u korist </w:t>
      </w:r>
      <w:r w:rsidR="000F62FB">
        <w:rPr>
          <w:rFonts w:hAnsi="Times New Roman" w:ascii="Times New Roman"/>
          <w:b w:val="false"/>
        </w:rPr>
        <w:t>RO "</w:t>
      </w:r>
      <w:r>
        <w:rPr>
          <w:rFonts w:hAnsi="Times New Roman" w:ascii="Times New Roman"/>
          <w:b w:val="false"/>
        </w:rPr>
        <w:t>Istarski vodovod</w:t>
      </w:r>
      <w:r w:rsidR="000F62FB">
        <w:rPr>
          <w:rFonts w:hAnsi="Times New Roman" w:ascii="Times New Roman"/>
          <w:b w:val="false"/>
        </w:rPr>
        <w:t>" Buzet</w:t>
      </w:r>
      <w:r>
        <w:rPr>
          <w:rFonts w:hAnsi="Times New Roman" w:ascii="Times New Roman"/>
          <w:b w:val="false"/>
        </w:rPr>
        <w:t>;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nekretnina iz točke I. zaključka slobodna je od </w:t>
      </w:r>
      <w:r w:rsidR="00A46751">
        <w:rPr>
          <w:rFonts w:hAnsi="Times New Roman" w:ascii="Times New Roman"/>
          <w:b w:val="false"/>
        </w:rPr>
        <w:t xml:space="preserve">osoba i </w:t>
      </w:r>
      <w:r w:rsidRPr="00BB7031">
        <w:rPr>
          <w:rFonts w:hAnsi="Times New Roman" w:ascii="Times New Roman"/>
          <w:b w:val="false"/>
        </w:rPr>
        <w:t xml:space="preserve">stvari, 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kao kupci na javnoj dražbi mogu sudjelovati osobe koje su prethodno dale jamčevinu na poseban račun Agencije, u visini 5% od utvrđene vrijednosti nekretnine,</w:t>
      </w:r>
    </w:p>
    <w:p w:rsidRDefault="00A10282" w:rsidP="00A10282" w:rsidR="00A10282" w:rsidRPr="00BB7031">
      <w:pPr>
        <w:pStyle w:val="Odlomakpopisa"/>
        <w:ind w:firstLine="708" w:left="0"/>
        <w:contextualSpacing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kupovninu, 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A10282" w:rsidP="00A10282" w:rsidR="00A10282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u pozivu za sudjelovanje na elektroničkoj javnoj dražbi bit će određen datum i vrijeme početka i završetka elektroničke javne dražbe, vrijeme kada osobe zainteresirane za kupnju nekretnine mogu razgledati nekretninu, kao i drugi potrebni podaci.</w:t>
      </w:r>
    </w:p>
    <w:p w:rsidRDefault="00A10282" w:rsidP="00A10282" w:rsidR="00A10282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A10282" w:rsidP="00A10282" w:rsidR="00A10282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U Rijeci, </w:t>
      </w:r>
      <w:r w:rsidR="004A33EB">
        <w:rPr>
          <w:rFonts w:hAnsi="Times New Roman" w:ascii="Times New Roman"/>
          <w:b w:val="false"/>
        </w:rPr>
        <w:t>11</w:t>
      </w:r>
      <w:r w:rsidRPr="00BB7031">
        <w:rPr>
          <w:rFonts w:hAnsi="Times New Roman" w:ascii="Times New Roman"/>
          <w:b w:val="false"/>
        </w:rPr>
        <w:t>. svibnja 2018.</w:t>
      </w:r>
      <w:r w:rsidR="004A33EB">
        <w:rPr>
          <w:rFonts w:hAnsi="Times New Roman" w:ascii="Times New Roman"/>
          <w:b w:val="false"/>
        </w:rPr>
        <w:t xml:space="preserve"> godine </w:t>
      </w:r>
    </w:p>
    <w:p w:rsidRDefault="00A10282" w:rsidP="004A33EB" w:rsidR="001D6817">
      <w:pPr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  <w:t xml:space="preserve"> </w:t>
      </w:r>
      <w:r w:rsidRPr="00BB7031">
        <w:rPr>
          <w:rFonts w:hAnsi="Times New Roman" w:ascii="Times New Roman"/>
          <w:b w:val="false"/>
        </w:rPr>
        <w:tab/>
        <w:t xml:space="preserve">        Sudac</w:t>
      </w:r>
    </w:p>
    <w:p w:rsidRDefault="00A10282" w:rsidP="00042469" w:rsidR="00A10282">
      <w:pPr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Daniela Korlević </w:t>
      </w:r>
    </w:p>
    <w:p w:rsidRDefault="001D6817" w:rsidP="004A33EB" w:rsidR="001D6817" w:rsidRPr="00BB7031">
      <w:pPr>
        <w:jc w:val="right"/>
        <w:rPr>
          <w:rFonts w:hAnsi="Times New Roman" w:ascii="Times New Roman"/>
          <w:b w:val="false"/>
        </w:rPr>
      </w:pPr>
    </w:p>
    <w:p w:rsidRDefault="00A10282" w:rsidP="00A10282" w:rsidR="00A10282" w:rsidRPr="00BB7031">
      <w:pPr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UPUTA O PRAVNOM LIJEKU:</w:t>
      </w:r>
    </w:p>
    <w:p w:rsidRDefault="00A10282" w:rsidP="00A10282" w:rsidR="00A10282" w:rsidRPr="00BB7031">
      <w:pPr>
        <w:rPr>
          <w:rFonts w:hAnsi="Times New Roman" w:ascii="Times New Roman"/>
          <w:b w:val="false"/>
          <w:bCs/>
        </w:rPr>
      </w:pPr>
      <w:r w:rsidRPr="00BB7031">
        <w:rPr>
          <w:rFonts w:hAnsi="Times New Roman" w:ascii="Times New Roman"/>
          <w:b w:val="false"/>
        </w:rPr>
        <w:t>Protiv zaključka nije dopušten pravni lijek (čl.19. st.7. Stečajnog zakona).</w:t>
      </w:r>
      <w:r w:rsidRPr="00BB7031">
        <w:rPr>
          <w:rFonts w:hAnsi="Times New Roman" w:ascii="Times New Roman"/>
          <w:b w:val="false"/>
          <w:bCs/>
        </w:rPr>
        <w:t xml:space="preserve"> </w:t>
      </w:r>
    </w:p>
    <w:p w:rsidRDefault="000F18BB" w:rsidR="000F18BB" w:rsidRPr="00BB7031">
      <w:pPr>
        <w:rPr>
          <w:rFonts w:hAnsi="Times New Roman" w:ascii="Times New Roman"/>
        </w:rPr>
      </w:pPr>
    </w:p>
    <w:sectPr w:rsidSect="001C069B" w:rsidR="000F18BB" w:rsidRPr="00BB703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69B" w:rsidP="00A46751" w:rsidR="001C069B">
      <w:r>
        <w:separator/>
      </w:r>
    </w:p>
  </w:endnote>
  <w:endnote w:id="0" w:type="continuationSeparator">
    <w:p w:rsidRDefault="001C069B" w:rsidP="00A46751" w:rsidR="001C0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69B" w:rsidR="001C06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069B" w:rsidR="001C06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69B" w:rsidR="001C069B">
    <w:pPr>
      <w:pStyle w:val="Podnoje"/>
      <w:framePr w:y="1" w:xAlign="center" w:vAnchor="text" w:hAnchor="margin" w:wrap="around"/>
      <w:rPr>
        <w:rStyle w:val="Brojstranice"/>
      </w:rPr>
    </w:pPr>
  </w:p>
  <w:p w:rsidRDefault="001C069B" w:rsidR="001C06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69B" w:rsidP="00A46751" w:rsidR="001C069B">
      <w:r>
        <w:separator/>
      </w:r>
    </w:p>
  </w:footnote>
  <w:footnote w:id="0" w:type="continuationSeparator">
    <w:p w:rsidRDefault="001C069B" w:rsidP="00A46751" w:rsidR="001C0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69B" w:rsidP="001C069B" w:rsidR="001C069B" w:rsidRPr="004016B8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                                                         </w:t>
    </w:r>
    <w:r w:rsidRPr="004016B8">
      <w:rPr>
        <w:rFonts w:hAnsi="Times New Roman" w:ascii="Times New Roman"/>
        <w:b w:val="false"/>
      </w:rPr>
      <w:fldChar w:fldCharType="begin"/>
    </w:r>
    <w:r w:rsidRPr="004016B8">
      <w:rPr>
        <w:rFonts w:hAnsi="Times New Roman" w:ascii="Times New Roman"/>
        <w:b w:val="false"/>
      </w:rPr>
      <w:instrText xml:space="preserve"> PAGE   \* MERGEFORMAT </w:instrText>
    </w:r>
    <w:r w:rsidRPr="004016B8">
      <w:rPr>
        <w:rFonts w:hAnsi="Times New Roman" w:ascii="Times New Roman"/>
        <w:b w:val="false"/>
      </w:rPr>
      <w:fldChar w:fldCharType="separate"/>
    </w:r>
    <w:r w:rsidR="00042469">
      <w:rPr>
        <w:rFonts w:hAnsi="Times New Roman" w:ascii="Times New Roman"/>
        <w:b w:val="false"/>
        <w:noProof/>
      </w:rPr>
      <w:t>3</w:t>
    </w:r>
    <w:r w:rsidRPr="004016B8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 xml:space="preserve">                        Poslovni broj: </w:t>
    </w:r>
    <w:r w:rsidR="00042469">
      <w:rPr>
        <w:rFonts w:hAnsi="Times New Roman" w:ascii="Times New Roman"/>
        <w:b w:val="false"/>
      </w:rPr>
      <w:t xml:space="preserve">15 </w:t>
    </w:r>
    <w:r>
      <w:rPr>
        <w:rFonts w:hAnsi="Times New Roman" w:ascii="Times New Roman"/>
        <w:b w:val="false"/>
      </w:rPr>
      <w:t>St-38/15</w:t>
    </w:r>
    <w:r w:rsidR="00951717">
      <w:rPr>
        <w:rFonts w:hAnsi="Times New Roman" w:ascii="Times New Roman"/>
        <w:b w:val="false"/>
      </w:rPr>
      <w:t>-67</w:t>
    </w:r>
  </w:p>
  <w:p w:rsidRDefault="001C069B" w:rsidP="001C069B" w:rsidR="001C069B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282"/>
    <w:rsid w:val="00036785"/>
    <w:rsid w:val="00042469"/>
    <w:rsid w:val="000F18BB"/>
    <w:rsid w:val="000F62FB"/>
    <w:rsid w:val="00191722"/>
    <w:rsid w:val="001C069B"/>
    <w:rsid w:val="001C0EE0"/>
    <w:rsid w:val="001D6817"/>
    <w:rsid w:val="00223FF3"/>
    <w:rsid w:val="002D1F27"/>
    <w:rsid w:val="004A33EB"/>
    <w:rsid w:val="00951717"/>
    <w:rsid w:val="00A10282"/>
    <w:rsid w:val="00A46751"/>
    <w:rsid w:val="00A95074"/>
    <w:rsid w:val="00BA3C2B"/>
    <w:rsid w:val="00BB7031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0282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BB7031"/>
    <w:pPr>
      <w:ind w:firstLine="708"/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A1028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A1028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10282"/>
  </w:style>
  <w:style w:styleId="Zaglavlje" w:type="paragraph">
    <w:name w:val="header"/>
    <w:basedOn w:val="Normal"/>
    <w:link w:val="ZaglavljeChar"/>
    <w:uiPriority w:val="99"/>
    <w:rsid w:val="00A1028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0282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A1028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2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2F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4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0282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BB7031"/>
    <w:pPr>
      <w:ind w:firstLine="708"/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A1028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A1028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10282"/>
  </w:style>
  <w:style w:styleId="Zaglavlje" w:type="paragraph">
    <w:name w:val="header"/>
    <w:basedOn w:val="Normal"/>
    <w:link w:val="ZaglavljeChar"/>
    <w:uiPriority w:val="99"/>
    <w:rsid w:val="00A1028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0282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A1028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2F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4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St-38/2015-50</izvorni_sadrzaj>
    <derivirana_varijabla naziv="DomainObject.Oznaka_1">St-38/2015-50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Formated_1">
      <item>Dražen Ezgeta</item>
      <item>HETA ASSETA RESOLUTION Ag Klagenfurt</item>
      <item>GRAD UMAG</item>
      <item>IVANIĆ PROJEKT d.o.o.</item>
      <item>SILVIA MLINARIĆ TALAN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NazivFormated_1">
      <item>Dražen Ezgeta</item>
      <item>HETA ASSETA RESOLUTION Ag Klagenfurt</item>
      <item>GRAD UMAG</item>
      <item>IVANIĆ PROJEKT d.o.o.</item>
      <item>SILVIA MLINARIĆ TALAN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St-38/2015-50</izvorni_sadrzaj>
    <derivirana_varijabla naziv="DomainObject.PoslovniBrojDokumenta_1">St-38/2015-50</derivirana_varijabla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4505</properties:Characters>
  <properties:Lines>92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2018-05-11T12:17:00Z</dcterms:created>
  <dc:creator>korisnik</dc:creator>
  <cp:lastModifiedBy>Jasna Radulović</cp:lastModifiedBy>
  <cp:lastPrinted>2018-05-11T12:31:00Z</cp:lastPrinted>
  <dcterms:modified xmlns:xsi="http://www.w3.org/2001/XMLSchema-instance" xsi:type="dcterms:W3CDTF">2018-05-11T12:36:00Z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St-38/2015-50 / Odluka - Zaključak - o prodaji (38-15-67.docx)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