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281f" w14:paraId="d1c281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594278">
        <w:t>701</w:t>
      </w:r>
      <w:r w:rsidR="00941627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</w:t>
      </w:r>
      <w:r w:rsidR="00594278">
        <w:t>GRADITELJSTVO TMT</w:t>
      </w:r>
      <w:r w:rsidR="00941627">
        <w:t xml:space="preserve"> d.o.o., </w:t>
      </w:r>
      <w:r w:rsidR="003A46E1">
        <w:t>OIB:</w:t>
      </w:r>
      <w:r w:rsidR="00594278">
        <w:t xml:space="preserve"> </w:t>
      </w:r>
      <w:r w:rsidR="00594278" w:rsidRPr="00594278">
        <w:t>03121887033</w:t>
      </w:r>
      <w:r w:rsidR="00E1410C">
        <w:t>,</w:t>
      </w:r>
      <w:r w:rsidR="00594278">
        <w:t xml:space="preserve"> Đurđevac, Đure Basaričeka 153,</w:t>
      </w:r>
      <w:r w:rsidR="00E1410C">
        <w:t xml:space="preserve">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E3957">
        <w:t xml:space="preserve"> </w:t>
      </w:r>
      <w:r w:rsidR="00594278">
        <w:t xml:space="preserve">GRADITELJSTVO TMT d.o.o., OIB: </w:t>
      </w:r>
      <w:r w:rsidR="00594278" w:rsidRPr="00594278">
        <w:t>03121887033</w:t>
      </w:r>
      <w:r w:rsidR="00594278">
        <w:t>, Đurđevac, Đure Basaričeka 153</w:t>
      </w:r>
      <w:r w:rsidR="00740000">
        <w:t xml:space="preserve">, </w:t>
      </w:r>
      <w:r w:rsidR="00CB6C18">
        <w:t xml:space="preserve">iznosi </w:t>
      </w:r>
      <w:r w:rsidR="00594278">
        <w:t>46.698,40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E1410C">
        <w:t xml:space="preserve"> </w:t>
      </w:r>
      <w:r w:rsidR="00594278">
        <w:t>Tihomir Tišljar, Đurđevac, Đure Basaričeka 153, OIB: 13263147617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798" w:rsidR="009E2798">
      <w:r>
        <w:separator/>
      </w:r>
    </w:p>
  </w:endnote>
  <w:endnote w:id="0" w:type="continuationSeparator">
    <w:p w:rsidRDefault="009E2798" w:rsidR="009E2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798" w:rsidR="009E2798">
      <w:r>
        <w:separator/>
      </w:r>
    </w:p>
  </w:footnote>
  <w:footnote w:id="0" w:type="continuationSeparator">
    <w:p w:rsidRDefault="009E2798" w:rsidR="009E2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52165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82DDA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TMT društvo s ograničenom odgovornošću za graditeljstvo, trgovinu i usluge</izvorni_sadrzaj>
    <derivirana_varijabla naziv="DomainObject.Predmet.ProtustrankaFormated_1">  GRADITELJSTVO TMT društvo s ograničenom odgovornošću za graditeljstvo, trgovinu i usluge</derivirana_varijabla>
  </DomainObject.Predmet.ProtustrankaFormated>
  <DomainObject.Predmet.ProtustrankaFormatedOIB>
    <izvorni_sadrzaj>  GRADITELJSTVO TMT društvo s ograničenom odgovornošću za graditeljstvo, trgovinu i usluge, OIB 03121887033</izvorni_sadrzaj>
    <derivirana_varijabla naziv="DomainObject.Predmet.ProtustrankaFormatedOIB_1">  GRADITELJSTVO TMT društvo s ograničenom odgovornošću za graditeljstvo, trgovinu i usluge, OIB 03121887033</derivirana_varijabla>
  </DomainObject.Predmet.ProtustrankaFormatedOIB>
  <DomainObject.Predmet.ProtustrankaFormatedWithAdress>
    <izvorni_sadrzaj> GRADITELJSTVO TMT društvo s ograničenom odgovornošću za graditeljstvo, trgovinu i usluge, Đure Basaričeka 153, 48350 Đurđevac</izvorni_sadrzaj>
    <derivirana_varijabla naziv="DomainObject.Predmet.ProtustrankaFormatedWithAdress_1"> GRADITELJSTVO TMT društvo s ograničenom odgovornošću za graditeljstvo, trgovinu i usluge, Đure Basaričeka 153, 48350 Đurđevac</derivirana_varijabla>
  </DomainObject.Predmet.ProtustrankaFormatedWithAdress>
  <DomainObject.Predmet.ProtustrankaFormatedWithAdressOIB>
    <izvorni_sadrzaj> GRADITELJSTVO TMT društvo s ograničenom odgovornošću za graditeljstvo, trgovinu i usluge, OIB 03121887033, Đure Basaričeka 153, 48350 Đurđevac</izvorni_sadrzaj>
    <derivirana_varijabla naziv="DomainObject.Predmet.ProtustrankaFormatedWithAdressOIB_1"> GRADITELJSTVO TMT društvo s ograničenom odgovornošću za graditeljstvo, trgovinu i usluge, OIB 03121887033, Đure Basaričeka 153, 48350 Đurđevac</derivirana_varijabla>
  </DomainObject.Predmet.ProtustrankaFormatedWithAdressOIB>
  <DomainObject.Predmet.ProtustrankaWithAdress>
    <izvorni_sadrzaj>GRADITELJSTVO TMT društvo s ograničenom odgovornošću za graditeljstvo, trgovinu i usluge Đure Basaričeka 153, 48350 Đurđevac</izvorni_sadrzaj>
    <derivirana_varijabla naziv="DomainObject.Predmet.ProtustrankaWithAdress_1">GRADITELJSTVO TMT društvo s ograničenom odgovornošću za graditeljstvo, trgovinu i usluge Đure Basaričeka 153, 48350 Đurđevac</derivirana_varijabla>
  </DomainObject.Predmet.ProtustrankaWithAdress>
  <DomainObject.Predmet.ProtustrankaWithAdressOIB>
    <izvorni_sadrzaj>GRADITELJSTVO TMT društvo s ograničenom odgovornošću za graditeljstvo, trgovinu i usluge, OIB 03121887033, Đure Basaričeka 153, 48350 Đurđevac</izvorni_sadrzaj>
    <derivirana_varijabla naziv="DomainObject.Predmet.ProtustrankaWithAdressOIB_1">GRADITELJSTVO TMT društvo s ograničenom odgovornošću za graditeljstvo, trgovinu i usluge, OIB 03121887033, Đure Basaričeka 153, 48350 Đurđevac</derivirana_varijabla>
  </DomainObject.Predmet.ProtustrankaWithAdressOIB>
  <DomainObject.Predmet.ProtustrankaNazivFormated>
    <izvorni_sadrzaj>GRADITELJSTVO TMT društvo s ograničenom odgovornošću za graditeljstvo, trgovinu i usluge</izvorni_sadrzaj>
    <derivirana_varijabla naziv="DomainObject.Predmet.ProtustrankaNazivFormated_1">GRADITELJSTVO TMT društvo s ograničenom odgovornošću za graditeljstvo, trgovinu i usluge</derivirana_varijabla>
  </DomainObject.Predmet.ProtustrankaNazivFormated>
  <DomainObject.Predmet.ProtustrankaNazivFormatedOIB>
    <izvorni_sadrzaj>GRADITELJSTVO TMT društvo s ograničenom odgovornošću za graditeljstvo, trgovinu i usluge, OIB 03121887033</izvorni_sadrzaj>
    <derivirana_varijabla naziv="DomainObject.Predmet.ProtustrankaNazivFormatedOIB_1">GRADITELJSTVO TMT društvo s ograničenom odgovornošću za graditeljstvo, trgovinu i usluge, OIB 03121887033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46698.40</izvorni_sadrzaj>
    <derivirana_varijabla naziv="DomainObject.Predmet.TrenutnaVrijednost_1">46698.40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TMT društvo s ograničenom odgovornošću za graditeljstvo, trgovinu i usluge</item>
    </izvorni_sadrzaj>
    <derivirana_varijabla naziv="DomainObject.Predmet.ProtuStrankaListFormated_1">
      <item>GRADITELJSTVO TMT društvo s ograničenom odgovornošću za graditeljstvo, trgovinu i usluge</item>
    </derivirana_varijabla>
  </DomainObject.Predmet.ProtuStrankaListFormated>
  <DomainObject.Predmet.ProtuStrankaListFormatedOIB>
    <izvorni_sadrzaj>
      <item>GRADITELJSTVO TMT društvo s ograničenom odgovornošću za graditeljstvo, trgovinu i usluge, OIB 03121887033</item>
    </izvorni_sadrzaj>
    <derivirana_varijabla naziv="DomainObject.Predmet.ProtuStrankaListFormatedOIB_1">
      <item>GRADITELJSTVO TMT društvo s ograničenom odgovornošću za graditeljstvo, trgovinu i usluge, OIB 03121887033</item>
    </derivirana_varijabla>
  </DomainObject.Predmet.ProtuStrankaListFormatedOIB>
  <DomainObject.Predmet.ProtuStrankaListFormatedWithAdress>
    <izvorni_sadrzaj>
      <item>GRADITELJSTVO TMT društvo s ograničenom odgovornošću za graditeljstvo, trgovinu i usluge, Đure Basaričeka 153, 48350 Đurđevac</item>
    </izvorni_sadrzaj>
    <derivirana_varijabla naziv="DomainObject.Predmet.ProtuStrankaListFormatedWithAdress_1">
      <item>GRADITELJSTVO TMT društvo s ograničenom odgovornošću za graditeljstvo, trgovinu i usluge, Đure Basaričeka 153, 48350 Đurđevac</item>
    </derivirana_varijabla>
  </DomainObject.Predmet.ProtuStrankaListFormatedWithAdress>
  <DomainObject.Predmet.ProtuStrankaListFormatedWithAdressOIB>
    <izvorni_sadrzaj>
      <item>GRADITELJSTVO TMT društvo s ograničenom odgovornošću za graditeljstvo, trgovinu i usluge, OIB 03121887033, Đure Basaričeka 153, 48350 Đurđevac</item>
    </izvorni_sadrzaj>
    <derivirana_varijabla naziv="DomainObject.Predmet.ProtuStrankaListFormatedWithAdressOIB_1">
      <item>GRADITELJSTVO TMT društvo s ograničenom odgovornošću za graditeljstvo, trgovinu i usluge, OIB 03121887033, Đure Basaričeka 153, 48350 Đurđevac</item>
    </derivirana_varijabla>
  </DomainObject.Predmet.ProtuStrankaListFormatedWithAdressOIB>
  <DomainObject.Predmet.ProtuStrankaListNazivFormated>
    <izvorni_sadrzaj>
      <item>GRADITELJSTVO TMT društvo s ograničenom odgovornošću za graditeljstvo, trgovinu i usluge</item>
    </izvorni_sadrzaj>
    <derivirana_varijabla naziv="DomainObject.Predmet.ProtuStrankaListNazivFormated_1">
      <item>GRADITELJSTVO TMT društvo s ograničenom odgovornošću za graditeljstvo, trgovinu i usluge</item>
    </derivirana_varijabla>
  </DomainObject.Predmet.ProtuStrankaListNazivFormated>
  <DomainObject.Predmet.ProtuStrankaListNazivFormatedOIB>
    <izvorni_sadrzaj>
      <item>GRADITELJSTVO TMT društvo s ograničenom odgovornošću za graditeljstvo, trgovinu i usluge, OIB 03121887033</item>
    </izvorni_sadrzaj>
    <derivirana_varijabla naziv="DomainObject.Predmet.ProtuStrankaListNazivFormatedOIB_1">
      <item>GRADITELJSTVO TMT društvo s ograničenom odgovornošću za graditeljstvo, trgovinu i usluge, OIB 03121887033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TMT društvo s ograničenom odgovornošću za graditeljstvo, trgovinu i usluge</izvorni_sadrzaj>
    <derivirana_varijabla naziv="DomainObject.Predmet.ProtustrankaIDrugi_1">GRADITELJSTVO TMT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 TMT društvo s ograničenom odgovornošću za graditeljstvo, trgovinu i usluge, OIB 03121887033, Đure Basaričeka 153, 48350 Đurđevac</izvorni_sadrzaj>
    <derivirana_varijabla naziv="DomainObject.Predmet.ProtustrankaIDrugiAdressOIB_1">GRADITELJSTVO TMT društvo s ograničenom odgovornošću za graditeljstvo, trgovinu i usluge, OIB 03121887033, Đure Basaričeka 153,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TMT društvo s ograničenom odgovornošću za graditeljstvo, trgovinu i usluge</item>
      <item>e-Oglasna</item>
      <item>Sudski registar</item>
    </izvorni_sadrzaj>
    <derivirana_varijabla naziv="DomainObject.Predmet.SudioniciListNaziv_1">
      <item>Financijska agencija</item>
      <item>GRADITELJSTVO TMT društvo s ograničenom odgovornošću za graditeljstvo,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GRADITELJSTVO TMT društvo s ograničenom odgovornošću za graditeljstvo, trgovinu i usluge, OIB 03121887033, Đure Basaričeka 153,48350 Đurđevac</item>
      <item>e-Oglasna</item>
      <item>Sudski registar</item>
    </izvorni_sadrzaj>
    <derivirana_varijabla naziv="DomainObject.Predmet.SudioniciListAdressOIB_1">
      <item>Financijska agencija, OIB 85821130368, A. Cesarca 2,42000 Varaždin</item>
      <item>GRADITELJSTVO TMT društvo s ograničenom odgovornošću za graditeljstvo, trgovinu i usluge, OIB 03121887033, Đure Basaričeka 153,48350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03121887033</item>
      <item>, OIB null</item>
      <item>, OIB null</item>
    </izvorni_sadrzaj>
    <derivirana_varijabla naziv="DomainObject.Predmet.SudioniciListNazivOIB_1">
      <item>, OIB 85821130368</item>
      <item>, OIB 03121887033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08DDA-F0DC-45AB-8012-1DDD5546C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1884</properties:Characters>
  <properties:Lines>46</properties:Lines>
  <properties:Paragraphs>14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2016-01-14T12:27:00Z</cp:lastPrinted>
  <dcterms:modified xmlns:xsi="http://www.w3.org/2001/XMLSchema-instance" xsi:type="dcterms:W3CDTF">2016-01-14T12:28:00Z</dcterms:modified>
  <cp:revision>67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