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cb50" w14:paraId="63ecb5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344B" w:rsidP="00C5344B" w:rsidR="00C5344B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St-1316/2016-2.</w:t>
      </w:r>
    </w:p>
    <w:p w:rsidRDefault="00C5344B" w:rsidP="00C5344B" w:rsidR="00C5344B">
      <w:pPr>
        <w:jc w:val="center"/>
        <w:rPr>
          <w:rFonts w:cs="Arial" w:hAnsi="Arial" w:ascii="Arial"/>
          <w:b/>
          <w:noProof/>
        </w:rPr>
      </w:pPr>
    </w:p>
    <w:p w:rsidRDefault="00C5344B" w:rsidP="00C5344B" w:rsidR="00C5344B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C5344B" w:rsidP="00C5344B" w:rsidR="00C5344B">
      <w:pPr>
        <w:rPr>
          <w:rFonts w:cs="Arial" w:hAnsi="Arial" w:ascii="Arial"/>
          <w:b/>
          <w:noProof/>
        </w:rPr>
      </w:pPr>
    </w:p>
    <w:p w:rsidRDefault="00C5344B" w:rsidP="00C5344B" w:rsidR="00C5344B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C5344B" w:rsidP="00C5344B" w:rsidR="00C5344B">
      <w:pPr>
        <w:outlineLvl w:val="0"/>
        <w:rPr>
          <w:rFonts w:cs="Arial" w:hAnsi="Arial" w:ascii="Arial"/>
          <w:noProof/>
        </w:rPr>
      </w:pPr>
    </w:p>
    <w:p w:rsidRDefault="00C5344B" w:rsidP="00C5344B" w:rsidR="00C5344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MM PROMET j.d.o.o. za proizvodnju i usluge iz </w:t>
      </w:r>
      <w:proofErr w:type="spellStart"/>
      <w:r>
        <w:rPr>
          <w:rFonts w:cs="Arial" w:hAnsi="Arial" w:ascii="Arial"/>
        </w:rPr>
        <w:t>Orovca</w:t>
      </w:r>
      <w:proofErr w:type="spellEnd"/>
      <w:r>
        <w:rPr>
          <w:rFonts w:cs="Arial" w:hAnsi="Arial" w:ascii="Arial"/>
        </w:rPr>
        <w:t xml:space="preserve"> 146, MBS 010091713, OIB 68171322083, d</w:t>
      </w:r>
      <w:r>
        <w:rPr>
          <w:rFonts w:cs="Arial" w:hAnsi="Arial" w:ascii="Arial"/>
          <w:noProof/>
        </w:rPr>
        <w:t>ana 30. studenog 2016. godine</w:t>
      </w:r>
    </w:p>
    <w:p w:rsidRDefault="00C5344B" w:rsidP="00C5344B" w:rsidR="00C5344B">
      <w:pPr>
        <w:ind w:firstLine="851"/>
        <w:jc w:val="both"/>
        <w:rPr>
          <w:rFonts w:cs="Arial" w:hAnsi="Arial" w:ascii="Arial"/>
          <w:noProof/>
        </w:rPr>
      </w:pPr>
    </w:p>
    <w:p w:rsidRDefault="00C5344B" w:rsidP="00C5344B" w:rsidR="00C5344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C5344B" w:rsidP="00C5344B" w:rsidR="00C5344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MM PROMET j.d.o.o. za proizvodnju i usluge iz </w:t>
      </w:r>
      <w:proofErr w:type="spellStart"/>
      <w:r>
        <w:rPr>
          <w:rFonts w:cs="Arial" w:hAnsi="Arial" w:ascii="Arial"/>
        </w:rPr>
        <w:t>Orovca</w:t>
      </w:r>
      <w:proofErr w:type="spellEnd"/>
      <w:r>
        <w:rPr>
          <w:rFonts w:cs="Arial" w:hAnsi="Arial" w:ascii="Arial"/>
        </w:rPr>
        <w:t xml:space="preserve"> 146, MBS 010091713, OIB 68171322083.</w:t>
      </w:r>
    </w:p>
    <w:p w:rsidRDefault="00C5344B" w:rsidP="00C5344B" w:rsidR="00C5344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C5344B" w:rsidP="00C5344B" w:rsidR="00C5344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09. veljače 2017.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C5344B" w:rsidP="00C5344B" w:rsidR="00C5344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C5344B" w:rsidP="00C5344B" w:rsidR="00C5344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Miroslav Marodolac</w:t>
      </w:r>
    </w:p>
    <w:p w:rsidRDefault="00C5344B" w:rsidP="00C5344B" w:rsidR="00C5344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Miroslavu Marodolac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5344B" w:rsidP="00C5344B" w:rsidR="00C5344B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C5344B" w:rsidP="00C5344B" w:rsidR="00C5344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C5344B" w:rsidP="00C5344B" w:rsidR="00C5344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</w:t>
      </w:r>
      <w:r>
        <w:rPr>
          <w:rFonts w:cs="Arial" w:hAnsi="Arial" w:ascii="Arial"/>
          <w:noProof/>
        </w:rPr>
        <w:lastRenderedPageBreak/>
        <w:t xml:space="preserve">stečajnog postupka nad dužnikom. </w:t>
      </w:r>
      <w:r>
        <w:rPr>
          <w:rFonts w:cs="Arial" w:hAnsi="Arial" w:ascii="Arial"/>
        </w:rPr>
        <w:t xml:space="preserve">U prijedlogu navodi da na dan 29. lipnja 2016. dužnik u Očevidniku redoslijeda osnova za plaćanje ima evidentirane neizvršene osnove za plaćanje u neprekinutom razdoblju od 120 dana, u ukupnom iznosu od 74.011,88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C5344B" w:rsidP="00C5344B" w:rsidR="00C5344B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C5344B" w:rsidP="00C5344B" w:rsidR="00C5344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C5344B" w:rsidP="00C5344B" w:rsidR="00C5344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C5344B" w:rsidP="00C5344B" w:rsidR="00C5344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30. studenog 2016. godine </w:t>
      </w:r>
    </w:p>
    <w:p w:rsidRDefault="00C5344B" w:rsidP="00C5344B" w:rsidR="00C5344B">
      <w:pPr>
        <w:jc w:val="both"/>
        <w:rPr>
          <w:rFonts w:cs="Arial" w:hAnsi="Arial" w:ascii="Arial"/>
          <w:noProof/>
        </w:rPr>
      </w:pPr>
    </w:p>
    <w:p w:rsidRDefault="00C5344B" w:rsidP="00C5344B" w:rsidR="00C5344B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C5344B" w:rsidP="00C5344B" w:rsidR="00C5344B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C5344B" w:rsidP="00C5344B" w:rsidR="00C5344B">
      <w:pPr>
        <w:jc w:val="both"/>
        <w:rPr>
          <w:rFonts w:cs="Arial" w:hAnsi="Arial" w:ascii="Arial"/>
          <w:noProof/>
        </w:rPr>
      </w:pPr>
    </w:p>
    <w:p w:rsidRDefault="00C5344B" w:rsidP="00C5344B" w:rsidR="00C5344B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C5344B" w:rsidP="00C5344B" w:rsidR="00C5344B">
      <w:pPr>
        <w:jc w:val="both"/>
        <w:rPr>
          <w:rFonts w:cs="Arial" w:hAnsi="Arial" w:ascii="Arial"/>
        </w:rPr>
      </w:pPr>
    </w:p>
    <w:p w:rsidRDefault="00C5344B" w:rsidP="00C5344B" w:rsidR="00C5344B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C5344B" w:rsidP="00C5344B" w:rsidR="00C5344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C5344B" w:rsidP="00C5344B" w:rsidR="00C5344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C5344B" w:rsidP="00C5344B" w:rsidR="00C5344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C5344B" w:rsidP="00C5344B" w:rsidR="00C5344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C5344B" w:rsidP="00C5344B" w:rsidR="00C5344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C5344B" w:rsidP="00C5344B" w:rsidR="00C5344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C5344B" w:rsidP="00C5344B" w:rsidR="00C5344B">
      <w:pPr>
        <w:rPr>
          <w:rFonts w:cs="Arial" w:hAnsi="Arial" w:ascii="Arial"/>
        </w:rPr>
      </w:pPr>
    </w:p>
    <w:p w:rsidRDefault="00C5344B" w:rsidP="00C5344B" w:rsidR="00C5344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44B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1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St-1316/2016-2</izvorni_sadrzaj>
    <derivirana_varijabla naziv="DomainObject.Oznaka_1">St-1316/2016-2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St-1316/2016</izvorni_sadrzaj>
    <derivirana_varijabla naziv="DomainObject.Predmet.OznakaBroj_1">St-1316/2016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PROMET jednostavno društvo s ograničenom odgovoronošću za proizvodnju i usluge</izvorni_sadrzaj>
    <derivirana_varijabla naziv="DomainObject.Predmet.ProtustrankaFormated_1">  MM PROMET jednostavno društvo s ograničenom odgovoronošću za proizvodnju i usluge</derivirana_varijabla>
  </DomainObject.Predmet.ProtustrankaFormated>
  <DomainObject.Predmet.ProtustrankaFormatedOIB>
    <izvorni_sadrzaj>  MM PROMET jednostavno društvo s ograničenom odgovoronošću za proizvodnju i usluge, OIB 68171322083</izvorni_sadrzaj>
    <derivirana_varijabla naziv="DomainObject.Predmet.ProtustrankaFormatedOIB_1">  MM PROMET jednostavno društvo s ograničenom odgovoronošću za proizvodnju i usluge, OIB 68171322083</derivirana_varijabla>
  </DomainObject.Predmet.ProtustrankaFormatedOIB>
  <DomainObject.Predmet.ProtustrankaFormatedWithAdress>
    <izvorni_sadrzaj> MM PROMET jednostavno društvo s ograničenom odgovoronošću za proizvodnju i usluge, Orovac 146, 43000 Orovac</izvorni_sadrzaj>
    <derivirana_varijabla naziv="DomainObject.Predmet.ProtustrankaFormatedWithAdress_1"> MM PROMET jednostavno društvo s ograničenom odgovoronošću za proizvodnju i usluge, Orovac 146, 43000 Orovac</derivirana_varijabla>
  </DomainObject.Predmet.ProtustrankaFormatedWithAdress>
  <DomainObject.Predmet.ProtustrankaFormatedWithAdressOIB>
    <izvorni_sadrzaj> MM PROMET jednostavno društvo s ograničenom odgovoronošću za proizvodnju i usluge, OIB 68171322083, Orovac 146, 43000 Orovac</izvorni_sadrzaj>
    <derivirana_varijabla naziv="DomainObject.Predmet.ProtustrankaFormatedWithAdressOIB_1"> MM PROMET jednostavno društvo s ograničenom odgovoronošću za proizvodnju i usluge, OIB 68171322083, Orovac 146, 43000 Orovac</derivirana_varijabla>
  </DomainObject.Predmet.ProtustrankaFormatedWithAdressOIB>
  <DomainObject.Predmet.ProtustrankaWithAdress>
    <izvorni_sadrzaj>MM PROMET jednostavno društvo s ograničenom odgovoronošću za proizvodnju i usluge Orovac 146, 43000 Orovac</izvorni_sadrzaj>
    <derivirana_varijabla naziv="DomainObject.Predmet.ProtustrankaWithAdress_1">MM PROMET jednostavno društvo s ograničenom odgovoronošću za proizvodnju i usluge Orovac 146, 43000 Orovac</derivirana_varijabla>
  </DomainObject.Predmet.ProtustrankaWithAdress>
  <DomainObject.Predmet.ProtustrankaWithAdressOIB>
    <izvorni_sadrzaj>MM PROMET jednostavno društvo s ograničenom odgovoronošću za proizvodnju i usluge, OIB 68171322083, Orovac 146, 43000 Orovac</izvorni_sadrzaj>
    <derivirana_varijabla naziv="DomainObject.Predmet.ProtustrankaWithAdressOIB_1">MM PROMET jednostavno društvo s ograničenom odgovoronošću za proizvodnju i usluge, OIB 68171322083, Orovac 146, 43000 Orovac</derivirana_varijabla>
  </DomainObject.Predmet.ProtustrankaWithAdressOIB>
  <DomainObject.Predmet.ProtustrankaNazivFormated>
    <izvorni_sadrzaj>MM PROMET jednostavno društvo s ograničenom odgovoronošću za proizvodnju i usluge</izvorni_sadrzaj>
    <derivirana_varijabla naziv="DomainObject.Predmet.ProtustrankaNazivFormated_1">MM PROMET jednostavno društvo s ograničenom odgovoronošću za proizvodnju i usluge</derivirana_varijabla>
  </DomainObject.Predmet.ProtustrankaNazivFormated>
  <DomainObject.Predmet.ProtustrankaNazivFormatedOIB>
    <izvorni_sadrzaj>MM PROMET jednostavno društvo s ograničenom odgovoronošću za proizvodnju i usluge, OIB 68171322083</izvorni_sadrzaj>
    <derivirana_varijabla naziv="DomainObject.Predmet.ProtustrankaNazivFormatedOIB_1">MM PROMET jednostavno društvo s ograničenom odgovoronošću za proizvodnju i usluge, OIB 68171322083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 PROMET jednostavno društvo s ograničenom odgovoronošću za proizvodnju i usluge</item>
    </izvorni_sadrzaj>
    <derivirana_varijabla naziv="DomainObject.Predmet.ProtuStrankaListFormated_1">
      <item>MM PROMET jednostavno društvo s ograničenom odgovoronošću za proizvodnju i usluge</item>
    </derivirana_varijabla>
  </DomainObject.Predmet.ProtuStrankaListFormated>
  <DomainObject.Predmet.ProtuStrankaListFormatedOIB>
    <izvorni_sadrzaj>
      <item>MM PROMET jednostavno društvo s ograničenom odgovoronošću za proizvodnju i usluge, OIB 68171322083</item>
    </izvorni_sadrzaj>
    <derivirana_varijabla naziv="DomainObject.Predmet.ProtuStrankaListFormatedOIB_1">
      <item>MM PROMET jednostavno društvo s ograničenom odgovoronošću za proizvodnju i usluge, OIB 68171322083</item>
    </derivirana_varijabla>
  </DomainObject.Predmet.ProtuStrankaListFormatedOIB>
  <DomainObject.Predmet.ProtuStrankaListFormatedWithAdress>
    <izvorni_sadrzaj>
      <item>MM PROMET jednostavno društvo s ograničenom odgovoronošću za proizvodnju i usluge, Orovac 146, 43000 Orovac</item>
    </izvorni_sadrzaj>
    <derivirana_varijabla naziv="DomainObject.Predmet.ProtuStrankaListFormatedWithAdress_1">
      <item>MM PROMET jednostavno društvo s ograničenom odgovoronošću za proizvodnju i usluge, Orovac 146, 43000 Orovac</item>
    </derivirana_varijabla>
  </DomainObject.Predmet.ProtuStrankaListFormatedWithAdress>
  <DomainObject.Predmet.ProtuStrankaListFormatedWithAdressOIB>
    <izvorni_sadrzaj>
      <item>MM PROMET jednostavno društvo s ograničenom odgovoronošću za proizvodnju i usluge, OIB 68171322083, Orovac 146, 43000 Orovac</item>
    </izvorni_sadrzaj>
    <derivirana_varijabla naziv="DomainObject.Predmet.ProtuStrankaListFormatedWithAdressOIB_1">
      <item>MM PROMET jednostavno društvo s ograničenom odgovoronošću za proizvodnju i usluge, OIB 68171322083, Orovac 146, 43000 Orovac</item>
    </derivirana_varijabla>
  </DomainObject.Predmet.ProtuStrankaListFormatedWithAdressOIB>
  <DomainObject.Predmet.ProtuStrankaListNazivFormated>
    <izvorni_sadrzaj>
      <item>MM PROMET jednostavno društvo s ograničenom odgovoronošću za proizvodnju i usluge</item>
    </izvorni_sadrzaj>
    <derivirana_varijabla naziv="DomainObject.Predmet.ProtuStrankaListNazivFormated_1">
      <item>MM PROMET jednostavno društvo s ograničenom odgovoronošću za proizvodnju i usluge</item>
    </derivirana_varijabla>
  </DomainObject.Predmet.ProtuStrankaListNazivFormated>
  <DomainObject.Predmet.ProtuStrankaListNazivFormatedOIB>
    <izvorni_sadrzaj>
      <item>MM PROMET jednostavno društvo s ograničenom odgovoronošću za proizvodnju i usluge, OIB 68171322083</item>
    </izvorni_sadrzaj>
    <derivirana_varijabla naziv="DomainObject.Predmet.ProtuStrankaListNazivFormatedOIB_1">
      <item>MM PROMET jednostavno društvo s ograničenom odgovoronošću za proizvodnju i usluge, OIB 68171322083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St-1316/2016-2</izvorni_sadrzaj>
    <derivirana_varijabla naziv="DomainObject.PoslovniBrojDokumenta_1">St-1316/2016-2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 PROMET jednostavno društvo s ograničenom odgovoronošću za proizvodnju i usluge</izvorni_sadrzaj>
    <derivirana_varijabla naziv="DomainObject.Predmet.ProtustrankaIDrugi_1">MM PROMET jednostavno društvo s ograničenom odgovoronošću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 PROMET jednostavno društvo s ograničenom odgovoronošću za proizvodnju i usluge, OIB 68171322083, Orovac 146, 43000 Orovac</izvorni_sadrzaj>
    <derivirana_varijabla naziv="DomainObject.Predmet.ProtustrankaIDrugiAdressOIB_1">MM PROMET jednostavno društvo s ograničenom odgovoronošću za proizvodnju i usluge, OIB 68171322083, Orovac 146, 43000 Orovac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 PROMET jednostavno društvo s ograničenom odgovoronošću za proizvodnju i usluge</item>
    </izvorni_sadrzaj>
    <derivirana_varijabla naziv="DomainObject.Predmet.SudioniciListNaziv_1">
      <item>FINA, RC ZAGREB, Podružnica Bjelovar</item>
      <item>MM PROMET jednostavno društvo s ograničenom odgovoronošću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MM PROMET jednostavno društvo s ograničenom odgovoronošću za proizvodnju i usluge, OIB 68171322083, Orovac 146,43000 Orovac</item>
    </izvorni_sadrzaj>
    <derivirana_varijabla naziv="DomainObject.Predmet.SudioniciListAdressOIB_1">
      <item>FINA, RC ZAGREB, Podružnica Bjelovar, OIB 85821130368, F. Supila 4,43000 Bjelovar</item>
      <item>MM PROMET jednostavno društvo s ograničenom odgovoronošću za proizvodnju i usluge, OIB 68171322083, Orovac 146,43000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CFBEE-E64C-4185-B6F3-89D1D6A3E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2756</properties:Characters>
  <properties:Lines>74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