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1edb" w14:paraId="ba51edb" w:rsidRDefault="00F96BE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6BE4" w:rsidP="00F96BE4" w:rsidR="00F96BE4">
      <w:pPr>
        <w:pStyle w:val="Bezproreda"/>
      </w:pPr>
      <w:r>
        <w:t xml:space="preserve">   </w:t>
      </w:r>
    </w:p>
    <w:p w:rsidRDefault="00F96BE4" w:rsidP="00F96BE4" w:rsidR="00F96BE4">
      <w:pPr>
        <w:pStyle w:val="Bezproreda"/>
      </w:pPr>
    </w:p>
    <w:p w:rsidRDefault="00F96BE4" w:rsidP="00F96BE4" w:rsidR="00AE649C">
      <w:pPr>
        <w:pStyle w:val="Bezproreda"/>
      </w:pPr>
      <w:r>
        <w:t xml:space="preserve">     Republika Hrvatska</w:t>
      </w:r>
    </w:p>
    <w:p w:rsidRDefault="00F96BE4" w:rsidP="00F96BE4" w:rsidR="00F96BE4">
      <w:pPr>
        <w:pStyle w:val="Bezproreda"/>
      </w:pPr>
      <w:r>
        <w:t>Trgovački sud u Bjelovaru</w:t>
      </w:r>
    </w:p>
    <w:p w:rsidRDefault="00F96BE4" w:rsidP="00F96BE4" w:rsidR="00F96BE4" w:rsidRPr="00B76F3C">
      <w:pPr>
        <w:pStyle w:val="Bezproreda"/>
      </w:pPr>
      <w:r>
        <w:t>Bjelovar, Dr. I. Lebovića 42.</w:t>
      </w:r>
    </w:p>
    <w:p w:rsidRDefault="00F96BE4" w:rsidP="00F96BE4" w:rsidR="00F96BE4">
      <w:pPr>
        <w:pStyle w:val="Bezproreda"/>
        <w:ind w:firstLine="708" w:left="4248"/>
      </w:pPr>
      <w:r>
        <w:t>Poslovni broj: 1 St-797/2017-15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  <w:jc w:val="center"/>
      </w:pPr>
      <w:r>
        <w:t>U    I M E     R E P U B L I K E        H R V A T S K E</w:t>
      </w:r>
    </w:p>
    <w:p w:rsidRDefault="00F96BE4" w:rsidP="00F96BE4" w:rsidR="00F96BE4">
      <w:pPr>
        <w:pStyle w:val="Bezproreda"/>
        <w:jc w:val="center"/>
      </w:pPr>
    </w:p>
    <w:p w:rsidRDefault="00F96BE4" w:rsidP="00F96BE4" w:rsidR="00F96BE4">
      <w:pPr>
        <w:pStyle w:val="Bezproreda"/>
        <w:jc w:val="center"/>
      </w:pPr>
      <w:r>
        <w:t>R J E Š E N J E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  <w:ind w:firstLine="708"/>
      </w:pPr>
      <w:r>
        <w:t xml:space="preserve">Trgovački sud u Bjelovaru, po  sucu Branki Pleskalt, u stečajnom predmetu nad stečajnim dužnikom DARTEKS d.o.o.  za tekstilnu proizvodnju  u stečaju, Daruvar, Matije Gupca 12, OIB: 11872649279,  20. veljače 2018. 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  <w:jc w:val="center"/>
      </w:pPr>
      <w:r>
        <w:t>r i j e š i o      j e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Utvrđuju se slijedeće tražbine: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I Viši  isplatni red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Prijavljeno          Utvrđeno</w:t>
      </w:r>
    </w:p>
    <w:p w:rsidRDefault="00F96BE4" w:rsidP="00F96BE4" w:rsidR="00F96B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kn                         kn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1.Andrea Weber iz Zagreba, Prilaz Đ. Deželića 2,</w:t>
      </w:r>
    </w:p>
    <w:p w:rsidRDefault="00F96BE4" w:rsidP="00F96BE4" w:rsidR="00F96BE4">
      <w:pPr>
        <w:pStyle w:val="Bezproreda"/>
      </w:pPr>
      <w:r>
        <w:t xml:space="preserve"> OIB: 01377569133,                                                                             1.421,30            1.421,30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 xml:space="preserve">2.Željko Turković iz Daruvara, Ivana Mažuranića 32, </w:t>
      </w:r>
    </w:p>
    <w:p w:rsidRDefault="00F96BE4" w:rsidP="00F96BE4" w:rsidR="00F96BE4">
      <w:pPr>
        <w:pStyle w:val="Bezproreda"/>
      </w:pPr>
      <w:r>
        <w:t>OIB: 98951640635,                                                                                  385,60              385,60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3.Kazimir Birka iz Daruvara, Vinogradski dol 15, OIB: 70041895145,      9,38                 9,38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4.Dražen Ambrož iz Daruvara, Ljudevit Selo 2D, OIB. 81627449549,      28,96              28,96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5.Ivka Lončar iz Pakraca, Nikole Tesle 6, OIB: 43448706698,                  435,81           435,81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6.Vlatka Tomašek iz Končanica 294, OIB: 56212579612,                          385,84          385,84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7.Milena Lončar iz Daruvara, Petra Zrinskog 4 C, OIB: 49777087820,      405,18          405,18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8.Ivana Crnković iz Daruvara, Vinogradska c. 15/1 OIB: 27182833850,      19,39            19,39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 xml:space="preserve">9.Marija Horvat iz Daruvara, Trg kralja P. Krešimira IV 3/4, </w:t>
      </w:r>
    </w:p>
    <w:p w:rsidRDefault="00F96BE4" w:rsidP="00F96BE4" w:rsidR="00F96BE4">
      <w:pPr>
        <w:pStyle w:val="Bezproreda"/>
      </w:pPr>
      <w:r>
        <w:t>OIB: 00140707358                                                                                   385,60               385,60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lastRenderedPageBreak/>
        <w:t>10.Vlasta Minik iz Badljevine, Kralja Zvonimira 70, OIB: 54963235383,    385,60        385,60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11.Alenka Jelinek iz Končanice 147, OIB: 97396273879,                             370,67        370,67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12.Marica Svrtan iz Končanice, Dioš 48, OIB: 29387705241,                      436,59        436,59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13. Libuška Bartoš iz Končanice 180, OIB: 08260809347,                              9,08             9,08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14.Tatjana Bašić iz Sirača, Petra S. 15, OIB: 37987575092,                            5,42              5,42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15.Jasna Brezinščak iz Daruvara, Rujanskih žrtava 89, OIB: 30353003345,   327,67      327,67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16.Ružica Butigan iz Daruvara, Dore Pejačević 7, OIB: 47419090268,              1,21          1,21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17.Violeta Cvijanović iz Daruvara, Josipa Jelačića 63, OIB: 36494189518,      17,61       17,61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18.Božena Domović iz Dežanovca 36, OIB: 37713069534,                             389,96     389,96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19.Blanka Halupecki iz Dežanovca, Golubinjak 102 A, OIB: 31460299865,   414,74    414,74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20.Milena Hruza iz Daruvara, Vrlika 43, OIB: 09321373081,                          384,53     384,53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21.Gordana Ćeran iz Daruvara, Franje Kuhača 33, OIB: 04289112035,          370,67     370,67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22.Jasna Husarić iz Daruvara, Masarykova 35, OIB: 05076037312,                404,11     404,11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23.Ruženka Holubek iz Daruvara, Nikole Tesle 6, OIB: 44256922759,           404,11     404,11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24.Kata Idžanović iz Daruvara, Javorov Gaj 14 B, OIB: 76545918739,          197,33      197,33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25.Jasna Jurinović iz Daruvara, Tome Lujanca 15,                                       2.110,86   2.110,86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26.Anđa Jurić iz Daruvara, Josipa Račića 12, OIB: 87371143388,                  368,55      368,55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27.Mirjana Jurišić iz Daruvara, Vrlika 27, OIB. 60872486013,                       382,94      382,94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28.Anita Joščak iz Daruvara, Franca Prešerna 1 A, OIB: 31751054136,         403,04      403,04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29.Sandra Klimeš iz Daruvara, Stjepana Radića 74, OIB: 81037986346,        364,81     364,81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30.Mirjana Kovačević  iz Daruvara, Dubravka 32, OIB: 63980657342,          377,08     377,08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 xml:space="preserve">31.Spomenka Milinović  iz Daruvara, Andrije Hebranga 3, </w:t>
      </w:r>
    </w:p>
    <w:p w:rsidRDefault="00F96BE4" w:rsidP="00F96BE4" w:rsidR="00F96BE4">
      <w:pPr>
        <w:pStyle w:val="Bezproreda"/>
      </w:pPr>
      <w:r>
        <w:t>OIB: 82850470940,                                                                                       377,08          377,08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32.Anđelija Krisla iz Daruvara, Vrlika 23, OIB: 56847699894,                   377,08         377,08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33.Mira Lukić  iz Daruvara, Zagrebačka 68, OIB: 44052774187,              396,66         396,66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34.Snježana Lapaš iz Daruvara, Tina Ujevića 23, OIB: 90100716948,       396,66        396,66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35.Božana Ljevar iz Daruvara, Ljudevita P. 25, OIB: 70238649495,          416,28        416,28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36.Etelka Leniček iz Daruvara, Štefanovićeva 23, OIB: 21101118778,       591,49       591,49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37.Suzana Majcan iz Daruvara, Zagrebačka 29, OIB. 64383526953,       2.102,31    2.102,31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38.Liduška Malina iz Daruvara, I. Gundulića 45, OIB: 70008229227,        374,39        374,39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39.Jandranka Malounek iz Grubišnog Poljla, T.B.Banje 35,</w:t>
      </w:r>
    </w:p>
    <w:p w:rsidRDefault="00F96BE4" w:rsidP="00F96BE4" w:rsidR="00F96BE4">
      <w:pPr>
        <w:pStyle w:val="Bezproreda"/>
      </w:pPr>
      <w:r>
        <w:t xml:space="preserve"> OIB: 98506107062,                                                                                      360,00       360,00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40.Marija Maras iz Daruvara, Žrtava fašizma 27, OIB. 28463036459,        393,97       393,97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41.Nada Martić iz Dežanovca 50, OIB: 81009487944,                                 400,34       400,34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42. Ivanka Mik iz Daruvara, Trg B. Nelipića 6,                                              393,98      393,98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43.Jadranka P. Morgenstern iz Daruvara, J. Runjanina 9,</w:t>
      </w:r>
    </w:p>
    <w:p w:rsidRDefault="00F96BE4" w:rsidP="00F96BE4" w:rsidR="00F96BE4">
      <w:pPr>
        <w:pStyle w:val="Bezproreda"/>
      </w:pPr>
      <w:r>
        <w:t xml:space="preserve"> OIB. 46299205372,                                                                                       374,39       374,39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44.Romana Moučka iz Daruvara, Trg k. P. Krešimira IV 6/19,</w:t>
      </w:r>
    </w:p>
    <w:p w:rsidRDefault="00F96BE4" w:rsidP="00F96BE4" w:rsidR="00F96BE4">
      <w:pPr>
        <w:pStyle w:val="Bezproreda"/>
      </w:pPr>
      <w:r>
        <w:t xml:space="preserve"> OIB: 76119007193,                                                                                        374,39      374,39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45.Milkica Milek iz Daruvara, Pere Štefanovića 40, OIB. 85684668696,      399,21       399,21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46.Zdenka Novak iz Končanice 267, OIB: 06920277910,                              385,94       385,94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47.Dušanka Orlović iz Daruvara, S. Radića 17/4, OIB: 10421371125,          383,55       383,55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 xml:space="preserve">48.Jarmila Orozović iz Končanice, Daruvarski Brestovac 225, </w:t>
      </w:r>
    </w:p>
    <w:p w:rsidRDefault="00F96BE4" w:rsidP="00F96BE4" w:rsidR="00F96BE4">
      <w:pPr>
        <w:pStyle w:val="Bezproreda"/>
      </w:pPr>
      <w:r>
        <w:t>OIB: 51414895220,                                                                                      407,00          407,00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49.Renata Pihir iz Daruvara, R. Boškovića 22, OIB: 56745584876,          2.113,95    2.113,95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50.Lidija Polenus iz Daruvara, Kopeček 4, OIB: 72861481366,                   393,97        393,97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51.Zdenka Putak iz Končanice, Dioš 38, OIB: 23265210488,                      374,63        374,63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52. Ljiljana Santo iz Daruvara, P. Preradovića 59, OIB: 49948405225,       361,54        361,54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53.Anita Sestrić iz Dežanovca, Gornji Sređani 18, OIB: 33645340394,        393,97        393,97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54.Melita Slijepčević iz Daruvara, Matije Gupca 89, OIB: 6175085047      374,39        374,39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55. Jirina Vašek iz Daruvara, Ljudevit Selo 52, OIB: 59520827511,            374,39      374,39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 xml:space="preserve">56. Mirela Vid iz Daruvara, Poljane 2, OIB. 34087035225,                  </w:t>
      </w:r>
      <w:r w:rsidR="00903A97">
        <w:t xml:space="preserve">         </w:t>
      </w:r>
      <w:r>
        <w:t>374,39      374,39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57.Drahuška Vondra iz Daruvara, P. Štefanovića 15, OIB: 3286</w:t>
      </w:r>
      <w:r w:rsidR="00903A97">
        <w:t xml:space="preserve">7052458,     </w:t>
      </w:r>
      <w:r>
        <w:t>369,16      369,16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 xml:space="preserve">58.Marija Žagar iz Daruvara, Ulica Lipa 40, OIB: 76563658769,         </w:t>
      </w:r>
      <w:r w:rsidR="00903A97">
        <w:t xml:space="preserve">          </w:t>
      </w:r>
      <w:r>
        <w:t>393,97      393,97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59.Davorka Pokorni iz Daruvara, Bjelovarska 72, OIB: 8756185988</w:t>
      </w:r>
      <w:r w:rsidR="00903A97">
        <w:t xml:space="preserve">7,           </w:t>
      </w:r>
      <w:r>
        <w:t>360,83     360,83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60.Valerija Hubinka iz Daruvara, Rujanskih žrtava 83, OIB: 9</w:t>
      </w:r>
      <w:r w:rsidR="00903A97">
        <w:t xml:space="preserve">7829568520,   </w:t>
      </w:r>
      <w:r>
        <w:t>374,40     374,40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 xml:space="preserve">61.Ruža Janda iz Daruvara, Mlinovi 4 a, OIB: 72556936483,                </w:t>
      </w:r>
      <w:r w:rsidR="00903A97">
        <w:t xml:space="preserve">            14,39   </w:t>
      </w:r>
      <w:r>
        <w:t xml:space="preserve">    14,39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62.Marina Polak iz Daruvara, Hrvatskih branitelja 64, OIB: 9591</w:t>
      </w:r>
      <w:r w:rsidR="00903A97">
        <w:t xml:space="preserve">9474141,       </w:t>
      </w:r>
      <w:r>
        <w:t>14,39      14,39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63.Ankica Žarković iz Daruvara, Matije Gupca 40, OI</w:t>
      </w:r>
      <w:r w:rsidR="00903A97">
        <w:t>B: 76098694440   26.221,84  26</w:t>
      </w:r>
      <w:r>
        <w:t>.221,84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64.Sanja Holubek iz Daruvara, Reljkovićeva 11, OI</w:t>
      </w:r>
      <w:r w:rsidR="00903A97">
        <w:t xml:space="preserve">B: 03108909368,     27.054,60 </w:t>
      </w:r>
      <w:r>
        <w:t xml:space="preserve">  27.054,60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65.Zdenka Stehno iz Daruvara, I. Gundulića 5</w:t>
      </w:r>
      <w:r w:rsidR="00903A97">
        <w:t xml:space="preserve">0, OIB: 57000023972      </w:t>
      </w:r>
      <w:r>
        <w:t>29.943,54    29.943,54</w:t>
      </w:r>
    </w:p>
    <w:p w:rsidRDefault="00F96BE4" w:rsidP="00F96BE4" w:rsidR="00F96BE4">
      <w:pPr>
        <w:pStyle w:val="Bezproreda"/>
      </w:pPr>
    </w:p>
    <w:p w:rsidRDefault="00F96BE4" w:rsidP="00F96BE4" w:rsidR="00903A97">
      <w:pPr>
        <w:pStyle w:val="Bezproreda"/>
      </w:pPr>
      <w:r>
        <w:t xml:space="preserve">66.Ankica Komuškić iz Daruvara, Vinogradska cesta 37, </w:t>
      </w:r>
    </w:p>
    <w:p w:rsidRDefault="00F96BE4" w:rsidP="00F96BE4" w:rsidR="00F96BE4">
      <w:pPr>
        <w:pStyle w:val="Bezproreda"/>
      </w:pPr>
      <w:r>
        <w:t xml:space="preserve">OIB: 00636183367,       </w:t>
      </w:r>
      <w:r w:rsidR="00903A97">
        <w:t xml:space="preserve">                                                                           </w:t>
      </w:r>
      <w:r>
        <w:t xml:space="preserve"> 27.805,71    27.805,71</w:t>
      </w:r>
    </w:p>
    <w:p w:rsidRDefault="00F96BE4" w:rsidP="00F96BE4" w:rsidR="00F96BE4">
      <w:pPr>
        <w:pStyle w:val="Bezproreda"/>
      </w:pPr>
    </w:p>
    <w:p w:rsidRDefault="00F96BE4" w:rsidP="00F96BE4" w:rsidR="00903A97">
      <w:pPr>
        <w:pStyle w:val="Bezproreda"/>
      </w:pPr>
      <w:r>
        <w:t xml:space="preserve">67.Snježana Selihar iz Daruvara, Lj. Posavskog 53, </w:t>
      </w:r>
    </w:p>
    <w:p w:rsidRDefault="00F96BE4" w:rsidP="00F96BE4" w:rsidR="00F96BE4">
      <w:pPr>
        <w:pStyle w:val="Bezproreda"/>
      </w:pPr>
      <w:r>
        <w:t xml:space="preserve">OIB: 64009548955,                 </w:t>
      </w:r>
      <w:r w:rsidR="00903A97">
        <w:t xml:space="preserve">                                                                 </w:t>
      </w:r>
      <w:r>
        <w:t>28.954,90     28.954,90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68.Snježana Pitanti iz Daruvara, Strma ulica 26, OIB:</w:t>
      </w:r>
      <w:r w:rsidR="00903A97">
        <w:t xml:space="preserve"> 26476421001,  </w:t>
      </w:r>
      <w:r>
        <w:t xml:space="preserve">   28.146,15    28.146,15</w:t>
      </w:r>
    </w:p>
    <w:p w:rsidRDefault="00F96BE4" w:rsidP="00F96BE4" w:rsidR="00F96BE4">
      <w:pPr>
        <w:pStyle w:val="Bezproreda"/>
      </w:pPr>
    </w:p>
    <w:p w:rsidRDefault="00F96BE4" w:rsidP="00F96BE4" w:rsidR="00903A97">
      <w:pPr>
        <w:pStyle w:val="Bezproreda"/>
      </w:pPr>
      <w:r>
        <w:t xml:space="preserve">69.Marija Husak iz Daruvara, Vinogradska cesta 104, </w:t>
      </w:r>
    </w:p>
    <w:p w:rsidRDefault="00F96BE4" w:rsidP="00F96BE4" w:rsidR="00F96BE4">
      <w:pPr>
        <w:pStyle w:val="Bezproreda"/>
      </w:pPr>
      <w:r>
        <w:t xml:space="preserve">OIB: 30592966773,            </w:t>
      </w:r>
      <w:r w:rsidR="006706B8">
        <w:t xml:space="preserve">                                                                       </w:t>
      </w:r>
      <w:r>
        <w:t>28.272,59    28.272,59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70.Štefica Nemec iz Daruvara, E. Kumičića 20, OIB: 52125054634,</w:t>
      </w:r>
      <w:r w:rsidR="006706B8">
        <w:t xml:space="preserve">     </w:t>
      </w:r>
      <w:r>
        <w:t xml:space="preserve"> 18.940,35    18.940,35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71.Vesna Anđal iz Daruvara, S. Radića 3, OIB: 60177822601,               22.395,53    22.395,53</w:t>
      </w:r>
    </w:p>
    <w:p w:rsidRDefault="00F96BE4" w:rsidP="00F96BE4" w:rsidR="00F96BE4">
      <w:pPr>
        <w:pStyle w:val="Bezproreda"/>
      </w:pPr>
    </w:p>
    <w:p w:rsidRDefault="00F96BE4" w:rsidP="00F96BE4" w:rsidR="006706B8">
      <w:pPr>
        <w:pStyle w:val="Bezproreda"/>
      </w:pPr>
      <w:r>
        <w:t xml:space="preserve">72.Dubravka Macek iz Daruvara, Rujanskih žrtava 76, </w:t>
      </w:r>
    </w:p>
    <w:p w:rsidRDefault="00F96BE4" w:rsidP="00F96BE4" w:rsidR="00F96BE4">
      <w:pPr>
        <w:pStyle w:val="Bezproreda"/>
      </w:pPr>
      <w:r>
        <w:t xml:space="preserve">OIB: 16873965640,          </w:t>
      </w:r>
      <w:r w:rsidR="006706B8">
        <w:t xml:space="preserve">                                                                        </w:t>
      </w:r>
      <w:r>
        <w:t>19.119,53    19.119,53</w:t>
      </w:r>
    </w:p>
    <w:p w:rsidRDefault="00F96BE4" w:rsidP="00F96BE4" w:rsidR="00F96BE4">
      <w:pPr>
        <w:pStyle w:val="Bezproreda"/>
      </w:pPr>
    </w:p>
    <w:p w:rsidRDefault="00F96BE4" w:rsidP="00F96BE4" w:rsidR="006706B8">
      <w:pPr>
        <w:pStyle w:val="Bezproreda"/>
      </w:pPr>
      <w:r>
        <w:t xml:space="preserve">73.Zvonko Klimeš iz Golubinjaka, Golubinjak 101, </w:t>
      </w:r>
    </w:p>
    <w:p w:rsidRDefault="00F96BE4" w:rsidP="00F96BE4" w:rsidR="00F96BE4">
      <w:pPr>
        <w:pStyle w:val="Bezproreda"/>
      </w:pPr>
      <w:r>
        <w:t xml:space="preserve">OIB: 56143510722,                </w:t>
      </w:r>
      <w:r w:rsidR="006706B8">
        <w:t xml:space="preserve">                                                                 </w:t>
      </w:r>
      <w:r>
        <w:t xml:space="preserve">  25.940,55    25.940,55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lastRenderedPageBreak/>
        <w:t xml:space="preserve">74.Agencija za osiguranje radničkih potraživanja Zagreb, </w:t>
      </w:r>
    </w:p>
    <w:p w:rsidRDefault="00F96BE4" w:rsidP="00F96BE4" w:rsidR="00F96BE4">
      <w:pPr>
        <w:pStyle w:val="Bezproreda"/>
      </w:pPr>
      <w:r>
        <w:t xml:space="preserve">Frankopanska 11, OIB: 04323472109,                                    </w:t>
      </w:r>
      <w:r w:rsidR="006706B8">
        <w:t xml:space="preserve">   </w:t>
      </w:r>
      <w:r>
        <w:t xml:space="preserve">   627.231,69    627.231,69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 xml:space="preserve">75.Republika Hrvatska, Min. financija, Porezna uprava Područni </w:t>
      </w:r>
    </w:p>
    <w:p w:rsidRDefault="00F96BE4" w:rsidP="00F96BE4" w:rsidR="00F96BE4">
      <w:pPr>
        <w:pStyle w:val="Bezproreda"/>
      </w:pPr>
      <w:r>
        <w:t>ured Bjelovar OIB: 18683136487,                                                  194.187,16   194.187,16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II Viši isplatni red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06B8">
        <w:t xml:space="preserve">        </w:t>
      </w:r>
      <w:r>
        <w:t>Prijavljeno             Utvrđeno</w:t>
      </w:r>
    </w:p>
    <w:p w:rsidRDefault="00F96BE4" w:rsidP="00F96BE4" w:rsidR="00F96BE4">
      <w:pPr>
        <w:pStyle w:val="Bezproreda"/>
      </w:pPr>
      <w:r>
        <w:t xml:space="preserve">                                                                                                 </w:t>
      </w:r>
      <w:r w:rsidR="006706B8">
        <w:t xml:space="preserve">       </w:t>
      </w:r>
      <w:r>
        <w:t xml:space="preserve">   kn</w:t>
      </w:r>
      <w:r w:rsidR="006706B8">
        <w:t xml:space="preserve">                             kn</w:t>
      </w:r>
    </w:p>
    <w:p w:rsidRDefault="00F96BE4" w:rsidP="00F96BE4" w:rsidR="00F96BE4">
      <w:pPr>
        <w:pStyle w:val="Bezproreda"/>
        <w:jc w:val="both"/>
      </w:pPr>
    </w:p>
    <w:p w:rsidRDefault="00F96BE4" w:rsidP="00F96BE4" w:rsidR="00F96BE4">
      <w:pPr>
        <w:pStyle w:val="Bezproreda"/>
        <w:jc w:val="both"/>
      </w:pPr>
    </w:p>
    <w:p w:rsidRDefault="00F96BE4" w:rsidP="00F96BE4" w:rsidR="00F96BE4">
      <w:pPr>
        <w:pStyle w:val="Bezproreda"/>
      </w:pPr>
      <w:r>
        <w:t>1.Grad Daruvar Trg kralja Tomislava 14, OIB. 35688993528,        3.363,72               3.363,72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 xml:space="preserve">2.INA Industrija nafte d.d. Zagreb, Avenija V. Holjevca 10, </w:t>
      </w:r>
    </w:p>
    <w:p w:rsidRDefault="00F96BE4" w:rsidP="00F96BE4" w:rsidR="00F96BE4">
      <w:pPr>
        <w:pStyle w:val="Bezproreda"/>
      </w:pPr>
      <w:r>
        <w:t xml:space="preserve">OIB: 17759560625,                                                           </w:t>
      </w:r>
      <w:r w:rsidR="006706B8">
        <w:t xml:space="preserve">           </w:t>
      </w:r>
      <w:r>
        <w:t xml:space="preserve">     1.360,00              1.360,00</w:t>
      </w:r>
    </w:p>
    <w:p w:rsidRDefault="00F96BE4" w:rsidP="00F96BE4" w:rsidR="00F96BE4">
      <w:pPr>
        <w:pStyle w:val="Bezproreda"/>
      </w:pPr>
    </w:p>
    <w:p w:rsidRDefault="00F96BE4" w:rsidP="00F96BE4" w:rsidR="006706B8">
      <w:pPr>
        <w:pStyle w:val="Bezproreda"/>
      </w:pPr>
      <w:r>
        <w:t>3.Hrvatska radiotelevizija Zagreb, Radnička cesta 22,</w:t>
      </w:r>
    </w:p>
    <w:p w:rsidRDefault="00F96BE4" w:rsidP="00F96BE4" w:rsidR="00F96BE4">
      <w:pPr>
        <w:pStyle w:val="Bezproreda"/>
      </w:pPr>
      <w:r>
        <w:t xml:space="preserve"> OIB. 68419124305,    </w:t>
      </w:r>
      <w:r w:rsidR="006706B8">
        <w:t xml:space="preserve">                                                                        </w:t>
      </w:r>
      <w:r>
        <w:t xml:space="preserve"> 728,48                   728,48</w:t>
      </w:r>
    </w:p>
    <w:p w:rsidRDefault="00F96BE4" w:rsidP="00F96BE4" w:rsidR="00F96BE4">
      <w:pPr>
        <w:pStyle w:val="Bezproreda"/>
      </w:pPr>
    </w:p>
    <w:p w:rsidRDefault="00F96BE4" w:rsidP="00F96BE4" w:rsidR="006706B8">
      <w:pPr>
        <w:pStyle w:val="Bezproreda"/>
      </w:pPr>
      <w:r>
        <w:t>4.Privredna banka d.d. Zagreb, Radnička cesta 50,</w:t>
      </w:r>
    </w:p>
    <w:p w:rsidRDefault="00F96BE4" w:rsidP="00F96BE4" w:rsidR="00F96BE4">
      <w:pPr>
        <w:pStyle w:val="Bezproreda"/>
      </w:pPr>
      <w:r>
        <w:t xml:space="preserve"> OIB: 02535697732,  </w:t>
      </w:r>
      <w:r w:rsidR="006706B8">
        <w:t xml:space="preserve">                                                                     </w:t>
      </w:r>
      <w:r>
        <w:t xml:space="preserve"> 204.207,07          204.207,07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5.Republika Hrvatska, Min. financija, PU, Područni ured Bjelovar,</w:t>
      </w:r>
    </w:p>
    <w:p w:rsidRDefault="00F96BE4" w:rsidP="00F96BE4" w:rsidR="00F96BE4">
      <w:pPr>
        <w:pStyle w:val="Bezproreda"/>
      </w:pPr>
      <w:r>
        <w:t xml:space="preserve">OIB: 18683136487,                                                         </w:t>
      </w:r>
      <w:r w:rsidR="006706B8">
        <w:t xml:space="preserve">         </w:t>
      </w:r>
      <w:r>
        <w:t xml:space="preserve">         121.594,02        121.594,02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 xml:space="preserve">6.VESNA Tekstilna industrija d.o.o. Daruvar, M. Gupca 12, </w:t>
      </w:r>
    </w:p>
    <w:p w:rsidRDefault="00F96BE4" w:rsidP="00F96BE4" w:rsidR="00F96BE4">
      <w:pPr>
        <w:pStyle w:val="Bezproreda"/>
      </w:pPr>
      <w:r>
        <w:t xml:space="preserve">OIB: 31352432777,                                                           </w:t>
      </w:r>
      <w:r w:rsidR="006706B8">
        <w:t xml:space="preserve">          </w:t>
      </w:r>
      <w:r>
        <w:t xml:space="preserve">  1.112.969,53   1.112.969,53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  <w:jc w:val="both"/>
      </w:pP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III Vjerovnici s pravom odvojenog namirenja-Razlučni vjerovnici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>1.Privredna banka d.d. Zagreb, Radnička cesta 50, OIB: 02535697732, razlučno pravo u iznosu od 202.812,54 kune na nekretninama upisanih u zk. ul. br. 3360 k.o. 304107 Daruvar, i to čkbr. 818/1 površine 911 m</w:t>
      </w:r>
      <w:r>
        <w:rPr>
          <w:vertAlign w:val="superscript"/>
        </w:rPr>
        <w:t>2</w:t>
      </w:r>
      <w:r>
        <w:t>, a koja se sastoji od dvorišta površine 679 m</w:t>
      </w:r>
      <w:r>
        <w:rPr>
          <w:vertAlign w:val="superscript"/>
        </w:rPr>
        <w:t>2</w:t>
      </w:r>
      <w:r>
        <w:t xml:space="preserve"> i kuće površine 232 m</w:t>
      </w:r>
      <w:r>
        <w:rPr>
          <w:vertAlign w:val="superscript"/>
        </w:rPr>
        <w:t>2</w:t>
      </w:r>
      <w:r>
        <w:t>, Matije Gupca 12, Daruvar temeljem Sporazuma o zasnivanju založnog prava na nekretninama i pravo na neposrednu ovrhu solemniziran po javnom bilježniku Mladenu Čopu iz Daruvara, dana 17. lipnja 2014. pod posl. br. OV-4859/14 na osnovu kojeg su osigurane tražbine iz Ugovora o dugoročnom kreditu  s valutnom klauzulom br. Ugovora/partije 5110194577, račun i partije 5101600-5110194577 od  17. lipnja 2014. godine,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lastRenderedPageBreak/>
        <w:t>2.VESNA tekstilna industrija d.o.o. Daruvar, Matije Gupca 12, OIB: 31352432777, razlučno pravo u iznosu od 275.000,00 kuna na nekretninama upisanim u zk.ul. br. 3360 čkbr. 818 zgrada i dvor sa 1159 m</w:t>
      </w:r>
      <w:r>
        <w:rPr>
          <w:vertAlign w:val="superscript"/>
        </w:rPr>
        <w:t>2</w:t>
      </w:r>
      <w:r>
        <w:t>, temeljem Sporazuma o zasnivanju založnog prava na nekretninama solemniziran po javnom bilježniku Mladenu Čopu iz Daruvara, dana 12. lipnja 2017. pod posl. br. OU-69/17.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  <w:jc w:val="center"/>
      </w:pPr>
      <w:r>
        <w:t>Obrazloženje</w:t>
      </w:r>
    </w:p>
    <w:p w:rsidRDefault="00F96BE4" w:rsidP="00F96BE4" w:rsidR="00F96BE4">
      <w:pPr>
        <w:pStyle w:val="Bezproreda"/>
        <w:jc w:val="center"/>
      </w:pPr>
    </w:p>
    <w:p w:rsidRDefault="00F96BE4" w:rsidP="00F96BE4" w:rsidR="00F96BE4">
      <w:pPr>
        <w:pStyle w:val="Bezproreda"/>
        <w:ind w:firstLine="708"/>
      </w:pPr>
      <w:r>
        <w:t>Na ispitnom ročištu održanom dana 16.  veljače  2018. godine ispitane su sve prijavljene tražbine prema svojim iznosima i redu.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  <w:ind w:firstLine="708"/>
      </w:pPr>
      <w:r>
        <w:t>Stečajni sudac sastavio je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  <w:ind w:firstLine="708"/>
      </w:pPr>
      <w:r>
        <w:t>Zbog navedenog riješeno je kao u izreci.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  <w:ind w:firstLine="708"/>
      </w:pPr>
      <w:r>
        <w:t xml:space="preserve">U Bjelovaru 20. veljače 2018. </w:t>
      </w:r>
    </w:p>
    <w:p w:rsidRDefault="00F96BE4" w:rsidP="00F96BE4" w:rsidR="00F96BE4">
      <w:pPr>
        <w:pStyle w:val="Bezproreda"/>
        <w:ind w:firstLine="708" w:left="4956"/>
      </w:pPr>
      <w:r>
        <w:t xml:space="preserve"> S u d a c</w:t>
      </w:r>
    </w:p>
    <w:p w:rsidRDefault="00F96BE4" w:rsidP="00F96BE4" w:rsidR="00F96BE4">
      <w:pPr>
        <w:pStyle w:val="Bezproreda"/>
        <w:ind w:firstLine="708" w:left="4956"/>
      </w:pPr>
    </w:p>
    <w:p w:rsidRDefault="00F96BE4" w:rsidP="00F96BE4" w:rsidR="00F96BE4">
      <w:pPr>
        <w:pStyle w:val="Bezproreda"/>
      </w:pPr>
      <w:r>
        <w:t xml:space="preserve">                                                                                            Branka Pleskalt  v.r.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F96BE4" w:rsidP="00F96BE4" w:rsidR="00F96B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Vesna Dragišić </w:t>
      </w: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</w:pPr>
    </w:p>
    <w:p w:rsidRDefault="00F96BE4" w:rsidP="00F96BE4" w:rsidR="00F96BE4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dva primjerka.</w:t>
      </w:r>
    </w:p>
    <w:p w:rsidRDefault="00F96BE4" w:rsidP="00F96BE4" w:rsidR="00F96BE4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96BE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34E" w:rsidP="00537B78" w:rsidR="0086434E">
      <w:r>
        <w:separator/>
      </w:r>
    </w:p>
  </w:endnote>
  <w:endnote w:id="0" w:type="continuationSeparator">
    <w:p w:rsidRDefault="0086434E" w:rsidP="00537B78" w:rsidR="00864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34E" w:rsidP="00537B78" w:rsidR="0086434E">
      <w:r>
        <w:separator/>
      </w:r>
    </w:p>
  </w:footnote>
  <w:footnote w:id="0" w:type="continuationSeparator">
    <w:p w:rsidRDefault="0086434E" w:rsidP="00537B78" w:rsidR="00864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4458537"/>
      <w:docPartObj>
        <w:docPartGallery w:val="Page Numbers (Top of Page)"/>
        <w:docPartUnique/>
      </w:docPartObj>
    </w:sdtPr>
    <w:sdtEndPr/>
    <w:sdtContent>
      <w:p w:rsidRDefault="00F96BE4" w:rsidR="00F96B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8D6">
          <w:t>6</w:t>
        </w:r>
        <w:r>
          <w:fldChar w:fldCharType="end"/>
        </w:r>
      </w:p>
    </w:sdtContent>
  </w:sdt>
  <w:p w:rsidRDefault="006C3274" w:rsidR="008333A9">
    <w:pPr>
      <w:pStyle w:val="Zaglavlje"/>
    </w:pPr>
    <w:r>
      <w:t>Poslovni broj: 1 St-797/2017-15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8D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6B8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274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34E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A97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BE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4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St-797/2017-15</izvorni_sadrzaj>
    <derivirana_varijabla naziv="DomainObject.Oznaka_1">St-797/2017-15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St-797/2017-15</izvorni_sadrzaj>
    <derivirana_varijabla naziv="DomainObject.PoslovniBrojDokumenta_1">St-797/2017-15</derivirana_varijabla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12942-9848-427D-9939-D39743A56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1330</properties:Words>
  <properties:Characters>8029</properties:Characters>
  <properties:Lines>269</properties:Lines>
  <properties:Paragraphs>130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2018-02-20T10:44:00Z</cp:lastPrinted>
  <dcterms:modified xmlns:xsi="http://www.w3.org/2001/XMLSchema-instance" xsi:type="dcterms:W3CDTF">2018-02-20T10:45:00Z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odluka_St-797_2017-15.docx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