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f303" w14:paraId="d1df303" w:rsidRDefault="00FB212A" w:rsidP="00AC68E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C68E8" w:rsidR="00AE649C" w:rsidRPr="00B76F3C">
      <w:pPr>
        <w:pStyle w:val="NormaleSPIS"/>
        <w:spacing w:after="0"/>
      </w:pPr>
    </w:p>
    <w:p w:rsidRDefault="00AC68E8" w:rsidP="00AC68E8" w:rsidR="00AC68E8">
      <w:pPr>
        <w:spacing w:after="0"/>
      </w:pPr>
      <w:r>
        <w:tab/>
        <w:t>Republika Hrvatska</w:t>
      </w:r>
    </w:p>
    <w:p w:rsidRDefault="00AC68E8" w:rsidP="00AC68E8" w:rsidR="00AC68E8">
      <w:pPr>
        <w:spacing w:after="0"/>
      </w:pPr>
      <w:r>
        <w:t xml:space="preserve">      Trgovački sud u Bjelovaru</w:t>
      </w:r>
    </w:p>
    <w:p w:rsidRDefault="00AC68E8" w:rsidP="00AC68E8" w:rsidR="00AC68E8">
      <w:pPr>
        <w:spacing w:after="0"/>
      </w:pPr>
      <w:r>
        <w:t>Bjelovar, Šet. dr. Ivše Lebovića 42</w:t>
      </w:r>
    </w:p>
    <w:p w:rsidRDefault="00AC68E8" w:rsidP="00AC68E8" w:rsidR="00AC68E8">
      <w:pPr>
        <w:spacing w:after="0"/>
        <w:jc w:val="right"/>
      </w:pPr>
      <w:r>
        <w:t>Poslovni broj: 2 St-190/2017-4</w:t>
      </w: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  <w:jc w:val="center"/>
      </w:pPr>
      <w:r>
        <w:t>U    I M E   R E P U B L I K E   H R V A T S K E</w:t>
      </w:r>
    </w:p>
    <w:p w:rsidRDefault="00AC68E8" w:rsidP="00AC68E8" w:rsidR="00AC68E8">
      <w:pPr>
        <w:spacing w:after="0"/>
        <w:jc w:val="center"/>
      </w:pPr>
    </w:p>
    <w:p w:rsidRDefault="00AC68E8" w:rsidP="00AC68E8" w:rsidR="00AC68E8">
      <w:pPr>
        <w:spacing w:after="0"/>
        <w:jc w:val="center"/>
      </w:pPr>
      <w:r>
        <w:t>R J E Š E N J E</w:t>
      </w: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</w:pPr>
    </w:p>
    <w:p w:rsidRDefault="00AC68E8" w:rsidP="00AC68E8" w:rsidR="00AC68E8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KETER GAREL društvo s ograničenom odgovornošću za proizvodnju, trgovinu i usluge, Đulovac, Đurina 132, MBS: 010081197, OIB: 77183383253, 19. siječnja 2018. 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center"/>
      </w:pPr>
      <w:r>
        <w:t>r i j e š i o   j e</w:t>
      </w:r>
    </w:p>
    <w:p w:rsidRDefault="00AC68E8" w:rsidP="00AC68E8" w:rsidR="00AC68E8">
      <w:pPr>
        <w:spacing w:after="0"/>
        <w:jc w:val="center"/>
        <w:rPr>
          <w:b/>
        </w:rPr>
      </w:pPr>
    </w:p>
    <w:p w:rsidRDefault="00AC68E8" w:rsidP="00AC68E8" w:rsidR="00AC68E8">
      <w:pPr>
        <w:spacing w:after="0"/>
        <w:jc w:val="center"/>
        <w:rPr>
          <w:b/>
        </w:rPr>
      </w:pPr>
    </w:p>
    <w:p w:rsidRDefault="00AC68E8" w:rsidP="00AC68E8" w:rsidR="00AC68E8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AC68E8" w:rsidP="00AC68E8" w:rsidR="00AC68E8">
      <w:pPr>
        <w:spacing w:after="0"/>
        <w:jc w:val="center"/>
      </w:pPr>
    </w:p>
    <w:p w:rsidRDefault="00AC68E8" w:rsidP="00AC68E8" w:rsidR="00AC68E8">
      <w:pPr>
        <w:spacing w:after="0"/>
        <w:jc w:val="center"/>
      </w:pPr>
    </w:p>
    <w:p w:rsidRDefault="00AC68E8" w:rsidP="00AC68E8" w:rsidR="00AC68E8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AC68E8" w:rsidP="00AC68E8" w:rsidR="00AC68E8">
      <w:pPr>
        <w:spacing w:after="0"/>
        <w:jc w:val="both"/>
        <w:rPr>
          <w:b/>
        </w:rPr>
      </w:pPr>
    </w:p>
    <w:p w:rsidRDefault="00AC68E8" w:rsidP="00AC68E8" w:rsidR="00AC68E8">
      <w:pPr>
        <w:spacing w:after="0"/>
        <w:jc w:val="both"/>
        <w:rPr>
          <w:b/>
        </w:rPr>
      </w:pPr>
    </w:p>
    <w:p w:rsidRDefault="00AC68E8" w:rsidP="00AC68E8" w:rsidR="00AC68E8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7. studenoga 2017. godine, koji je objavljen na mrežnoj stranici e-Oglasna ploča sudova 7. studenoga 2017. godine, među ostalim pozvao vjerovnike da u roku od 45 dana od objave oglasa na mrežnoj stranci e-Oglasna ploča sudova prelože otvaranje stečajnog postupka nad dužnikom.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  <w:r>
        <w:tab/>
        <w:t>Republika Hrvatska, Ministarstvo poljoprivrede, kao vjerovnik podnijela je prijedlog za otvaranje stečajnog postupka nad dužnikom 14. studenoga 2017. godine.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</w:pPr>
      <w:r>
        <w:br w:type="page"/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AC68E8" w:rsidP="00AC68E8" w:rsidR="00AC68E8">
      <w:pPr>
        <w:spacing w:after="0"/>
        <w:jc w:val="both"/>
      </w:pPr>
      <w:r>
        <w:tab/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center"/>
      </w:pPr>
      <w:r>
        <w:t>U Bjelovaru 19. siječnja 2018.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AC68E8" w:rsidP="00AC68E8" w:rsidR="00AC68E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AC68E8" w:rsidP="00AC68E8" w:rsidR="00AC68E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AC68E8" w:rsidP="00AC68E8" w:rsidR="00AC68E8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</w:p>
    <w:p w:rsidRDefault="00AC68E8" w:rsidP="00AC68E8" w:rsidR="00AC68E8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AC68E8" w:rsidP="00AC68E8" w:rsidR="00AC68E8">
      <w:pPr>
        <w:spacing w:after="0"/>
        <w:jc w:val="both"/>
      </w:pPr>
    </w:p>
    <w:p w:rsidRDefault="00AC68E8" w:rsidP="00AC68E8" w:rsidR="00AE649C" w:rsidRPr="00B76F3C">
      <w:pPr>
        <w:spacing w:after="0"/>
        <w:jc w:val="both"/>
      </w:pPr>
      <w:r>
        <w:t>Nacrt odluke izradio sudski savjetnik Miroslav Lovreković.</w:t>
      </w:r>
    </w:p>
    <w:sectPr w:rsidSect="00AC68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9960498"/>
      <w:docPartObj>
        <w:docPartGallery w:val="Page Numbers (Top of Page)"/>
        <w:docPartUnique/>
      </w:docPartObj>
    </w:sdtPr>
    <w:sdtEndPr/>
    <w:sdtContent>
      <w:p w:rsidRDefault="00AC68E8" w:rsidP="00AC68E8" w:rsidR="00AC68E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12A">
          <w:t>2</w:t>
        </w:r>
        <w:r>
          <w:fldChar w:fldCharType="end"/>
        </w:r>
      </w:p>
    </w:sdtContent>
  </w:sdt>
  <w:p w:rsidRDefault="00AC68E8" w:rsidP="00AC68E8" w:rsidR="008333A9">
    <w:pPr>
      <w:spacing w:after="0"/>
      <w:jc w:val="right"/>
    </w:pPr>
    <w:r>
      <w:t>Poslovni broj: 2 St-190/2017-4</w:t>
    </w:r>
  </w:p>
  <w:p w:rsidRDefault="00AC68E8" w:rsidP="00AC68E8" w:rsidR="00AC68E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8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CBA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12A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99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St-190/2017-4</izvorni_sadrzaj>
    <derivirana_varijabla naziv="DomainObject.Oznaka_1">St-190/2017-4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 zastupanog po punomoćniku Zoran Alavanja; Miran Hrženjak; Nino Gabrovec; Vladimir Ivoš</izvorni_sadrzaj>
    <derivirana_varijabla naziv="DomainObject.Predmet.ProtustrankaFormated_1">  KETER GAREL društvo s ograničenom odgovornošću za proizvodnju, trgovinu i usluge zastupanog po punomoćniku Zoran Alavanja; Miran Hrženjak; Nino Gabrovec; Vladimir Ivoš</derivirana_varijabla>
  </DomainObject.Predmet.ProtustrankaFormated>
  <DomainObject.Predmet.ProtustrankaFormatedOIB>
    <izvorni_sadrzaj>  KETER GAREL društvo s ograničenom odgovornošću za proizvodnju, trgovinu i usluge, OIB 77183383253 zastupanog po punomoćniku Zoran Alavanja; Miran Hrženjak; Nino Gabrovec; Vladimir Ivoš</izvorni_sadrzaj>
    <derivirana_varijabla naziv="DomainObject.Predmet.ProtustrankaFormatedOIB_1">  KETER GAREL društvo s ograničenom odgovornošću za proizvodnju, trgovinu i usluge, OIB 77183383253 zastupanog po punomoćniku Zoran Alavanja; Miran Hrženjak; Nino Gabrovec; Vladimir Ivoš</derivirana_varijabla>
  </DomainObject.Predmet.ProtustrankaFormatedOIB>
  <DomainObject.Predmet.ProtustrankaFormatedWithAdress>
    <izvorni_sadrzaj> KETER GAREL društvo s ograničenom odgovornošću za proizvodnju, trgovinu i usluge, Đurina 132, 43532 Đulovac zastupanog po punomoćniku Zoran Alavanja; Miran Hrženjak; Nino Gabrovec; Vladimir Ivoš</izvorni_sadrzaj>
    <derivirana_varijabla naziv="DomainObject.Predmet.ProtustrankaFormatedWithAdress_1"> KETER GAREL društvo s ograničenom odgovornošću za proizvodnju, trgovinu i usluge, Đurina 132, 43532 Đulovac zastupanog po punomoćniku Zoran Alavanja; Miran Hrženjak; Nino Gabrovec; Vladimir Ivoš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 zastupanog po punomoćniku Zoran Alavanja; Miran Hrženjak; Nino Gabrovec; Vladimir Ivoš</izvorni_sadrzaj>
    <derivirana_varijabla naziv="DomainObject.Predmet.ProtustrankaFormatedWithAdressOIB_1"> KETER GAREL društvo s ograničenom odgovornošću za proizvodnju, trgovinu i usluge, OIB 77183383253, Đurina 132, 43532 Đulovac zastupanog po punomoćniku Zoran Alavanja; Miran Hrženjak; Nino Gabrovec; Vladimir Ivoš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poljoprivrede zastupanog po punomoćniku Županijsko državno odvjetništvo u Bjelovaru</izvorni_sadrzaj>
    <derivirana_varijabla naziv="DomainObject.Predmet.StrankaFormated_1">  FINA, RC ZAGREB, Podružnica BJELOVAR; REPUBLIKA HRVATSKA, Ministarstvo poljoprivrede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poljoprivrede, OIB 52634238587 zastupanog po punomoćniku Županijsko državno odvjetništvo u Bjelovaru</izvorni_sadrzaj>
    <derivirana_varijabla naziv="DomainObject.Predmet.StrankaFormatedOIB_1">  FINA, RC ZAGREB, Podružnica BJELOVAR, OIB 85821130368; REPUBLIKA HRVATSKA, Ministarstvo poljoprivrede,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poljoprivrede zastupanog po punomoćniku Županijsko državno odvjetništvo u Bjelovaru</izvorni_sadrzaj>
    <derivirana_varijabla naziv="DomainObject.Predmet.StrankaFormatedWithAdress_1"> FINA, RC ZAGREB, Podružnica BJELOVAR, F. Supila 4, 43000 Bjelovar; REPUBLIKA HRVATSKA, Ministarstvo poljoprivrede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poljoprivrede,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poljoprivrede,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poljoprivrede </izvorni_sadrzaj>
    <derivirana_varijabla naziv="DomainObject.Predmet.StrankaWithAdress_1">FINA, RC ZAGREB, Podružnica BJELOVAR F. Supila 4,43000 Bjelovar,REPUBLIKA HRVATSKA, Ministarstvo poljoprivrede </derivirana_varijabla>
  </DomainObject.Predmet.StrankaWithAdress>
  <DomainObject.Predmet.StrankaWithAdressOIB>
    <izvorni_sadrzaj>FINA, RC ZAGREB, Podružnica BJELOVAR, OIB 85821130368, F. Supila 4,43000 Bjelovar,REPUBLIKA HRVATSKA, Ministarstvo poljoprivrede, OIB 52634238587</izvorni_sadrzaj>
    <derivirana_varijabla naziv="DomainObject.Predmet.StrankaWithAdressOIB_1">FINA, RC ZAGREB, Podružnica BJELOVAR, OIB 85821130368, F. Supila 4,43000 Bjelovar,REPUBLIKA HRVATSKA, Ministarstvo poljoprivrede, OIB 52634238587</derivirana_varijabla>
  </DomainObject.Predmet.StrankaWithAdressOIB>
  <DomainObject.Predmet.StrankaNazivFormated>
    <izvorni_sadrzaj>FINA, RC ZAGREB, Podružnica BJELOVAR,REPUBLIKA HRVATSKA, Ministarstvo poljoprivrede</izvorni_sadrzaj>
    <derivirana_varijabla naziv="DomainObject.Predmet.StrankaNazivFormated_1">FINA, RC ZAGREB, Podružnica BJELOVAR,REPUBLIKA HRVATSKA, Ministarstvo poljoprivrede</derivirana_varijabla>
  </DomainObject.Predmet.StrankaNazivFormated>
  <DomainObject.Predmet.StrankaNazivFormatedOIB>
    <izvorni_sadrzaj>FINA, RC ZAGREB, Podružnica BJELOVAR, OIB 85821130368,REPUBLIKA HRVATSKA, Ministarstvo poljoprivrede, OIB 52634238587</izvorni_sadrzaj>
    <derivirana_varijabla naziv="DomainObject.Predmet.StrankaNazivFormatedOIB_1">FINA, RC ZAGREB, Podružnica BJELOVAR, OIB 85821130368,REPUBLIKA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  <item>REPUBLIKA HRVATSKA, Ministarstvo poljoprivrede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poljoprivrede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poljoprivrede,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poljoprivrede,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poljoprivrede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poljoprivrede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poljoprivrede,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poljoprivrede,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poljoprivrede</item>
    </izvorni_sadrzaj>
    <derivirana_varijabla naziv="DomainObject.Predmet.StrankaListNazivFormated_1">
      <item>FINA, RC ZAGREB, Podružnica BJELOVAR</item>
      <item>REPUBLIKA HRVATSKA, Ministarstvo poljoprivrede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poljoprivrede, OIB 52634238587</item>
    </izvorni_sadrzaj>
    <derivirana_varijabla naziv="DomainObject.Predmet.StrankaListNazivFormatedOIB_1">
      <item>FINA, RC ZAGREB, Podružnica BJELOVAR, OIB 85821130368</item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 zastupanog po punomoćniku Zoran Alavanja; Miran Hrženjak; Nino Gabrovec; Vladimir Ivoš</item>
    </izvorni_sadrzaj>
    <derivirana_varijabla naziv="DomainObject.Predmet.ProtuStrankaListFormated_1">
      <item>KETER GAREL društvo s ograničenom odgovornošću za proizvodnju, trgovinu i usluge zastupanog po punomoćniku Zoran Alavanja; Miran Hrženjak; Nino Gabrovec; Vladimir Ivoš</item>
    </derivirana_varijabla>
  </DomainObject.Predmet.ProtuStrankaListFormated>
  <DomainObject.Predmet.ProtuStrankaListFormatedOIB>
    <izvorni_sadrzaj>
      <item>KETER GAREL društvo s ograničenom odgovornošću za proizvodnju, trgovinu i usluge, OIB 77183383253 zastupanog po punomoćniku Zoran Alavanja; Miran Hrženjak; Nino Gabrovec; Vladimir Ivoš</item>
    </izvorni_sadrzaj>
    <derivirana_varijabla naziv="DomainObject.Predmet.ProtuStrankaListFormatedOIB_1">
      <item>KETER GAREL društvo s ograničenom odgovornošću za proizvodnju, trgovinu i usluge, OIB 77183383253 zastupanog po punomoćniku Zoran Alavanja; Miran Hrženjak; Nino Gabrovec; Vladimir Ivoš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 zastupanog po punomoćniku Zoran Alavanja; Miran Hrženjak; Nino Gabrovec; Vladimir Ivoš</item>
    </izvorni_sadrzaj>
    <derivirana_varijabla naziv="DomainObject.Predmet.ProtuStrankaListFormatedWithAdress_1">
      <item>KETER GAREL društvo s ograničenom odgovornošću za proizvodnju, trgovinu i usluge, Đurina 132, 43532 Đulovac zastupanog po punomoćniku Zoran Alavanja; Miran Hrženjak; Nino Gabrovec; Vladimir Ivoš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 zastupanog po punomoćniku Zoran Alavanja; Miran Hrženjak; Nino Gabrovec; Vladimir Ivoš</item>
    </izvorni_sadrzaj>
    <derivirana_varijabla naziv="DomainObject.Predmet.ProtuStrankaListFormatedWithAdressOIB_1">
      <item>KETER GAREL društvo s ograničenom odgovornošću za proizvodnju, trgovinu i usluge, OIB 77183383253, Đurina 132, 43532 Đulovac zastupanog po punomoćniku Zoran Alavanja; Miran Hrženjak; Nino Gabrovec; Vladimir Ivoš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 punomoćnik sudionika u postupku KETER GAREL društvo s ograničenom odgovornošću za proizvodnju, trgovinu i usluge</item>
      <item>Nino Gabrovec punomoćnik sudionika u postupku KETER GAREL društvo s ograničenom odgovornošću za proizvodnju, trgovinu i usluge</item>
      <item>Zoran Alavanja punomoćnik sudionika u postupku KETER GAREL društvo s ograničenom odgovornošću za proizvodnju, trgovinu i usluge</item>
      <item>Vladimir Ivoš punomoćnik sudionika u postupku KETER GAREL društvo s ograničenom odgovornošću za proizvodnju, trgovinu i usluge</item>
      <item>Županijsko državno odvjetništvo u Bjelovaru punomoćnik sudionika u postupku REPUBLIKA HRVATSKA, Ministarstvo poljoprivrede</item>
    </izvorni_sadrzaj>
    <derivirana_varijabla naziv="DomainObject.Predmet.OstaliListFormated_1">
      <item>Miran Hrženjak punomoćnik sudionika u postupku KETER GAREL društvo s ograničenom odgovornošću za proizvodnju, trgovinu i usluge</item>
      <item>Nino Gabrovec punomoćnik sudionika u postupku KETER GAREL društvo s ograničenom odgovornošću za proizvodnju, trgovinu i usluge</item>
      <item>Zoran Alavanja punomoćnik sudionika u postupku KETER GAREL društvo s ograničenom odgovornošću za proizvodnju, trgovinu i usluge</item>
      <item>Vladimir Ivoš punomoćnik sudionika u postupku KETER GAREL društvo s ograničenom odgovornošću za proizvodnju, trgovinu i usluge</item>
      <item>Županijsko državno odvjetništvo u Bjelovaru punomoćnik sudionika u postupku REPUBLIKA HRVATSKA, Ministarstvo poljoprivrede</item>
    </derivirana_varijabla>
  </DomainObject.Predmet.OstaliListFormated>
  <DomainObject.Predmet.OstaliListFormatedOIB>
    <izvorni_sadrzaj>
      <item>Miran Hrženjak, OIB 74697633775 punomoćnik sudionika u postupku KETER GAREL društvo s ograničenom odgovornošću za proizvodnju, trgovinu i usluge</item>
      <item>Nino Gabrovec, OIB 89705386279 punomoćnik sudionika u postupku KETER GAREL društvo s ograničenom odgovornošću za proizvodnju, trgovinu i usluge</item>
      <item>Zoran Alavanja, OIB 81524691408 punomoćnik sudionika u postupku KETER GAREL društvo s ograničenom odgovornošću za proizvodnju, trgovinu i usluge</item>
      <item>Vladimir Ivoš, OIB 93677126465 punomoćnik sudionika u postupku KETER GAREL društvo s ograničenom odgovornošću za proizvodnju, trgovinu i usluge</item>
      <item>Županijsko državno odvjetništvo u Bjelovaru, OIB 86821435474 punomoćnik sudionika u postupku REPUBLIKA HRVATSKA, Ministarstvo poljoprivrede</item>
    </izvorni_sadrzaj>
    <derivirana_varijabla naziv="DomainObject.Predmet.OstaliListFormatedOIB_1">
      <item>Miran Hrženjak, OIB 74697633775 punomoćnik sudionika u postupku KETER GAREL društvo s ograničenom odgovornošću za proizvodnju, trgovinu i usluge</item>
      <item>Nino Gabrovec, OIB 89705386279 punomoćnik sudionika u postupku KETER GAREL društvo s ograničenom odgovornošću za proizvodnju, trgovinu i usluge</item>
      <item>Zoran Alavanja, OIB 81524691408 punomoćnik sudionika u postupku KETER GAREL društvo s ograničenom odgovornošću za proizvodnju, trgovinu i usluge</item>
      <item>Vladimir Ivoš, OIB 93677126465 punomoćnik sudionika u postupku KETER GAREL društvo s ograničenom odgovornošću za proizvodnju, trgovinu i usluge</item>
      <item>Županijsko državno odvjetništvo u Bjelovaru, OIB 86821435474 punomoćnik sudionika u postupku REPUBLIKA HRVATSKA, Ministarstvo poljoprivrede</item>
    </derivirana_varijabla>
  </DomainObject.Predmet.OstaliListFormatedOIB>
  <DomainObject.Predmet.OstaliListFormatedWithAdress>
    <izvorni_sadrzaj>
      <item>Miran Hrženjak, Kosovelova Ulica 17/B, slovenija punomoćnik sudionika u postupku KETER GAREL društvo s ograničenom odgovornošću za proizvodnju, trgovinu i usluge</item>
      <item>Nino Gabrovec, Milanovac, Svetog Križa 12, 33000 Virovitica punomoćnik sudionika u postupku KETER GAREL društvo s ograničenom odgovornošću za proizvodnju, trgovinu i usluge</item>
      <item>Zoran Alavanja, Junija Palmotića 15, 33000 Virovitica punomoćnik sudionika u postupku KETER GAREL društvo s ograničenom odgovornošću za proizvodnju, trgovinu i usluge</item>
      <item>Vladimir Ivoš, Petra Berislavića 1, 33000 Virovitica punomoćnik sudionika u postupku KETER GAREL društvo s ograničenom odgovornošću za proizvodnju, trgovinu i usluge</item>
      <item>Županijsko državno odvjetništvo u Bjelovaru punomoćnik sudionika u postupku REPUBLIKA HRVATSKA, Ministarstvo poljoprivrede</item>
    </izvorni_sadrzaj>
    <derivirana_varijabla naziv="DomainObject.Predmet.OstaliListFormatedWithAdress_1">
      <item>Miran Hrženjak, Kosovelova Ulica 17/B, slovenija punomoćnik sudionika u postupku KETER GAREL društvo s ograničenom odgovornošću za proizvodnju, trgovinu i usluge</item>
      <item>Nino Gabrovec, Milanovac, Svetog Križa 12, 33000 Virovitica punomoćnik sudionika u postupku KETER GAREL društvo s ograničenom odgovornošću za proizvodnju, trgovinu i usluge</item>
      <item>Zoran Alavanja, Junija Palmotića 15, 33000 Virovitica punomoćnik sudionika u postupku KETER GAREL društvo s ograničenom odgovornošću za proizvodnju, trgovinu i usluge</item>
      <item>Vladimir Ivoš, Petra Berislavića 1, 33000 Virovitica punomoćnik sudionika u postupku KETER GAREL društvo s ograničenom odgovornošću za proizvodnju, trgovinu i usluge</item>
      <item>Županijsko državno odvjetništvo u Bjelovaru punomoćnik sudionika u postupku REPUBLIKA HRVATSKA, Ministarstvo poljoprivrede</item>
    </derivirana_varijabla>
  </DomainObject.Predmet.OstaliListFormatedWithAdress>
  <DomainObject.Predmet.OstaliListFormatedWithAdressOIB>
    <izvorni_sadrzaj>
      <item>Miran Hrženjak, OIB 74697633775, Kosovelova Ulica 17/B, slovenija punomoćnik sudionika u postupku KETER GAREL društvo s ograničenom odgovornošću za proizvodnju, trgovinu i usluge</item>
      <item>Nino Gabrovec, OIB 89705386279, Milanovac, Svetog Križa 12, 33000 Virovitica punomoćnik sudionika u postupku KETER GAREL društvo s ograničenom odgovornošću za proizvodnju, trgovinu i usluge</item>
      <item>Zoran Alavanja, OIB 81524691408, Junija Palmotića 15, 33000 Virovitica punomoćnik sudionika u postupku KETER GAREL društvo s ograničenom odgovornošću za proizvodnju, trgovinu i usluge</item>
      <item>Vladimir Ivoš, OIB 93677126465, Petra Berislavića 1, 33000 Virovitica punomoćnik sudionika u postupku KETER GAREL društvo s ograničenom odgovornošću za proizvodnju, trgovinu i usluge</item>
      <item>Županijsko državno odvjetništvo u Bjelovaru, OIB 86821435474 punomoćnik sudionika u postupku REPUBLIKA HRVATSKA, Ministarstvo poljoprivrede</item>
    </izvorni_sadrzaj>
    <derivirana_varijabla naziv="DomainObject.Predmet.OstaliListFormatedWithAdressOIB_1">
      <item>Miran Hrženjak, OIB 74697633775, Kosovelova Ulica 17/B, slovenija punomoćnik sudionika u postupku KETER GAREL društvo s ograničenom odgovornošću za proizvodnju, trgovinu i usluge</item>
      <item>Nino Gabrovec, OIB 89705386279, Milanovac, Svetog Križa 12, 33000 Virovitica punomoćnik sudionika u postupku KETER GAREL društvo s ograničenom odgovornošću za proizvodnju, trgovinu i usluge</item>
      <item>Zoran Alavanja, OIB 81524691408, Junija Palmotića 15, 33000 Virovitica punomoćnik sudionika u postupku KETER GAREL društvo s ograničenom odgovornošću za proizvodnju, trgovinu i usluge</item>
      <item>Vladimir Ivoš, OIB 93677126465, Petra Berislavića 1, 33000 Virovitica punomoćnik sudionika u postupku KETER GAREL društvo s ograničenom odgovornošću za proizvodnju, trgovinu i usluge</item>
      <item>Županijsko državno odvjetništvo u Bjelovaru, OIB 86821435474 punomoćnik sudionika u postupku REPUBLIKA HRVATSKA, Ministarstvo poljoprivrede</item>
    </derivirana_varijabla>
  </DomainObject.Predmet.OstaliListFormatedWithAdressOIB>
  <DomainObject.Predmet.OstaliListNazivFormated>
    <izvorni_sadrzaj>
      <item>Miran Hrženjak</item>
      <item>Nino Gabrovec</item>
      <item>Zoran Alavanja</item>
      <item>Vladimir Ivoš</item>
      <item>Županijsko državno odvjetništvo u Bjelovaru</item>
    </izvorni_sadrzaj>
    <derivirana_varijabla naziv="DomainObject.Predmet.OstaliListNazivFormated_1">
      <item>Miran Hrženjak</item>
      <item>Nino Gabrovec</item>
      <item>Zoran Alavanja</item>
      <item>Vladimir Ivoš</item>
      <item>Županijsko državno odvjetništvo u Bjelovaru</item>
    </derivirana_varijabla>
  </DomainObject.Predmet.OstaliListNazivFormated>
  <DomainObject.Predmet.OstaliListNazivFormatedOIB>
    <izvorni_sadrzaj>
      <item>Miran Hrženjak, OIB 74697633775</item>
      <item>Nino Gabrovec, OIB 89705386279</item>
      <item>Zoran Alavanja, OIB 81524691408</item>
      <item>Vladimir Ivoš, OIB 93677126465</item>
      <item>Županijsko državno odvjetništvo u Bjelovaru, OIB 86821435474</item>
    </izvorni_sadrzaj>
    <derivirana_varijabla naziv="DomainObject.Predmet.OstaliListNazivFormatedOIB_1">
      <item>Miran Hrženjak, OIB 74697633775</item>
      <item>Nino Gabrovec, OIB 89705386279</item>
      <item>Zoran Alavanja, OIB 81524691408</item>
      <item>Vladimir Ivoš, OIB 93677126465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St-190/2017-4</izvorni_sadrzaj>
    <derivirana_varijabla naziv="DomainObject.PoslovniBrojDokumenta_1">St-190/2017-4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KETER GAREL društvo s ograničenom odgovornošću za proizvodnju, trgovinu i usluge</item>
      <item>REPUBLIKA HRVATSKA, Ministarstvo poljoprivrede</item>
      <item>Miran Hrženjak</item>
      <item>Nino Gabrovec</item>
      <item>Zoran Alavanja</item>
      <item>Vladimir Ivoš</item>
      <item>Županijsko državno odvjetništvo u Bjelovaru</item>
    </izvorni_sadrzaj>
    <derivirana_varijabla naziv="DomainObject.Predmet.SudioniciListNaziv_1">
      <item>FINA, RC ZAGREB, Podružnica BJELOVAR</item>
      <item>KETER GAREL društvo s ograničenom odgovornošću za proizvodnju, trgovinu i usluge</item>
      <item>REPUBLIKA HRVATSKA, Ministarstvo poljoprivrede</item>
      <item>Miran Hrženjak</item>
      <item>Nino Gabrovec</item>
      <item>Zoran Alavanja</item>
      <item>Vladimir Ivoš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KETER GAREL društvo s ograničenom odgovornošću za proizvodnju, trgovinu i usluge, OIB 77183383253, Đurina 132,43532 Đulovac</item>
      <item>REPUBLIKA HRVATSKA, Ministarstvo poljoprivrede, OIB 52634238587</item>
      <item>Miran Hrženjak, OIB 74697633775, Kosovelova Ulica 17/B,slovenija</item>
      <item>Nino Gabrovec, OIB 89705386279, Milanovac, Svetog Križa 12,33000 Virovitica</item>
      <item>Zoran Alavanja, OIB 81524691408, Junija Palmotića 15,33000 Virovitica</item>
      <item>Vladimir Ivoš, OIB 93677126465, Petra Berislavića 1,33000 Virovitica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KETER GAREL društvo s ograničenom odgovornošću za proizvodnju, trgovinu i usluge, OIB 77183383253, Đurina 132,43532 Đulovac</item>
      <item>REPUBLIKA HRVATSKA, Ministarstvo poljoprivrede, OIB 52634238587</item>
      <item>Miran Hrženjak, OIB 74697633775, Kosovelova Ulica 17/B,slovenija</item>
      <item>Nino Gabrovec, OIB 89705386279, Milanovac, Svetog Križa 12,33000 Virovitica</item>
      <item>Zoran Alavanja, OIB 81524691408, Junija Palmotića 15,33000 Virovitica</item>
      <item>Vladimir Ivoš, OIB 93677126465, Petra Berislavića 1,33000 Virovitica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9E1DE-3F25-4E42-AECE-283482320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1676</properties:Characters>
  <properties:Lines>70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2018-01-19T07:30:00Z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