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52f3" w14:paraId="48852f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6A4BAF">
        <w:rPr>
          <w:bCs/>
        </w:rPr>
        <w:t>629/15-132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6A4BAF">
        <w:t>16</w:t>
      </w:r>
      <w:r w:rsidR="00E70D1C">
        <w:t>. studenog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A51D12" w:rsidP="00A51D12" w:rsidR="00B3122F">
      <w:pPr>
        <w:pStyle w:val="Odlomakpopisa"/>
        <w:numPr>
          <w:ilvl w:val="0"/>
          <w:numId w:val="38"/>
        </w:numPr>
        <w:jc w:val="both"/>
      </w:pPr>
      <w:r>
        <w:t>kčbr. 2310/1 – Zgrada i dvorište Horvatova površine 12815 m2  i kčbr. 2310/2 dvorište u Klari površine 104 m2 ukupne površine 12912 m2 sve upisano u z.k. uložak 22662 k.o. 335444 Klara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13.493.043,00 kuna (1.800.000,00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6A4BAF">
        <w:t xml:space="preserve">15. prosinca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6A4BAF">
        <w:t>09,40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A51D12" w:rsidR="00A51D12">
      <w:pPr>
        <w:pStyle w:val="Odlomakpopisa"/>
        <w:numPr>
          <w:ilvl w:val="0"/>
          <w:numId w:val="38"/>
        </w:numPr>
        <w:jc w:val="both"/>
      </w:pPr>
      <w:r>
        <w:tab/>
        <w:t>kčbr. 2310/1 – Zgrada i dvorište Horvatova površine 12815 m2  i kčbr. 2310/2</w:t>
      </w:r>
    </w:p>
    <w:p w:rsidRDefault="00A51D12" w:rsidP="00A51D12" w:rsidR="00A51D12">
      <w:pPr>
        <w:jc w:val="both"/>
      </w:pPr>
      <w:r>
        <w:t>dvorište u Klari površine 104 m2 ukupne površine 12912 m2 sve upisano u z.k. uložak 22662 k.o. 335444 Klara</w:t>
      </w: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771DA0" w:rsidP="00A51D12" w:rsidR="00637F34">
      <w:pPr>
        <w:jc w:val="both"/>
      </w:pPr>
      <w:r w:rsidRPr="00962D2B">
        <w:lastRenderedPageBreak/>
        <w:t xml:space="preserve">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A51D12">
        <w:t xml:space="preserve">13.493.043,00 kuna (1.800.000,00 Eura)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4133F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7E2AF7">
        <w:t>Nekretnina ne podliježe plaćanju PDV-a pa kupci plaćaju porez na promet nekretnina uz mogućnost prijenosa porezne obveze iz čl. 75 st. 3 t. 3 t.c. Zakona o PDV-u kao i sve druge troškove i troškove uknjižbe.</w:t>
      </w:r>
      <w:r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6A4BAF">
        <w:t>13. prosinca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6A4BAF">
        <w:t>16</w:t>
      </w:r>
      <w:r w:rsidR="007E2AF7">
        <w:t>. studenog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6423F7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6423F7" w:rsidR="006423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423F7" w:rsidP="006423F7" w:rsidR="006423F7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3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6A4BAF">
      <w:t>629/15-132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23F7"/>
    <w:rsid w:val="00647E47"/>
    <w:rsid w:val="00650D92"/>
    <w:rsid w:val="00681D79"/>
    <w:rsid w:val="00681D81"/>
    <w:rsid w:val="00690D9D"/>
    <w:rsid w:val="00690FE4"/>
    <w:rsid w:val="006A3F6F"/>
    <w:rsid w:val="006A4BAF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997</properties:Words>
  <properties:Characters>5534</properties:Characters>
  <properties:Lines>123</properties:Lines>
  <properties:Paragraphs>65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2016-11-15T13:36:00Z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2016-11-16T09:36:00Z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