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A3D32" w:rsidP="005A3D32" w:rsidRDefault="005A3D32" w14:paraId="c94ea04" w14:textId="c94ea04">
      <w:pPr>
        <w15:collapsed w:val="false"/>
      </w:pPr>
      <w:bookmarkStart w:name="_GoBack" w:id="0"/>
      <w:bookmarkEnd w:id="0"/>
    </w:p>
    <w:p w:rsidR="005A3D32" w:rsidP="005A3D32" w:rsidRDefault="005A3D32">
      <w:pPr>
        <w:jc w:val="center"/>
      </w:pPr>
      <w:r>
        <w:t>O B A V I J E S T</w:t>
      </w:r>
    </w:p>
    <w:p w:rsidR="005A3D32" w:rsidP="005A3D32" w:rsidRDefault="005A3D32"/>
    <w:p w:rsidR="005A3D32" w:rsidP="005A3D32" w:rsidRDefault="005A3D32">
      <w:r>
        <w:tab/>
        <w:t>Obavještavamo vas d</w:t>
      </w:r>
      <w:r>
        <w:t>a će se ročište u predmetu St-82</w:t>
      </w:r>
      <w:r>
        <w:t xml:space="preserve">/2025, </w:t>
      </w:r>
      <w:r>
        <w:t>zakazano za 10. srpnja 2025. u 12</w:t>
      </w:r>
      <w:r>
        <w:t>,30 sati, održati na novoj adresi:</w:t>
      </w:r>
    </w:p>
    <w:p w:rsidR="005A3D32" w:rsidP="005A3D32" w:rsidRDefault="005A3D32">
      <w:pPr>
        <w:spacing w:after="0"/>
      </w:pPr>
      <w:r>
        <w:tab/>
      </w:r>
      <w:r>
        <w:tab/>
        <w:t>TRGOVAČKI SUD U VARAŽDINU</w:t>
      </w:r>
    </w:p>
    <w:p w:rsidR="005A3D32" w:rsidP="005A3D32" w:rsidRDefault="005A3D32">
      <w:pPr>
        <w:spacing w:after="0"/>
      </w:pPr>
      <w:r>
        <w:tab/>
      </w:r>
      <w:r>
        <w:tab/>
        <w:t>Cehovska 1</w:t>
      </w:r>
    </w:p>
    <w:p w:rsidR="005A3D32" w:rsidP="005A3D32" w:rsidRDefault="005A3D32">
      <w:pPr>
        <w:spacing w:after="0"/>
      </w:pPr>
      <w:r>
        <w:t xml:space="preserve">                     Sudnica 1, prvi kat</w:t>
      </w:r>
    </w:p>
    <w:p w:rsidR="005A3D32" w:rsidP="005A3D32" w:rsidRDefault="005A3D32"/>
    <w:p w:rsidRPr="005A3D32" w:rsidR="00AE649C" w:rsidP="005A3D32" w:rsidRDefault="00AE649C"/>
    <w:sectPr w:rsidRPr="005A3D32" w:rsidR="00AE649C" w:rsidSect="0032366B">
      <w:headerReference w:type="default" r:id="rId9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B0C" w:rsidP="00537B78" w:rsidRDefault="00930B0C">
      <w:r>
        <w:separator/>
      </w:r>
    </w:p>
  </w:endnote>
  <w:endnote w:type="continuationSeparator" w:id="0">
    <w:p w:rsidR="00930B0C" w:rsidP="00537B78" w:rsidRDefault="00930B0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B0C" w:rsidP="00537B78" w:rsidRDefault="00930B0C">
      <w:r>
        <w:separator/>
      </w:r>
    </w:p>
  </w:footnote>
  <w:footnote w:type="continuationSeparator" w:id="0">
    <w:p w:rsidR="00930B0C" w:rsidP="00537B78" w:rsidRDefault="00930B0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D32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4F0288B2"/>
  <w15:docId w15:val="{5511D064-9F67-423C-BE6B-5983115B010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909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srpnja 2025.</izvorni_sadrzaj>
    <derivirana_varijabla naziv="DomainObject.DatumDonosenjaOdluke_1">9.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St-82/2025-12</izvorni_sadrzaj>
    <derivirana_varijabla naziv="DomainObject.Oznaka_1">St-82/2025-12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2025.</izvorni_sadrzaj>
    <derivirana_varijabla naziv="DomainObject.Predmet.DatumOsnivanja_1">24.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St-82/2025</izvorni_sadrzaj>
    <derivirana_varijabla naziv="DomainObject.Predmet.OznakaBroj_1">St-82/2025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 - MOBILE d.o.o. za trgovinu i usluge zastupanog po punomoćniku Boris Smrečki; Davorin Ivančić; Luka Roić</izvorni_sadrzaj>
    <derivirana_varijabla naziv="DomainObject.Predmet.ProtustrankaFormated_1">  MAC - MOBILE d.o.o. za trgovinu i usluge zastupanog po punomoćniku Boris Smrečki; Davorin Ivančić; Luka Roić</derivirana_varijabla>
  </DomainObject.Predmet.ProtustrankaFormated>
  <DomainObject.Predmet.ProtustrankaFormatedOIB>
    <izvorni_sadrzaj>  MAC - MOBILE d.o.o. za trgovinu i usluge, OIB 49207706769 zastupanog po punomoćniku Boris Smrečki; Davorin Ivančić; Luka Roić</izvorni_sadrzaj>
    <derivirana_varijabla naziv="DomainObject.Predmet.ProtustrankaFormatedOIB_1">  MAC - MOBILE d.o.o. za trgovinu i usluge, OIB 49207706769 zastupanog po punomoćniku Boris Smrečki; Davorin Ivančić; Luka Roić</derivirana_varijabla>
  </DomainObject.Predmet.ProtustrankaFormatedOIB>
  <DomainObject.Predmet.ProtustrankaFormatedWithAdress>
    <izvorni_sadrzaj> MAC - MOBILE d.o.o. za trgovinu i usluge, Gospodarska ulica 1, 42202 Trnovec zastupanog po punomoćniku Boris Smrečki; Davorin Ivančić; Luka Roić</izvorni_sadrzaj>
    <derivirana_varijabla naziv="DomainObject.Predmet.ProtustrankaFormatedWithAdress_1"> MAC - MOBILE d.o.o. za trgovinu i usluge, Gospodarska ulica 1, 42202 Trnovec zastupanog po punomoćniku Boris Smrečki; Davorin Ivančić; Luka Roić</derivirana_varijabla>
  </DomainObject.Predmet.ProtustrankaFormatedWithAdress>
  <DomainObject.Predmet.ProtustrankaFormatedWithAdressOIB>
    <izvorni_sadrzaj> MAC - MOBILE d.o.o. za trgovinu i usluge, OIB 49207706769, Gospodarska ulica 1, 42202 Trnovec zastupanog po punomoćniku Boris Smrečki; Davorin Ivančić; Luka Roić</izvorni_sadrzaj>
    <derivirana_varijabla naziv="DomainObject.Predmet.ProtustrankaFormatedWithAdressOIB_1"> MAC - MOBILE d.o.o. za trgovinu i usluge, OIB 49207706769, Gospodarska ulica 1, 42202 Trnovec zastupanog po punomoćniku Boris Smrečki; Davorin Ivančić; Luka Roić</derivirana_varijabla>
  </DomainObject.Predmet.ProtustrankaFormatedWithAdressOIB>
  <DomainObject.Predmet.ProtustrankaWithAdress>
    <izvorni_sadrzaj>MAC - MOBILE d.o.o. za trgovinu i usluge Gospodarska ulica 1, 42202 Trnovec</izvorni_sadrzaj>
    <derivirana_varijabla naziv="DomainObject.Predmet.ProtustrankaWithAdress_1">MAC - MOBILE d.o.o. za trgovinu i usluge Gospodarska ulica 1, 42202 Trnovec</derivirana_varijabla>
  </DomainObject.Predmet.ProtustrankaWithAdress>
  <DomainObject.Predmet.ProtustrankaWithAdressOIB>
    <izvorni_sadrzaj>MAC - MOBILE d.o.o. za trgovinu i usluge, OIB 49207706769, Gospodarska ulica 1, 42202 Trnovec</izvorni_sadrzaj>
    <derivirana_varijabla naziv="DomainObject.Predmet.ProtustrankaWithAdressOIB_1">MAC - MOBILE d.o.o. za trgovinu i usluge, OIB 49207706769, Gospodarska ulica 1, 42202 Trnovec</derivirana_varijabla>
  </DomainObject.Predmet.ProtustrankaWithAdressOIB>
  <DomainObject.Predmet.ProtustrankaNazivFormated>
    <izvorni_sadrzaj>MAC - MOBILE d.o.o. za trgovinu i usluge</izvorni_sadrzaj>
    <derivirana_varijabla naziv="DomainObject.Predmet.ProtustrankaNazivFormated_1">MAC - MOBILE d.o.o. za trgovinu i usluge</derivirana_varijabla>
  </DomainObject.Predmet.ProtustrankaNazivFormated>
  <DomainObject.Predmet.ProtustrankaNazivFormatedOIB>
    <izvorni_sadrzaj>MAC - MOBILE d.o.o. za trgovinu i usluge, OIB 49207706769</izvorni_sadrzaj>
    <derivirana_varijabla naziv="DomainObject.Predmet.ProtustrankaNazivFormatedOIB_1">MAC - MOBILE d.o.o. za trgovinu i usluge, OIB 49207706769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</izvorni_sadrzaj>
    <derivirana_varijabla naziv="DomainObject.Predmet.Referada.Prostorija.Naziv_1">Sudnica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 - MOBILE d.o.o. za trgovinu i usluge zastupanog po punomoćniku Boris Smrečki; Davorin Ivančić; Luka Roić</item>
    </izvorni_sadrzaj>
    <derivirana_varijabla naziv="DomainObject.Predmet.ProtuStrankaListFormated_1">
      <item>MAC - MOBILE d.o.o. za trgovinu i usluge zastupanog po punomoćniku Boris Smrečki; Davorin Ivančić; Luka Roić</item>
    </derivirana_varijabla>
  </DomainObject.Predmet.ProtuStrankaListFormated>
  <DomainObject.Predmet.ProtuStrankaListFormatedOIB>
    <izvorni_sadrzaj>
      <item>MAC - MOBILE d.o.o. za trgovinu i usluge, OIB 49207706769 zastupanog po punomoćniku Boris Smrečki; Davorin Ivančić; Luka Roić</item>
    </izvorni_sadrzaj>
    <derivirana_varijabla naziv="DomainObject.Predmet.ProtuStrankaListFormatedOIB_1">
      <item>MAC - MOBILE d.o.o. za trgovinu i usluge, OIB 49207706769 zastupanog po punomoćniku Boris Smrečki; Davorin Ivančić; Luka Roić</item>
    </derivirana_varijabla>
  </DomainObject.Predmet.ProtuStrankaListFormatedOIB>
  <DomainObject.Predmet.ProtuStrankaListFormatedWithAdress>
    <izvorni_sadrzaj>
      <item>MAC - MOBILE d.o.o. za trgovinu i usluge, Gospodarska ulica 1, 42202 Trnovec zastupanog po punomoćniku Boris Smrečki; Davorin Ivančić; Luka Roić</item>
    </izvorni_sadrzaj>
    <derivirana_varijabla naziv="DomainObject.Predmet.ProtuStrankaListFormatedWithAdress_1">
      <item>MAC - MOBILE d.o.o. za trgovinu i usluge, Gospodarska ulica 1, 42202 Trnovec zastupanog po punomoćniku Boris Smrečki; Davorin Ivančić; Luka Roić</item>
    </derivirana_varijabla>
  </DomainObject.Predmet.ProtuStrankaListFormatedWithAdress>
  <DomainObject.Predmet.ProtuStrankaListFormatedWithAdressOIB>
    <izvorni_sadrzaj>
      <item>MAC - MOBILE d.o.o. za trgovinu i usluge, OIB 49207706769, Gospodarska ulica 1, 42202 Trnovec zastupanog po punomoćniku Boris Smrečki; Davorin Ivančić; Luka Roić</item>
    </izvorni_sadrzaj>
    <derivirana_varijabla naziv="DomainObject.Predmet.ProtuStrankaListFormatedWithAdressOIB_1">
      <item>MAC - MOBILE d.o.o. za trgovinu i usluge, OIB 49207706769, Gospodarska ulica 1, 42202 Trnovec zastupanog po punomoćniku Boris Smrečki; Davorin Ivančić; Luka Roić</item>
    </derivirana_varijabla>
  </DomainObject.Predmet.ProtuStrankaListFormatedWithAdressOIB>
  <DomainObject.Predmet.ProtuStrankaListNazivFormated>
    <izvorni_sadrzaj>
      <item>MAC - MOBILE d.o.o. za trgovinu i usluge</item>
    </izvorni_sadrzaj>
    <derivirana_varijabla naziv="DomainObject.Predmet.ProtuStrankaListNazivFormated_1">
      <item>MAC - MOBILE d.o.o. za trgovinu i usluge</item>
    </derivirana_varijabla>
  </DomainObject.Predmet.ProtuStrankaListNazivFormated>
  <DomainObject.Predmet.ProtuStrankaListNazivFormatedOIB>
    <izvorni_sadrzaj>
      <item>MAC - MOBILE d.o.o. za trgovinu i usluge, OIB 49207706769</item>
    </izvorni_sadrzaj>
    <derivirana_varijabla naziv="DomainObject.Predmet.ProtuStrankaListNazivFormatedOIB_1">
      <item>MAC - MOBILE d.o.o. za trgovinu i usluge, OIB 49207706769</item>
    </derivirana_varijabla>
  </DomainObject.Predmet.ProtuStrankaListNazivFormatedOIB>
  <DomainObject.Predmet.OstaliListFormated>
    <izvorni_sadrzaj>
      <item>Luka Roić punomoćnik sudionika u postupku MAC - MOBILE d.o.o. za trgovinu i usluge</item>
      <item>Davorin Ivančić punomoćnik sudionika u postupku MAC - MOBILE d.o.o. za trgovinu i usluge</item>
      <item>Boris Smrečki punomoćnik sudionika u postupku MAC - MOBILE d.o.o. za trgovinu i usluge</item>
    </izvorni_sadrzaj>
    <derivirana_varijabla naziv="DomainObject.Predmet.OstaliListFormated_1">
      <item>Luka Roić punomoćnik sudionika u postupku MAC - MOBILE d.o.o. za trgovinu i usluge</item>
      <item>Davorin Ivančić punomoćnik sudionika u postupku MAC - MOBILE d.o.o. za trgovinu i usluge</item>
      <item>Boris Smrečki punomoćnik sudionika u postupku MAC - MOBILE d.o.o. za trgovinu i usluge</item>
    </derivirana_varijabla>
  </DomainObject.Predmet.OstaliListFormated>
  <DomainObject.Predmet.OstaliListFormatedOIB>
    <izvorni_sadrzaj>
      <item>Luka Roić, OIB 68259814255 punomoćnik sudionika u postupku MAC - MOBILE d.o.o. za trgovinu i usluge</item>
      <item>Davorin Ivančić, OIB 69936328926 punomoćnik sudionika u postupku MAC - MOBILE d.o.o. za trgovinu i usluge</item>
      <item>Boris Smrečki, OIB 63113515093 punomoćnik sudionika u postupku MAC - MOBILE d.o.o. za trgovinu i usluge</item>
    </izvorni_sadrzaj>
    <derivirana_varijabla naziv="DomainObject.Predmet.OstaliListFormatedOIB_1">
      <item>Luka Roić, OIB 68259814255 punomoćnik sudionika u postupku MAC - MOBILE d.o.o. za trgovinu i usluge</item>
      <item>Davorin Ivančić, OIB 69936328926 punomoćnik sudionika u postupku MAC - MOBILE d.o.o. za trgovinu i usluge</item>
      <item>Boris Smrečki, OIB 63113515093 punomoćnik sudionika u postupku MAC - MOBILE d.o.o. za trgovinu i usluge</item>
    </derivirana_varijabla>
  </DomainObject.Predmet.OstaliListFormatedOIB>
  <DomainObject.Predmet.OstaliListFormatedWithAdress>
    <izvorni_sadrzaj>
      <item>Luka Roić punomoćnik sudionika u postupku MAC - MOBILE d.o.o. za trgovinu i usluge</item>
      <item>Davorin Ivančić, Trnsko 45a, 10000 Zagreb punomoćnik sudionika u postupku MAC - MOBILE d.o.o. za trgovinu i usluge</item>
      <item>Boris Smrečki, Kranjčevićeva 17, 10000 Zagreb punomoćnik sudionika u postupku MAC - MOBILE d.o.o. za trgovinu i usluge</item>
    </izvorni_sadrzaj>
    <derivirana_varijabla naziv="DomainObject.Predmet.OstaliListFormatedWithAdress_1">
      <item>Luka Roić punomoćnik sudionika u postupku MAC - MOBILE d.o.o. za trgovinu i usluge</item>
      <item>Davorin Ivančić, Trnsko 45a, 10000 Zagreb punomoćnik sudionika u postupku MAC - MOBILE d.o.o. za trgovinu i usluge</item>
      <item>Boris Smrečki, Kranjčevićeva 17, 10000 Zagreb punomoćnik sudionika u postupku MAC - MOBILE d.o.o. za trgovinu i usluge</item>
    </derivirana_varijabla>
  </DomainObject.Predmet.OstaliListFormatedWithAdress>
  <DomainObject.Predmet.OstaliListFormatedWithAdressOIB>
    <izvorni_sadrzaj>
      <item>Luka Roić, OIB 68259814255 punomoćnik sudionika u postupku MAC - MOBILE d.o.o. za trgovinu i usluge</item>
      <item>Davorin Ivančić, OIB 69936328926, Trnsko 45a, 10000 Zagreb punomoćnik sudionika u postupku MAC - MOBILE d.o.o. za trgovinu i usluge</item>
      <item>Boris Smrečki, OIB 63113515093, Kranjčevićeva 17, 10000 Zagreb punomoćnik sudionika u postupku MAC - MOBILE d.o.o. za trgovinu i usluge</item>
    </izvorni_sadrzaj>
    <derivirana_varijabla naziv="DomainObject.Predmet.OstaliListFormatedWithAdressOIB_1">
      <item>Luka Roić, OIB 68259814255 punomoćnik sudionika u postupku MAC - MOBILE d.o.o. za trgovinu i usluge</item>
      <item>Davorin Ivančić, OIB 69936328926, Trnsko 45a, 10000 Zagreb punomoćnik sudionika u postupku MAC - MOBILE d.o.o. za trgovinu i usluge</item>
      <item>Boris Smrečki, OIB 63113515093, Kranjčevićeva 17, 10000 Zagreb punomoćnik sudionika u postupku MAC - MOBILE d.o.o. za trgovinu i usluge</item>
    </derivirana_varijabla>
  </DomainObject.Predmet.OstaliListFormatedWithAdressOIB>
  <DomainObject.Predmet.OstaliListNazivFormated>
    <izvorni_sadrzaj>
      <item>Luka Roić</item>
      <item>Davorin Ivančić</item>
      <item>Boris Smrečki</item>
    </izvorni_sadrzaj>
    <derivirana_varijabla naziv="DomainObject.Predmet.OstaliListNazivFormated_1">
      <item>Luka Roić</item>
      <item>Davorin Ivančić</item>
      <item>Boris Smrečki</item>
    </derivirana_varijabla>
  </DomainObject.Predmet.OstaliListNazivFormated>
  <DomainObject.Predmet.OstaliListNazivFormatedOIB>
    <izvorni_sadrzaj>
      <item>Luka Roić, OIB 68259814255</item>
      <item>Davorin Ivančić, OIB 69936328926</item>
      <item>Boris Smrečki, OIB 63113515093</item>
    </izvorni_sadrzaj>
    <derivirana_varijabla naziv="DomainObject.Predmet.OstaliListNazivFormatedOIB_1">
      <item>Luka Roić, OIB 68259814255</item>
      <item>Davorin Ivančić, OIB 69936328926</item>
      <item>Boris Smrečki, OIB 63113515093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2025.</izvorni_sadrzaj>
    <derivirana_varijabla naziv="DomainObject.Datum_1">9. srpnja 2025.</derivirana_varijabla>
  </DomainObject.Datum>
  <DomainObject.PoslovniBrojDokumenta>
    <izvorni_sadrzaj>St-82/2025-12</izvorni_sadrzaj>
    <derivirana_varijabla naziv="DomainObject.PoslovniBrojDokumenta_1">St-82/2025-12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 - MOBILE d.o.o. za trgovinu i usluge</izvorni_sadrzaj>
    <derivirana_varijabla naziv="DomainObject.Predmet.ProtustrankaIDrugi_1">MAC - MOBILE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MAC - MOBILE d.o.o. za trgovinu i usluge, OIB 49207706769, Gospodarska ulica 1, 42202 Trnovec</izvorni_sadrzaj>
    <derivirana_varijabla naziv="DomainObject.Predmet.ProtustrankaIDrugiAdressOIB_1">MAC - MOBILE d.o.o. za trgovinu i usluge, OIB 49207706769, Gospodarska ulica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Luka Roić</item>
      <item>Davorin Ivančić</item>
      <item>Boris Smrečki</item>
      <item>Financijska agencija</item>
    </izvorni_sadrzaj>
    <derivirana_varijabla naziv="DomainObject.Predmet.SudioniciListNaziv_1">
      <item>MAC - MOBILE d.o.o. za trgovinu i usluge</item>
      <item>Luka Roić</item>
      <item>Davorin Ivančić</item>
      <item>Boris Smrečki</item>
      <item>Financijska agencija</item>
    </derivirana_varijabla>
  </DomainObject.Predmet.SudioniciListNaziv>
  <DomainObject.Predmet.SudioniciListAdressOIB>
    <izvorni_sadrzaj>
      <item>MAC - MOBILE d.o.o. za trgovinu i usluge, OIB 49207706769, Gospodarska ulica 1,42202 Trnovec</item>
      <item>Luka Roić, OIB 68259814255</item>
      <item>Davorin Ivančić, OIB 69936328926, Trnsko 45a,10000 Zagreb</item>
      <item>Boris Smrečki, OIB 63113515093, Kranjčevićeva 17,10000 Zagreb</item>
      <item>Financijska agencija, OIB 85821130368, A.CESARCA 2,42000 Varaždin</item>
    </izvorni_sadrzaj>
    <derivirana_varijabla naziv="DomainObject.Predmet.SudioniciListAdressOIB_1">
      <item>MAC - MOBILE d.o.o. za trgovinu i usluge, OIB 49207706769, Gospodarska ulica 1,42202 Trnovec</item>
      <item>Luka Roić, OIB 68259814255</item>
      <item>Davorin Ivančić, OIB 69936328926, Trnsko 45a,10000 Zagreb</item>
      <item>Boris Smrečki, OIB 63113515093, Kranjčevićeva 17,10000 Zagreb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68259814255</item>
      <item>, OIB 69936328926</item>
      <item>, OIB 63113515093</item>
      <item>, OIB 85821130368</item>
    </izvorni_sadrzaj>
    <derivirana_varijabla naziv="DomainObject.Predmet.SudioniciListNazivOIB_1">
      <item>, OIB 49207706769</item>
      <item>, OIB 68259814255</item>
      <item>, OIB 69936328926</item>
      <item>, OIB 63113515093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travnja 2025.</izvorni_sadrzaj>
    <derivirana_varijabla naziv="DomainObject.PredzadnjaOdlukaIzPredmeta.DatumDonosenjaOdluke_1">25. travnja 2025.</derivirana_varijabla>
  </DomainObject.PredzadnjaOdlukaIzPredmeta.DatumDonosenjaOdluke>
  <DomainObject.PredzadnjaOdlukaIzPredmeta.Oznaka>
    <izvorni_sadrzaj>St-82/2025-8</izvorni_sadrzaj>
    <derivirana_varijabla naziv="DomainObject.PredzadnjaOdlukaIzPredmeta.Oznaka_1">St-82/2025-8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2025.</izvorni_sadrzaj>
    <derivirana_varijabla naziv="DomainObject.Predmet.DatumPocetkaProcesa_1">2.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17E53-2103-4883-8F2F-99664952189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40</properties:Words>
  <properties:Characters>161</properties:Characters>
  <properties:Lines>9</properties:Lines>
  <properties:Paragraphs>5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2025-07-09T07:43:00Z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St-82/2025-12 / Odluka - Ostalo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