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d8d4" w14:paraId="cfdd8d4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2D7034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6F75CA" w:rsidP="00291FBF" w:rsidR="006F75CA" w:rsidRPr="009D392A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D392A">
      <w:pPr>
        <w:jc w:val="center"/>
        <w:rPr>
          <w:rFonts w:hAnsi="Times New Roman" w:ascii="Times New Roman"/>
          <w:szCs w:val="24"/>
          <w:lang w:val="hr-HR"/>
        </w:rPr>
      </w:pPr>
      <w:r w:rsidRPr="009D392A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9D392A">
      <w:pPr>
        <w:jc w:val="center"/>
        <w:rPr>
          <w:rFonts w:hAnsi="Times New Roman" w:ascii="Times New Roman"/>
          <w:szCs w:val="24"/>
          <w:lang w:val="hr-HR"/>
        </w:rPr>
      </w:pPr>
      <w:r w:rsidRPr="009D392A">
        <w:rPr>
          <w:rFonts w:hAnsi="Times New Roman" w:ascii="Times New Roman"/>
          <w:szCs w:val="24"/>
          <w:lang w:val="hr-HR"/>
        </w:rPr>
        <w:t xml:space="preserve">od </w:t>
      </w:r>
      <w:r w:rsidR="007251A8">
        <w:rPr>
          <w:rFonts w:hAnsi="Times New Roman" w:ascii="Times New Roman"/>
          <w:szCs w:val="24"/>
          <w:lang w:val="hr-HR"/>
        </w:rPr>
        <w:t>29. ožujka</w:t>
      </w:r>
      <w:r w:rsidR="00FC27CC" w:rsidRPr="009D392A">
        <w:rPr>
          <w:rFonts w:hAnsi="Times New Roman" w:ascii="Times New Roman"/>
          <w:szCs w:val="24"/>
          <w:lang w:val="hr-HR"/>
        </w:rPr>
        <w:t xml:space="preserve"> 2017</w:t>
      </w:r>
      <w:r w:rsidR="00021E91" w:rsidRPr="009D392A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9D392A">
      <w:pPr>
        <w:jc w:val="center"/>
        <w:rPr>
          <w:rFonts w:hAnsi="Times New Roman" w:ascii="Times New Roman"/>
          <w:szCs w:val="24"/>
          <w:lang w:val="hr-HR"/>
        </w:rPr>
      </w:pPr>
      <w:r w:rsidRPr="009D392A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D392A">
      <w:pPr>
        <w:jc w:val="center"/>
        <w:rPr>
          <w:rFonts w:hAnsi="Times New Roman" w:ascii="Times New Roman"/>
          <w:szCs w:val="24"/>
          <w:lang w:val="hr-HR"/>
        </w:rPr>
      </w:pPr>
      <w:r w:rsidRPr="009D392A">
        <w:rPr>
          <w:rFonts w:hAnsi="Times New Roman" w:ascii="Times New Roman"/>
          <w:szCs w:val="24"/>
          <w:lang w:val="hr-HR"/>
        </w:rPr>
        <w:t xml:space="preserve">o </w:t>
      </w:r>
      <w:r w:rsidR="003A4205" w:rsidRPr="009D392A">
        <w:rPr>
          <w:rFonts w:hAnsi="Times New Roman" w:ascii="Times New Roman"/>
          <w:szCs w:val="24"/>
          <w:lang w:val="hr-HR"/>
        </w:rPr>
        <w:t xml:space="preserve">održanom ročištu </w:t>
      </w:r>
      <w:r w:rsidR="00AE6B54">
        <w:rPr>
          <w:rFonts w:hAnsi="Times New Roman" w:ascii="Times New Roman"/>
          <w:szCs w:val="24"/>
          <w:lang w:val="hr-HR"/>
        </w:rPr>
        <w:t>radi ispitivanja uvjeta</w:t>
      </w:r>
      <w:r w:rsidR="00FF36A4" w:rsidRPr="009D392A">
        <w:rPr>
          <w:rFonts w:hAnsi="Times New Roman" w:ascii="Times New Roman"/>
          <w:szCs w:val="24"/>
          <w:lang w:val="hr-HR"/>
        </w:rPr>
        <w:t xml:space="preserve"> za otvaranje stečajnog postupka </w:t>
      </w:r>
    </w:p>
    <w:p w:rsidRDefault="00FF36A4" w:rsidP="00FC27CC" w:rsidR="00A2571C" w:rsidRPr="009D392A">
      <w:pPr>
        <w:jc w:val="center"/>
        <w:rPr>
          <w:rFonts w:hAnsi="Times New Roman" w:ascii="Times New Roman"/>
          <w:szCs w:val="24"/>
          <w:lang w:val="hr-HR"/>
        </w:rPr>
      </w:pPr>
      <w:r w:rsidRPr="009D392A">
        <w:rPr>
          <w:rFonts w:hAnsi="Times New Roman" w:ascii="Times New Roman"/>
          <w:szCs w:val="24"/>
          <w:lang w:val="hr-HR"/>
        </w:rPr>
        <w:t xml:space="preserve">nad dužnikom </w:t>
      </w:r>
      <w:r w:rsidR="009D392A" w:rsidRPr="009D392A">
        <w:rPr>
          <w:rFonts w:hAnsi="Times New Roman" w:ascii="Times New Roman"/>
          <w:lang w:val="hr-HR"/>
        </w:rPr>
        <w:t>KUŠEN TRANSPORT j.d.o.o., Ivanec, Dr. Đure Arnolda 3, OIB: 73401244730</w:t>
      </w:r>
    </w:p>
    <w:p w:rsidRDefault="00B64591" w:rsidR="00B64591" w:rsidRPr="009D392A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CE3588" w:rsidR="00CE3588" w:rsidRPr="00FC27C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7251A8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AE6B54" w:rsidR="00AE6B54" w:rsidRPr="00AE6B54">
      <w:pPr>
        <w:jc w:val="both"/>
        <w:rPr>
          <w:rFonts w:hAnsi="Times New Roman" w:ascii="Times New Roman"/>
          <w:szCs w:val="24"/>
          <w:lang w:val="hr-HR"/>
        </w:rPr>
      </w:pPr>
      <w:r w:rsidRPr="00AE6B54">
        <w:rPr>
          <w:rFonts w:hAnsi="Times New Roman" w:ascii="Times New Roman"/>
          <w:lang w:val="hr-HR"/>
        </w:rPr>
        <w:t>-privremeni stečajni upravitelj Vanda Kovačević Gelenčer</w:t>
      </w:r>
    </w:p>
    <w:p w:rsidRDefault="00703B5F" w:rsidP="001633FD" w:rsidR="00AE6B54" w:rsidRPr="00AE6B54">
      <w:pPr>
        <w:jc w:val="both"/>
        <w:rPr>
          <w:rFonts w:hAnsi="Times New Roman" w:ascii="Times New Roman"/>
          <w:szCs w:val="24"/>
          <w:lang w:val="hr-HR"/>
        </w:rPr>
      </w:pPr>
      <w:r w:rsidRPr="00AE6B54">
        <w:rPr>
          <w:rFonts w:hAnsi="Times New Roman" w:ascii="Times New Roman"/>
          <w:szCs w:val="24"/>
          <w:lang w:val="hr-HR"/>
        </w:rPr>
        <w:t>-za dužnika</w:t>
      </w:r>
      <w:r w:rsidR="00185B9A" w:rsidRPr="00AE6B54">
        <w:rPr>
          <w:rFonts w:hAnsi="Times New Roman" w:ascii="Times New Roman"/>
          <w:szCs w:val="24"/>
          <w:lang w:val="hr-HR"/>
        </w:rPr>
        <w:t xml:space="preserve"> </w:t>
      </w:r>
      <w:r w:rsidR="00EA7053" w:rsidRPr="00AE6B54">
        <w:rPr>
          <w:rFonts w:hAnsi="Times New Roman" w:ascii="Times New Roman"/>
          <w:szCs w:val="24"/>
          <w:lang w:val="hr-HR"/>
        </w:rPr>
        <w:t>:</w:t>
      </w:r>
      <w:r w:rsidR="001633FD" w:rsidRPr="00AE6B54">
        <w:rPr>
          <w:rFonts w:hAnsi="Times New Roman" w:ascii="Times New Roman"/>
          <w:szCs w:val="24"/>
          <w:lang w:val="hr-HR"/>
        </w:rPr>
        <w:t xml:space="preserve"> </w:t>
      </w:r>
      <w:r w:rsidR="00093253" w:rsidRPr="00AE6B54">
        <w:rPr>
          <w:rFonts w:hAnsi="Times New Roman" w:ascii="Times New Roman"/>
          <w:szCs w:val="24"/>
          <w:lang w:val="hr-HR"/>
        </w:rPr>
        <w:t>direktorica dužnika Draga Kušen</w:t>
      </w:r>
    </w:p>
    <w:p w:rsidRDefault="0073192D" w:rsidR="0073192D">
      <w:pPr>
        <w:jc w:val="both"/>
        <w:rPr>
          <w:rFonts w:hAnsi="Times New Roman" w:ascii="Times New Roman"/>
          <w:szCs w:val="24"/>
          <w:lang w:val="hr-HR"/>
        </w:rPr>
      </w:pPr>
    </w:p>
    <w:p w:rsidRDefault="00CE3588" w:rsidR="00CE3588">
      <w:pPr>
        <w:jc w:val="both"/>
        <w:rPr>
          <w:rFonts w:hAnsi="Times New Roman" w:ascii="Times New Roman"/>
          <w:szCs w:val="24"/>
          <w:lang w:val="hr-HR"/>
        </w:rPr>
      </w:pPr>
    </w:p>
    <w:p w:rsidRDefault="00093253" w:rsidP="00F46036" w:rsidR="000932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3253" w:rsidP="00F46036" w:rsidR="000932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3588" w:rsidP="00F46036" w:rsidR="000932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dužnik dostavio Potvrdu FINE od 28. ožujka 2017. o tome da više nije u blokadi.</w:t>
      </w: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 upozorava direktoricu dužnika da je potrebno u skladu s toč. 5. izreke rješenja ovog suda od 1. ožujka 2017., broj St-53/17-8, uplatiti na račun ovoga suda predujam za troškove postupka iznos od 3.000,00 kn, te da su podaci o broju računa suda navedeni u toj točci izreke rješenja.</w:t>
      </w: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time u svezi privremena stečajna upraviteljica predaje u spis podnesak na temelju kojeg traži naknadu za poslove obavljene u prethodnom postupku u iznosu od 3.000,00 kn bruto, te dostavlja svoj broj IBAN-a.</w:t>
      </w: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7034" w:rsidP="002D7034" w:rsidR="002D70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2D7034" w:rsidP="002D7034" w:rsidR="002D703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j e š e n j e</w:t>
      </w:r>
    </w:p>
    <w:p w:rsidRDefault="00093253" w:rsidP="00F46036" w:rsidR="000932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3588" w:rsidP="00F46036" w:rsidR="00CE35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7034" w:rsidP="002D7034" w:rsidR="007319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Odluka će se donijeti pisanim putem. </w:t>
      </w:r>
    </w:p>
    <w:p w:rsidRDefault="002D7034" w:rsidP="00897D34" w:rsidR="002D7034">
      <w:pPr>
        <w:jc w:val="both"/>
        <w:rPr>
          <w:rFonts w:hAnsi="Times New Roman" w:ascii="Times New Roman"/>
          <w:szCs w:val="24"/>
          <w:lang w:val="hr-HR"/>
        </w:rPr>
      </w:pPr>
    </w:p>
    <w:p w:rsidRDefault="00CE3588" w:rsidP="00897D34" w:rsidR="00CE3588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E3588">
        <w:rPr>
          <w:rFonts w:hAnsi="Times New Roman" w:ascii="Times New Roman"/>
          <w:szCs w:val="24"/>
          <w:lang w:val="hr-HR"/>
        </w:rPr>
        <w:t>08,35</w:t>
      </w:r>
      <w:r w:rsidR="00433FB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E1D" w:rsidR="00E24E1D">
      <w:r>
        <w:separator/>
      </w:r>
    </w:p>
  </w:endnote>
  <w:endnote w:id="0" w:type="continuationSeparator">
    <w:p w:rsidRDefault="00E24E1D" w:rsidR="00E24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E1D" w:rsidR="00E24E1D">
      <w:r>
        <w:separator/>
      </w:r>
    </w:p>
  </w:footnote>
  <w:footnote w:id="0" w:type="continuationSeparator">
    <w:p w:rsidRDefault="00E24E1D" w:rsidR="00E24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A43208" w:rsidRPr="00A4320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251A8">
      <w:rPr>
        <w:rFonts w:hAnsi="Times New Roman" w:ascii="Times New Roman"/>
        <w:szCs w:val="24"/>
      </w:rPr>
      <w:t>53/17-</w:t>
    </w:r>
    <w:r w:rsidR="00A43208">
      <w:rPr>
        <w:rFonts w:hAnsi="Times New Roman" w:ascii="Times New Roman"/>
        <w:szCs w:val="24"/>
      </w:rPr>
      <w:t>14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1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15"/>
  </w:num>
  <w:num w:numId="13">
    <w:abstractNumId w:val="7"/>
  </w:num>
  <w:num w:numId="14">
    <w:abstractNumId w:val="4"/>
  </w:num>
  <w:num w:numId="15">
    <w:abstractNumId w:val="0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93253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104C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D7034"/>
    <w:rsid w:val="002F07FA"/>
    <w:rsid w:val="002F713C"/>
    <w:rsid w:val="00302F5B"/>
    <w:rsid w:val="00324691"/>
    <w:rsid w:val="00333527"/>
    <w:rsid w:val="00333C53"/>
    <w:rsid w:val="0035129B"/>
    <w:rsid w:val="00355C19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331E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7A6"/>
    <w:rsid w:val="006C370F"/>
    <w:rsid w:val="006D3F82"/>
    <w:rsid w:val="006F75CA"/>
    <w:rsid w:val="00703B5F"/>
    <w:rsid w:val="00715E8F"/>
    <w:rsid w:val="007251A8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62EC7"/>
    <w:rsid w:val="00863F27"/>
    <w:rsid w:val="00872EA8"/>
    <w:rsid w:val="00876733"/>
    <w:rsid w:val="0088444C"/>
    <w:rsid w:val="00885959"/>
    <w:rsid w:val="008912EE"/>
    <w:rsid w:val="00895538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43208"/>
    <w:rsid w:val="00A63EB1"/>
    <w:rsid w:val="00A64D0C"/>
    <w:rsid w:val="00A85A1B"/>
    <w:rsid w:val="00A85A82"/>
    <w:rsid w:val="00AA3071"/>
    <w:rsid w:val="00AC250D"/>
    <w:rsid w:val="00AD0E2A"/>
    <w:rsid w:val="00AE6B54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3588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4E1D"/>
    <w:rsid w:val="00E25986"/>
    <w:rsid w:val="00E335C5"/>
    <w:rsid w:val="00E40776"/>
    <w:rsid w:val="00E40D7D"/>
    <w:rsid w:val="00E55DF5"/>
    <w:rsid w:val="00E93A3E"/>
    <w:rsid w:val="00E93EDC"/>
    <w:rsid w:val="00EA0D9F"/>
    <w:rsid w:val="00EA7053"/>
    <w:rsid w:val="00EB7869"/>
    <w:rsid w:val="00EC0480"/>
    <w:rsid w:val="00ED108B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3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3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3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3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3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3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3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3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3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3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2017.</izvorni_sadrzaj>
    <derivirana_varijabla naziv="DomainObject.StvarniPocetakDatum_1">29. ožujka 2017.</derivirana_varijabla>
  </DomainObject.StvarniPocetakDatum>
  <DomainObject.StvarniZavrsetakDatum>
    <izvorni_sadrzaj>29. ožujka 2017.</izvorni_sadrzaj>
    <derivirana_varijabla naziv="DomainObject.StvarniZavrsetakDatum_1">29. ožujka 2017.</derivirana_varijabla>
  </DomainObject.StvarniZavrsetakDatum>
  <DomainObject.PlaniraniZavrsetakDatum>
    <izvorni_sadrzaj>29. ožujka 2017.</izvorni_sadrzaj>
    <derivirana_varijabla naziv="DomainObject.PlaniraniZavrsetakDatum_1">29. ožujka 2017.</derivirana_varijabla>
  </DomainObject.PlaniraniZavrsetakDatum>
  <DomainObject.PlaniraniPocetakDatum>
    <izvorni_sadrzaj>29. ožujka 2017.</izvorni_sadrzaj>
    <derivirana_varijabla naziv="DomainObject.PlaniraniPocetakDatum_1">29. ožujka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2017.</izvorni_sadrzaj>
    <derivirana_varijabla naziv="DomainObject.Zapisnik.DatumKreiranja_1">29.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St-53/2017-14</izvorni_sadrzaj>
    <derivirana_varijabla naziv="DomainObject.Zapisnik.Oznaka_1">St-53/2017-14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KUŠEN TRANSPORT jednostavno društvo s ograničenom odgovornošću za transport i trgovinu zastupanog po punomoćniku DRAGA KUŠEN</izvorni_sadrzaj>
    <derivirana_varijabla naziv="DomainObject.Predmet.ProtustrankaFormated_1">  KUŠEN TRANSPORT jednostavno društvo s ograničenom odgovornošću za transport i trgovinu zastupanog po punomoćniku DRAGA KUŠEN</derivirana_varijabla>
  </DomainObject.Predmet.ProtustrankaFormated>
  <DomainObject.Predmet.ProtustrankaFormatedOIB>
    <izvorni_sadrzaj>  KUŠEN TRANSPORT jednostavno društvo s ograničenom odgovornošću za transport i trgovinu, OIB 73401244730 zastupanog po punomoćniku DRAGA KUŠEN</izvorni_sadrzaj>
    <derivirana_varijabla naziv="DomainObject.Predmet.ProtustrankaFormatedOIB_1">  KUŠEN TRANSPORT jednostavno društvo s ograničenom odgovornošću za transport i trgovinu, OIB 73401244730 zastupanog po punomoćniku DRAGA KUŠEN</derivirana_varijabla>
  </DomainObject.Predmet.ProtustrankaFormatedOIB>
  <DomainObject.Predmet.ProtustrankaFormatedWithAdress>
    <izvorni_sadrzaj> KUŠEN TRANSPORT jednostavno društvo s ograničenom odgovornošću za transport i trgovinu, Dr. Đure Arnolda 3, 42240 Ivanec zastupanog po punomoćniku DRAGA KUŠEN</izvorni_sadrzaj>
    <derivirana_varijabla naziv="DomainObject.Predmet.ProtustrankaFormatedWithAdress_1"> KUŠEN TRANSPORT jednostavno društvo s ograničenom odgovornošću za transport i trgovinu, Dr. Đure Arnolda 3, 42240 Ivanec zastupanog po punomoćniku DRAGA KUŠEN</derivirana_varijabla>
  </DomainObject.Predmet.ProtustrankaFormatedWithAdress>
  <DomainObject.Predmet.ProtustrankaFormatedWithAdressOIB>
    <izvorni_sadrzaj> KUŠEN TRANSPORT jednostavno društvo s ograničenom odgovornošću za transport i trgovinu, OIB 73401244730, Dr. Đure Arnolda 3, 42240 Ivanec zastupanog po punomoćniku DRAGA KUŠEN</izvorni_sadrzaj>
    <derivirana_varijabla naziv="DomainObject.Predmet.ProtustrankaFormatedWithAdressOIB_1"> KUŠEN TRANSPORT jednostavno društvo s ograničenom odgovornošću za transport i trgovinu, OIB 73401244730, Dr. Đure Arnolda 3, 42240 Ivanec zastupanog po punomoćniku DRAGA KUŠEN</derivirana_varijabla>
  </DomainObject.Predmet.ProtustrankaFormatedWithAdressOIB>
  <DomainObject.Predmet.ProtustrankaWithAdress>
    <izvorni_sadrzaj>KUŠEN TRANSPORT jednostavno društvo s ograničenom odgovornošću za transport i trgovinu Dr. Đure Arnolda 3, 42240 Ivanec</izvorni_sadrzaj>
    <derivirana_varijabla naziv="DomainObject.Predmet.ProtustrankaWithAdress_1">KUŠEN TRANSPORT jednostavno društvo s ograničenom odgovornošću za transport i trgovinu Dr. Đure Arnolda 3, 42240 Ivanec</derivirana_varijabla>
  </DomainObject.Predmet.ProtustrankaWithAdress>
  <DomainObject.Predmet.ProtustrankaWithAdressOIB>
    <izvorni_sadrzaj>KUŠEN TRANSPORT jednostavno društvo s ograničenom odgovornošću za transport i trgovinu, OIB 73401244730, Dr. Đure Arnolda 3, 42240 Ivanec</izvorni_sadrzaj>
    <derivirana_varijabla naziv="DomainObject.Predmet.ProtustrankaWithAdressOIB_1">KUŠEN TRANSPORT jednostavno društvo s ograničenom odgovornošću za transport i trgovinu, OIB 73401244730, Dr. Đure Arnolda 3, 42240 Ivanec</derivirana_varijabla>
  </DomainObject.Predmet.ProtustrankaWithAdressOIB>
  <DomainObject.Predmet.ProtustrankaNazivFormated>
    <izvorni_sadrzaj>KUŠEN TRANSPORT jednostavno društvo s ograničenom odgovornošću za transport i trgovinu</izvorni_sadrzaj>
    <derivirana_varijabla naziv="DomainObject.Predmet.ProtustrankaNazivFormated_1">KUŠEN TRANSPORT jednostavno društvo s ograničenom odgovornošću za transport i trgovinu</derivirana_varijabla>
  </DomainObject.Predmet.ProtustrankaNazivFormated>
  <DomainObject.Predmet.ProtustrankaNazivFormatedOIB>
    <izvorni_sadrzaj>KUŠEN TRANSPORT jednostavno društvo s ograničenom odgovornošću za transport i trgovinu, OIB 73401244730</izvorni_sadrzaj>
    <derivirana_varijabla naziv="DomainObject.Predmet.ProtustrankaNazivFormatedOIB_1">KUŠEN TRANSPORT jednostavno društvo s ograničenom odgovornošću za transport i trgovinu, OIB 73401244730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78819.52</izvorni_sadrzaj>
    <derivirana_varijabla naziv="DomainObject.Predmet.TrenutnaVrijednost_1">78819.52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KUŠEN TRANSPORT jednostavno društvo s ograničenom odgovornošću za transport i trgovinu zastupanog po punomoćniku DRAGA KUŠEN</item>
    </izvorni_sadrzaj>
    <derivirana_varijabla naziv="DomainObject.Predmet.ProtuStrankaListFormated_1">
      <item>KUŠEN TRANSPORT jednostavno društvo s ograničenom odgovornošću za transport i trgovinu zastupanog po punomoćniku DRAGA KUŠEN</item>
    </derivirana_varijabla>
  </DomainObject.Predmet.ProtuStrankaListFormated>
  <DomainObject.Predmet.ProtuStrankaListFormatedOIB>
    <izvorni_sadrzaj>
      <item>KUŠEN TRANSPORT jednostavno društvo s ograničenom odgovornošću za transport i trgovinu, OIB 73401244730 zastupanog po punomoćniku DRAGA KUŠEN</item>
    </izvorni_sadrzaj>
    <derivirana_varijabla naziv="DomainObject.Predmet.ProtuStrankaListFormatedOIB_1">
      <item>KUŠEN TRANSPORT jednostavno društvo s ograničenom odgovornošću za transport i trgovinu, OIB 73401244730 zastupanog po punomoćniku DRAGA KUŠEN</item>
    </derivirana_varijabla>
  </DomainObject.Predmet.ProtuStrankaListFormatedOIB>
  <DomainObject.Predmet.ProtuStrankaListFormatedWithAdress>
    <izvorni_sadrzaj>
      <item>KUŠEN TRANSPORT jednostavno društvo s ograničenom odgovornošću za transport i trgovinu, Dr. Đure Arnolda 3, 42240 Ivanec zastupanog po punomoćniku DRAGA KUŠEN</item>
    </izvorni_sadrzaj>
    <derivirana_varijabla naziv="DomainObject.Predmet.ProtuStrankaListFormatedWithAdress_1">
      <item>KUŠEN TRANSPORT jednostavno društvo s ograničenom odgovornošću za transport i trgovinu, Dr. Đure Arnolda 3, 42240 Ivanec zastupanog po punomoćniku DRAGA KUŠEN</item>
    </derivirana_varijabla>
  </DomainObject.Predmet.ProtuStrankaListFormatedWithAdress>
  <DomainObject.Predmet.ProtuStrankaListFormatedWithAdressOIB>
    <izvorni_sadrzaj>
      <item>KUŠEN TRANSPORT jednostavno društvo s ograničenom odgovornošću za transport i trgovinu, OIB 73401244730, Dr. Đure Arnolda 3, 42240 Ivanec zastupanog po punomoćniku DRAGA KUŠEN</item>
    </izvorni_sadrzaj>
    <derivirana_varijabla naziv="DomainObject.Predmet.ProtuStrankaListFormatedWithAdressOIB_1">
      <item>KUŠEN TRANSPORT jednostavno društvo s ograničenom odgovornošću za transport i trgovinu, OIB 73401244730, Dr. Đure Arnolda 3, 42240 Ivanec zastupanog po punomoćniku DRAGA KUŠEN</item>
    </derivirana_varijabla>
  </DomainObject.Predmet.ProtuStrankaListFormatedWithAdressOIB>
  <DomainObject.Predmet.ProtuStrankaListNazivFormated>
    <izvorni_sadrzaj>
      <item>KUŠEN TRANSPORT jednostavno društvo s ograničenom odgovornošću za transport i trgovinu</item>
    </izvorni_sadrzaj>
    <derivirana_varijabla naziv="DomainObject.Predmet.ProtuStrankaListNazivFormated_1">
      <item>KUŠEN TRANSPORT jednostavno društvo s ograničenom odgovornošću za transport i trgovinu</item>
    </derivirana_varijabla>
  </DomainObject.Predmet.ProtuStrankaListNazivFormated>
  <DomainObject.Predmet.ProtuStrankaListNazivFormatedOIB>
    <izvorni_sadrzaj>
      <item>KUŠEN TRANSPORT jednostavno društvo s ograničenom odgovornošću za transport i trgovinu, OIB 73401244730</item>
    </izvorni_sadrzaj>
    <derivirana_varijabla naziv="DomainObject.Predmet.ProtuStrankaListNazivFormatedOIB_1">
      <item>KUŠEN TRANSPORT jednostavno društvo s ograničenom odgovornošću za transport i trgovinu, OIB 73401244730</item>
    </derivirana_varijabla>
  </DomainObject.Predmet.ProtuStrankaListNazivFormatedOIB>
  <DomainObject.Predmet.OstaliListFormated>
    <izvorni_sadrzaj>
      <item>Sudski registar</item>
      <item>e-oglasna ploča</item>
      <item>DRAGA KUŠEN punomoćnik sudionika u postupku KUŠEN TRANSPORT jednostavno društvo s ograničenom odgovornošću za transport i trgovinu</item>
    </izvorni_sadrzaj>
    <derivirana_varijabla naziv="DomainObject.Predmet.OstaliListFormated_1">
      <item>Sudski registar</item>
      <item>e-oglasna ploča</item>
      <item>DRAGA KUŠEN punomoćnik sudionika u postupku KUŠEN TRANSPORT jednostavno društvo s ograničenom odgovornošću za transport i trgovinu</item>
    </derivirana_varijabla>
  </DomainObject.Predmet.OstaliListFormated>
  <DomainObject.Predmet.OstaliListFormatedOIB>
    <izvorni_sadrzaj>
      <item>Sudski registar</item>
      <item>e-oglasna ploča</item>
      <item>DRAGA KUŠEN, OIB 07766219392 punomoćnik sudionika u postupku KUŠEN TRANSPORT jednostavno društvo s ograničenom odgovornošću za transport i trgovinu</item>
    </izvorni_sadrzaj>
    <derivirana_varijabla naziv="DomainObject.Predmet.OstaliListFormatedOIB_1">
      <item>Sudski registar</item>
      <item>e-oglasna ploča</item>
      <item>DRAGA KUŠEN, OIB 07766219392 punomoćnik sudionika u postupku KUŠEN TRANSPORT jednostavno društvo s ograničenom odgovornošću za transport i trgovinu</item>
    </derivirana_varijabla>
  </DomainObject.Predmet.OstaliListFormatedOIB>
  <DomainObject.Predmet.OstaliListFormatedWithAdress>
    <izvorni_sadrzaj>
      <item>Sudski registar</item>
      <item>e-oglasna ploča</item>
      <item>DRAGA KUŠEN, Dr. Đure Arnolda 3, 42240 Ivanec punomoćnik sudionika u postupku KUŠEN TRANSPORT jednostavno društvo s ograničenom odgovornošću za transport i trgovinu</item>
    </izvorni_sadrzaj>
    <derivirana_varijabla naziv="DomainObject.Predmet.OstaliListFormatedWithAdress_1">
      <item>Sudski registar</item>
      <item>e-oglasna ploča</item>
      <item>DRAGA KUŠEN, Dr. Đure Arnolda 3, 42240 Ivanec punomoćnik sudionika u postupku KUŠEN TRANSPORT jednostavno društvo s ograničenom odgovornošću za transport i trgovinu</item>
    </derivirana_varijabla>
  </DomainObject.Predmet.OstaliListFormatedWithAdress>
  <DomainObject.Predmet.OstaliListFormatedWithAdressOIB>
    <izvorni_sadrzaj>
      <item>Sudski registar</item>
      <item>e-oglasna ploča</item>
      <item>DRAGA KUŠEN, OIB 07766219392, Dr. Đure Arnolda 3, 42240 Ivanec punomoćnik sudionika u postupku KUŠEN TRANSPORT jednostavno društvo s ograničenom odgovornošću za transport i trgovinu</item>
    </izvorni_sadrzaj>
    <derivirana_varijabla naziv="DomainObject.Predmet.OstaliListFormatedWithAdressOIB_1">
      <item>Sudski registar</item>
      <item>e-oglasna ploča</item>
      <item>DRAGA KUŠEN, OIB 07766219392, Dr. Đure Arnolda 3, 42240 Ivanec punomoćnik sudionika u postupku KUŠEN TRANSPORT jednostavno društvo s ograničenom odgovornošću za transport i trgovinu</item>
    </derivirana_varijabla>
  </DomainObject.Predmet.OstaliListFormatedWithAdressOIB>
  <DomainObject.Predmet.OstaliListNazivFormated>
    <izvorni_sadrzaj>
      <item>Sudski registar</item>
      <item>e-oglasna ploča</item>
      <item>DRAGA KUŠEN</item>
    </izvorni_sadrzaj>
    <derivirana_varijabla naziv="DomainObject.Predmet.OstaliListNazivFormated_1">
      <item>Sudski registar</item>
      <item>e-oglasna ploča</item>
      <item>DRAGA KUŠEN</item>
    </derivirana_varijabla>
  </DomainObject.Predmet.OstaliListNazivFormated>
  <DomainObject.Predmet.OstaliListNazivFormatedOIB>
    <izvorni_sadrzaj>
      <item>Sudski registar</item>
      <item>e-oglasna ploča</item>
      <item>DRAGA KUŠEN, OIB 07766219392</item>
    </izvorni_sadrzaj>
    <derivirana_varijabla naziv="DomainObject.Predmet.OstaliListNazivFormatedOIB_1">
      <item>Sudski registar</item>
      <item>e-oglasna ploča</item>
      <item>DRAGA KUŠEN, OIB 07766219392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St-53/2017-14</izvorni_sadrzaj>
    <derivirana_varijabla naziv="DomainObject.PoslovniBrojDokumenta_1">St-53/2017-14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KUŠEN TRANSPORT jednostavno društvo s ograničenom odgovornošću za transport i trgovinu</izvorni_sadrzaj>
    <derivirana_varijabla naziv="DomainObject.Predmet.ProtustrankaIDrugi_1">KUŠEN TRANSPORT jednostavno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KUŠEN TRANSPORT jednostavno društvo s ograničenom odgovornošću za transport i trgovinu, OIB 73401244730, Dr. Đure Arnolda 3, 42240 Ivanec</izvorni_sadrzaj>
    <derivirana_varijabla naziv="DomainObject.Predmet.ProtustrankaIDrugiAdressOIB_1">KUŠEN TRANSPORT jednostavno društvo s ograničenom odgovornošću za transport i trgovinu, OIB 73401244730, Dr. Đure Arnolda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KUŠEN TRANSPORT jednostavno društvo s ograničenom odgovornošću za transport i trgovinu</item>
      <item>Sudski registar</item>
      <item>e-oglasna ploča</item>
      <item>DRAGA KUŠEN</item>
    </izvorni_sadrzaj>
    <derivirana_varijabla naziv="DomainObject.Predmet.SudioniciListNaziv_1">
      <item>Financijska agencija</item>
      <item>KUŠEN TRANSPORT jednostavno društvo s ograničenom odgovornošću za transport i trgovinu</item>
      <item>Sudski registar</item>
      <item>e-oglasna ploča</item>
      <item>DRAGA KUŠEN</item>
    </derivirana_varijabla>
  </DomainObject.Predmet.SudioniciListNaziv>
  <DomainObject.Predmet.SudioniciListAdressOIB>
    <izvorni_sadrzaj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izvorni_sadrzaj>
    <derivirana_varijabla naziv="DomainObject.Predmet.SudioniciListAdressOIB_1"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73401244730</item>
      <item>, OIB null</item>
      <item>, OIB null</item>
      <item>, OIB 07766219392</item>
    </izvorni_sadrzaj>
    <derivirana_varijabla naziv="DomainObject.Predmet.SudioniciListNazivOIB_1">
      <item>, OIB 85821130368</item>
      <item>, OIB 73401244730</item>
      <item>, OIB null</item>
      <item>, OIB null</item>
      <item>, OIB 07766219392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FEC42-8EEB-4ED6-9D42-A3341F9EC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981</properties:Characters>
  <properties:Lines>45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2017-03-29T06:34:00Z</cp:lastPrinted>
  <dcterms:modified xmlns:xsi="http://www.w3.org/2001/XMLSchema-instance" xsi:type="dcterms:W3CDTF">2017-03-29T11:08:00Z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St-53/2017-14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