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eee9" w14:paraId="5d2eee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C7D8A">
        <w:rPr>
          <w:b/>
          <w:sz w:val="22"/>
          <w:szCs w:val="22"/>
        </w:rPr>
        <w:t>502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5C7D8A" w:rsidRPr="005C7D8A">
        <w:rPr>
          <w:sz w:val="22"/>
          <w:szCs w:val="22"/>
        </w:rPr>
        <w:t>GORICA 1 d.o.o.</w:t>
      </w:r>
      <w:r w:rsidR="005C7D8A">
        <w:rPr>
          <w:sz w:val="22"/>
          <w:szCs w:val="22"/>
        </w:rPr>
        <w:t xml:space="preserve"> za građevno-obrtničke radove, trgovinu, turizam i ugostiteljstvo</w:t>
      </w:r>
      <w:r w:rsidR="005C7D8A" w:rsidRPr="005C7D8A">
        <w:rPr>
          <w:sz w:val="22"/>
          <w:szCs w:val="22"/>
        </w:rPr>
        <w:t>, Dubrovnik, Put Republike 12, Dubrovnik,</w:t>
      </w:r>
      <w:r w:rsidR="005C7D8A">
        <w:rPr>
          <w:sz w:val="22"/>
          <w:szCs w:val="22"/>
        </w:rPr>
        <w:t xml:space="preserve"> MBS: 090027538, </w:t>
      </w:r>
      <w:r w:rsidR="005C7D8A" w:rsidRPr="005C7D8A">
        <w:rPr>
          <w:sz w:val="22"/>
          <w:szCs w:val="22"/>
        </w:rPr>
        <w:t>OIB: 86245531403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5C7D8A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="005C7D8A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BE2D29" w:rsidRPr="00BE2D29">
        <w:rPr>
          <w:sz w:val="22"/>
          <w:szCs w:val="22"/>
        </w:rPr>
        <w:t>GORICA 1 d.o.o., Dubrovnik, Put Republike 12, Dubrovnik,OIB: 86245531403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73129">
        <w:rPr>
          <w:sz w:val="22"/>
          <w:szCs w:val="22"/>
        </w:rPr>
        <w:t>1</w:t>
      </w:r>
      <w:r w:rsidR="00BE2D29">
        <w:rPr>
          <w:sz w:val="22"/>
          <w:szCs w:val="22"/>
        </w:rPr>
        <w:t xml:space="preserve">2. travnja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E2D29">
        <w:rPr>
          <w:sz w:val="22"/>
          <w:szCs w:val="22"/>
        </w:rPr>
        <w:t>5.950,00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E2D29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="00BE2D29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E2D29">
        <w:rPr>
          <w:sz w:val="22"/>
          <w:szCs w:val="22"/>
        </w:rPr>
        <w:t>1</w:t>
      </w:r>
      <w:r w:rsidR="0086596B">
        <w:rPr>
          <w:sz w:val="22"/>
          <w:szCs w:val="22"/>
        </w:rPr>
        <w:t>0.0</w:t>
      </w:r>
      <w:r w:rsidR="00BE2D29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47F0F"/>
    <w:rsid w:val="00470065"/>
    <w:rsid w:val="004E2A1F"/>
    <w:rsid w:val="005C7D8A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C519C"/>
    <w:rsid w:val="00BE2D29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06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06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0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0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06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06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0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0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1 d.o.o. za građevno-obrtničke radove, trgovinu, turizam i usluge</izvorni_sadrzaj>
    <derivirana_varijabla naziv="DomainObject.Predmet.ProtustrankaFormated_1">  GORICA 1 d.o.o. za građevno-obrtničke radove, trgovinu, turizam i usluge</derivirana_varijabla>
  </DomainObject.Predmet.ProtustrankaFormated>
  <DomainObject.Predmet.ProtustrankaFormatedOIB>
    <izvorni_sadrzaj>  GORICA 1 d.o.o. za građevno-obrtničke radove, trgovinu, turizam i usluge, OIB 86245531403</izvorni_sadrzaj>
    <derivirana_varijabla naziv="DomainObject.Predmet.ProtustrankaFormatedOIB_1">  GORICA 1 d.o.o. za građevno-obrtničke radove, trgovinu, turizam i usluge, OIB 86245531403</derivirana_varijabla>
  </DomainObject.Predmet.ProtustrankaFormatedOIB>
  <DomainObject.Predmet.ProtustrankaFormatedWithAdress>
    <izvorni_sadrzaj> GORICA 1 d.o.o. za građevno-obrtničke radove, trgovinu, turizam i usluge, Put Republike 12, 20000 Dubrovnik</izvorni_sadrzaj>
    <derivirana_varijabla naziv="DomainObject.Predmet.ProtustrankaFormatedWithAdress_1"> GORICA 1 d.o.o. za građevno-obrtničke radove, trgovinu, turizam i usluge, Put Republike 12, 20000 Dubrovnik</derivirana_varijabla>
  </DomainObject.Predmet.ProtustrankaFormatedWithAdress>
  <DomainObject.Predmet.ProtustrankaFormatedWithAdressOIB>
    <izvorni_sadrzaj> GORICA 1 d.o.o. za građevno-obrtničke radove, trgovinu, turizam i usluge, OIB 86245531403, Put Republike 12, 20000 Dubrovnik</izvorni_sadrzaj>
    <derivirana_varijabla naziv="DomainObject.Predmet.ProtustrankaFormatedWithAdressOIB_1"> GORICA 1 d.o.o. za građevno-obrtničke radove, trgovinu, turizam i usluge, OIB 86245531403, Put Republike 12, 20000 Dubrovnik</derivirana_varijabla>
  </DomainObject.Predmet.ProtustrankaFormatedWithAdressOIB>
  <DomainObject.Predmet.ProtustrankaWithAdress>
    <izvorni_sadrzaj>GORICA 1 d.o.o. za građevno-obrtničke radove, trgovinu, turizam i usluge Put Republike 12, 20000 Dubrovnik</izvorni_sadrzaj>
    <derivirana_varijabla naziv="DomainObject.Predmet.ProtustrankaWithAdress_1">GORICA 1 d.o.o. za građevno-obrtničke radove, trgovinu, turizam i usluge Put Republike 12, 20000 Dubrovnik</derivirana_varijabla>
  </DomainObject.Predmet.ProtustrankaWithAdress>
  <DomainObject.Predmet.ProtustrankaWithAdressOIB>
    <izvorni_sadrzaj>GORICA 1 d.o.o. za građevno-obrtničke radove, trgovinu, turizam i usluge, OIB 86245531403, Put Republike 12, 20000 Dubrovnik</izvorni_sadrzaj>
    <derivirana_varijabla naziv="DomainObject.Predmet.ProtustrankaWithAdressOIB_1">GORICA 1 d.o.o. za građevno-obrtničke radove, trgovinu, turizam i usluge, OIB 86245531403, Put Republike 12, 20000 Dubrovnik</derivirana_varijabla>
  </DomainObject.Predmet.ProtustrankaWithAdressOIB>
  <DomainObject.Predmet.ProtustrankaNazivFormated>
    <izvorni_sadrzaj>GORICA 1 d.o.o. za građevno-obrtničke radove, trgovinu, turizam i usluge</izvorni_sadrzaj>
    <derivirana_varijabla naziv="DomainObject.Predmet.ProtustrankaNazivFormated_1">GORICA 1 d.o.o. za građevno-obrtničke radove, trgovinu, turizam i usluge</derivirana_varijabla>
  </DomainObject.Predmet.ProtustrankaNazivFormated>
  <DomainObject.Predmet.ProtustrankaNazivFormatedOIB>
    <izvorni_sadrzaj>GORICA 1 d.o.o. za građevno-obrtničke radove, trgovinu, turizam i usluge, OIB 86245531403</izvorni_sadrzaj>
    <derivirana_varijabla naziv="DomainObject.Predmet.ProtustrankaNazivFormatedOIB_1">GORICA 1 d.o.o. za građevno-obrtničke radove, trgovinu, turizam i usluge, OIB 86245531403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5950.00</izvorni_sadrzaj>
    <derivirana_varijabla naziv="DomainObject.Predmet.TrenutnaVrijednost_1">5950.00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GORICA 1 d.o.o. za građevno-obrtničke radove, trgovinu, turizam i usluge</item>
    </izvorni_sadrzaj>
    <derivirana_varijabla naziv="DomainObject.Predmet.ProtuStrankaListFormated_1">
      <item>GORICA 1 d.o.o. za građevno-obrtničke radove, trgovinu, turizam i usluge</item>
    </derivirana_varijabla>
  </DomainObject.Predmet.ProtuStrankaListFormated>
  <DomainObject.Predmet.ProtuStrankaListFormatedOIB>
    <izvorni_sadrzaj>
      <item>GORICA 1 d.o.o. za građevno-obrtničke radove, trgovinu, turizam i usluge, OIB 86245531403</item>
    </izvorni_sadrzaj>
    <derivirana_varijabla naziv="DomainObject.Predmet.ProtuStrankaListFormatedOIB_1">
      <item>GORICA 1 d.o.o. za građevno-obrtničke radove, trgovinu, turizam i usluge, OIB 86245531403</item>
    </derivirana_varijabla>
  </DomainObject.Predmet.ProtuStrankaListFormatedOIB>
  <DomainObject.Predmet.ProtuStrankaListFormatedWithAdress>
    <izvorni_sadrzaj>
      <item>GORICA 1 d.o.o. za građevno-obrtničke radove, trgovinu, turizam i usluge, Put Republike 12, 20000 Dubrovnik</item>
    </izvorni_sadrzaj>
    <derivirana_varijabla naziv="DomainObject.Predmet.ProtuStrankaListFormatedWithAdress_1">
      <item>GORICA 1 d.o.o. za građevno-obrtničke radove, trgovinu, turizam i usluge, Put Republike 12, 20000 Dubrovnik</item>
    </derivirana_varijabla>
  </DomainObject.Predmet.ProtuStrankaListFormatedWithAdress>
  <DomainObject.Predmet.ProtuStrankaListFormatedWithAdressOIB>
    <izvorni_sadrzaj>
      <item>GORICA 1 d.o.o. za građevno-obrtničke radove, trgovinu, turizam i usluge, OIB 86245531403, Put Republike 12, 20000 Dubrovnik</item>
    </izvorni_sadrzaj>
    <derivirana_varijabla naziv="DomainObject.Predmet.ProtuStrankaListFormatedWithAdressOIB_1">
      <item>GORICA 1 d.o.o. za građevno-obrtničke radove, trgovinu, turizam i usluge, OIB 86245531403, Put Republike 12, 20000 Dubrovnik</item>
    </derivirana_varijabla>
  </DomainObject.Predmet.ProtuStrankaListFormatedWithAdressOIB>
  <DomainObject.Predmet.ProtuStrankaListNazivFormated>
    <izvorni_sadrzaj>
      <item>GORICA 1 d.o.o. za građevno-obrtničke radove, trgovinu, turizam i usluge</item>
    </izvorni_sadrzaj>
    <derivirana_varijabla naziv="DomainObject.Predmet.ProtuStrankaListNazivFormated_1">
      <item>GORICA 1 d.o.o. za građevno-obrtničke radove, trgovinu, turizam i usluge</item>
    </derivirana_varijabla>
  </DomainObject.Predmet.ProtuStrankaListNazivFormated>
  <DomainObject.Predmet.ProtuStrankaListNazivFormatedOIB>
    <izvorni_sadrzaj>
      <item>GORICA 1 d.o.o. za građevno-obrtničke radove, trgovinu, turizam i usluge, OIB 86245531403</item>
    </izvorni_sadrzaj>
    <derivirana_varijabla naziv="DomainObject.Predmet.ProtuStrankaListNazivFormatedOIB_1">
      <item>GORICA 1 d.o.o. za građevno-obrtničke radove, trgovinu, turizam i usluge, OIB 86245531403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GORICA 1 d.o.o. za građevno-obrtničke radove, trgovinu, turizam i usluge</izvorni_sadrzaj>
    <derivirana_varijabla naziv="DomainObject.Predmet.ProtustrankaIDrugi_1">GORICA 1 d.o.o. za građevno-obrtničke radove,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GORICA 1 d.o.o. za građevno-obrtničke radove, trgovinu, turizam i usluge, OIB 86245531403, Put Republike 12, 20000 Dubrovnik</izvorni_sadrzaj>
    <derivirana_varijabla naziv="DomainObject.Predmet.ProtustrankaIDrugiAdressOIB_1">GORICA 1 d.o.o. za građevno-obrtničke radove, trgovinu, turizam i usluge, OIB 86245531403, Put Republike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GORICA 1 d.o.o. za građevno-obrtničke radove, trgovinu, turizam i usluge</item>
    </izvorni_sadrzaj>
    <derivirana_varijabla naziv="DomainObject.Predmet.SudioniciListNaziv_1">
      <item>FINA, RC Split, Podružnica Dubrovnik</item>
      <item>GORICA 1 d.o.o. za građevno-obrtničke radove,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GORICA 1 d.o.o. za građevno-obrtničke radove, trgovinu, turizam i usluge, OIB 86245531403, Put Republike 12,20000 Dubrovnik</item>
    </izvorni_sadrzaj>
    <derivirana_varijabla naziv="DomainObject.Predmet.SudioniciListAdressOIB_1">
      <item>FINA, RC Split, Podružnica Dubrovnik, OIB 85821130368, Vukovarska 2,20000 Dubrovnik</item>
      <item>GORICA 1 d.o.o. za građevno-obrtničke radove, trgovinu, turizam i usluge, OIB 86245531403, Put Republike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86245531403</item>
    </izvorni_sadrzaj>
    <derivirana_varijabla naziv="DomainObject.Predmet.SudioniciListNazivOIB_1">
      <item>, OIB 85821130368</item>
      <item>, OIB 86245531403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2017-05-10T08:46:00Z</dcterms:created>
  <dc:creator>Mirjana Mihović</dc:creator>
  <cp:lastModifiedBy>Srđan Gavranić</cp:lastModifiedBy>
  <cp:lastPrinted>2016-03-07T10:12:00Z</cp:lastPrinted>
  <dcterms:modified xmlns:xsi="http://www.w3.org/2001/XMLSchema-instance" xsi:type="dcterms:W3CDTF">2017-05-10T08:47:00Z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