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7f64" w14:paraId="85a7f6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7AA5">
        <w:rPr>
          <w:b/>
          <w:lang w:val="hr-HR"/>
        </w:rPr>
        <w:t>7</w:t>
      </w:r>
      <w:r w:rsidR="00FD11C6">
        <w:rPr>
          <w:b/>
          <w:lang w:val="hr-HR"/>
        </w:rPr>
        <w:t>87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D11C6">
        <w:rPr>
          <w:lang w:val="hr-HR"/>
        </w:rPr>
        <w:t>E-BUTIGA d.o.o. Kaštel Kambelovac, Ulica Pave Britvića 16, OIB: 52604152173, MBS: 060251964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D11C6">
        <w:rPr>
          <w:lang w:val="hr-HR"/>
        </w:rPr>
        <w:t>E-BUTIGA d.o.o. Kaštel Kambelovac, Ulica Pave Britvića 16, OIB: 52604152173, MBS: 060251964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D60AE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D11C6">
        <w:rPr>
          <w:lang w:val="hr-HR"/>
        </w:rPr>
        <w:t>E-BUTIGA d.o.o. Kaštel Kambelovac, Ulica Pave Britvića 16, OIB: 52604152173, MBS: 060251964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D11C6">
        <w:rPr>
          <w:lang w:val="hr-HR"/>
        </w:rPr>
        <w:t>E-BUTIGA d.o.o. Kaštel Kambelovac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D11C6">
        <w:rPr>
          <w:lang w:val="hr-HR"/>
        </w:rPr>
        <w:t>1183</w:t>
      </w:r>
      <w:r>
        <w:rPr>
          <w:lang w:val="hr-HR"/>
        </w:rPr>
        <w:t xml:space="preserve"> dan, u ukupnom iznosu od </w:t>
      </w:r>
      <w:r w:rsidR="00FD11C6">
        <w:rPr>
          <w:lang w:val="hr-HR"/>
        </w:rPr>
        <w:t>139.848,41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367AA5">
        <w:rPr>
          <w:lang w:val="hr-HR"/>
        </w:rPr>
        <w:t xml:space="preserve">, Ispostava </w:t>
      </w:r>
      <w:r w:rsidR="00FD11C6">
        <w:rPr>
          <w:lang w:val="hr-HR"/>
        </w:rPr>
        <w:t>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E4DD1" w:rsidRPr="005E4DD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FD11C6">
      <w:t>87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D60AE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E4DD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11C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D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D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D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D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D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D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D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D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E-BUTIGA d.o.o. za trgovinu i reklamu</izvorni_sadrzaj>
    <derivirana_varijabla naziv="DomainObject.Predmet.ProtustrankaFormated_1">  E-BUTIGA d.o.o. za trgovinu i reklamu</derivirana_varijabla>
  </DomainObject.Predmet.ProtustrankaFormated>
  <DomainObject.Predmet.ProtustrankaFormatedOIB>
    <izvorni_sadrzaj>  E-BUTIGA d.o.o. za trgovinu i reklamu, OIB 52604152173</izvorni_sadrzaj>
    <derivirana_varijabla naziv="DomainObject.Predmet.ProtustrankaFormatedOIB_1">  E-BUTIGA d.o.o. za trgovinu i reklamu, OIB 52604152173</derivirana_varijabla>
  </DomainObject.Predmet.ProtustrankaFormatedOIB>
  <DomainObject.Predmet.ProtustrankaFormatedWithAdress>
    <izvorni_sadrzaj> E-BUTIGA d.o.o. za trgovinu i reklamu, Ulica Pave Britvića 16, 21214 Kaštel Kambelovac</izvorni_sadrzaj>
    <derivirana_varijabla naziv="DomainObject.Predmet.ProtustrankaFormatedWithAdress_1"> E-BUTIGA d.o.o. za trgovinu i reklamu, Ulica Pave Britvića 16, 21214 Kaštel Kambelovac</derivirana_varijabla>
  </DomainObject.Predmet.ProtustrankaFormatedWithAdress>
  <DomainObject.Predmet.ProtustrankaFormatedWithAdressOIB>
    <izvorni_sadrzaj> E-BUTIGA d.o.o. za trgovinu i reklamu, OIB 52604152173, Ulica Pave Britvića 16, 21214 Kaštel Kambelovac</izvorni_sadrzaj>
    <derivirana_varijabla naziv="DomainObject.Predmet.ProtustrankaFormatedWithAdressOIB_1"> E-BUTIGA d.o.o. za trgovinu i reklamu, OIB 52604152173, Ulica Pave Britvića 16, 21214 Kaštel Kambelovac</derivirana_varijabla>
  </DomainObject.Predmet.ProtustrankaFormatedWithAdressOIB>
  <DomainObject.Predmet.ProtustrankaWithAdress>
    <izvorni_sadrzaj>E-BUTIGA d.o.o. za trgovinu i reklamu Ulica Pave Britvića 16, 21214 Kaštel Kambelovac</izvorni_sadrzaj>
    <derivirana_varijabla naziv="DomainObject.Predmet.ProtustrankaWithAdress_1">E-BUTIGA d.o.o. za trgovinu i reklamu Ulica Pave Britvića 16, 21214 Kaštel Kambelovac</derivirana_varijabla>
  </DomainObject.Predmet.ProtustrankaWithAdress>
  <DomainObject.Predmet.ProtustrankaWithAdressOIB>
    <izvorni_sadrzaj>E-BUTIGA d.o.o. za trgovinu i reklamu, OIB 52604152173, Ulica Pave Britvića 16, 21214 Kaštel Kambelovac</izvorni_sadrzaj>
    <derivirana_varijabla naziv="DomainObject.Predmet.ProtustrankaWithAdressOIB_1">E-BUTIGA d.o.o. za trgovinu i reklamu, OIB 52604152173, Ulica Pave Britvića 16, 21214 Kaštel Kambelovac</derivirana_varijabla>
  </DomainObject.Predmet.ProtustrankaWithAdressOIB>
  <DomainObject.Predmet.ProtustrankaNazivFormated>
    <izvorni_sadrzaj>E-BUTIGA d.o.o. za trgovinu i reklamu</izvorni_sadrzaj>
    <derivirana_varijabla naziv="DomainObject.Predmet.ProtustrankaNazivFormated_1">E-BUTIGA d.o.o. za trgovinu i reklamu</derivirana_varijabla>
  </DomainObject.Predmet.ProtustrankaNazivFormated>
  <DomainObject.Predmet.ProtustrankaNazivFormatedOIB>
    <izvorni_sadrzaj>E-BUTIGA d.o.o. za trgovinu i reklamu, OIB 52604152173</izvorni_sadrzaj>
    <derivirana_varijabla naziv="DomainObject.Predmet.ProtustrankaNazivFormatedOIB_1">E-BUTIGA d.o.o. za trgovinu i reklamu, OIB 52604152173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139848.41</izvorni_sadrzaj>
    <derivirana_varijabla naziv="DomainObject.Predmet.TrenutnaVrijednost_1">139848.41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E-BUTIGA d.o.o. za trgovinu i reklamu</item>
    </izvorni_sadrzaj>
    <derivirana_varijabla naziv="DomainObject.Predmet.ProtuStrankaListFormated_1">
      <item>E-BUTIGA d.o.o. za trgovinu i reklamu</item>
    </derivirana_varijabla>
  </DomainObject.Predmet.ProtuStrankaListFormated>
  <DomainObject.Predmet.ProtuStrankaListFormatedOIB>
    <izvorni_sadrzaj>
      <item>E-BUTIGA d.o.o. za trgovinu i reklamu, OIB 52604152173</item>
    </izvorni_sadrzaj>
    <derivirana_varijabla naziv="DomainObject.Predmet.ProtuStrankaListFormatedOIB_1">
      <item>E-BUTIGA d.o.o. za trgovinu i reklamu, OIB 52604152173</item>
    </derivirana_varijabla>
  </DomainObject.Predmet.ProtuStrankaListFormatedOIB>
  <DomainObject.Predmet.ProtuStrankaListFormatedWithAdress>
    <izvorni_sadrzaj>
      <item>E-BUTIGA d.o.o. za trgovinu i reklamu, Ulica Pave Britvića 16, 21214 Kaštel Kambelovac</item>
    </izvorni_sadrzaj>
    <derivirana_varijabla naziv="DomainObject.Predmet.ProtuStrankaListFormatedWithAdress_1">
      <item>E-BUTIGA d.o.o. za trgovinu i reklamu, Ulica Pave Britvića 16, 21214 Kaštel Kambelovac</item>
    </derivirana_varijabla>
  </DomainObject.Predmet.ProtuStrankaListFormatedWithAdress>
  <DomainObject.Predmet.ProtuStrankaListFormatedWithAdressOIB>
    <izvorni_sadrzaj>
      <item>E-BUTIGA d.o.o. za trgovinu i reklamu, OIB 52604152173, Ulica Pave Britvića 16, 21214 Kaštel Kambelovac</item>
    </izvorni_sadrzaj>
    <derivirana_varijabla naziv="DomainObject.Predmet.ProtuStrankaListFormatedWithAdressOIB_1">
      <item>E-BUTIGA d.o.o. za trgovinu i reklamu, OIB 52604152173, Ulica Pave Britvića 16, 21214 Kaštel Kambelovac</item>
    </derivirana_varijabla>
  </DomainObject.Predmet.ProtuStrankaListFormatedWithAdressOIB>
  <DomainObject.Predmet.ProtuStrankaListNazivFormated>
    <izvorni_sadrzaj>
      <item>E-BUTIGA d.o.o. za trgovinu i reklamu</item>
    </izvorni_sadrzaj>
    <derivirana_varijabla naziv="DomainObject.Predmet.ProtuStrankaListNazivFormated_1">
      <item>E-BUTIGA d.o.o. za trgovinu i reklamu</item>
    </derivirana_varijabla>
  </DomainObject.Predmet.ProtuStrankaListNazivFormated>
  <DomainObject.Predmet.ProtuStrankaListNazivFormatedOIB>
    <izvorni_sadrzaj>
      <item>E-BUTIGA d.o.o. za trgovinu i reklamu, OIB 52604152173</item>
    </izvorni_sadrzaj>
    <derivirana_varijabla naziv="DomainObject.Predmet.ProtuStrankaListNazivFormatedOIB_1">
      <item>E-BUTIGA d.o.o. za trgovinu i reklamu, OIB 52604152173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E-BUTIGA d.o.o. za trgovinu i reklamu</izvorni_sadrzaj>
    <derivirana_varijabla naziv="DomainObject.Predmet.ProtustrankaIDrugi_1">E-BUTIGA d.o.o. za trgovinu i reklamu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E-BUTIGA d.o.o. za trgovinu i reklamu, OIB 52604152173, Ulica Pave Britvića 16, 21214 Kaštel Kambelovac</izvorni_sadrzaj>
    <derivirana_varijabla naziv="DomainObject.Predmet.ProtustrankaIDrugiAdressOIB_1">E-BUTIGA d.o.o. za trgovinu i reklamu, OIB 52604152173, Ulica Pave Britvića 16,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E-BUTIGA d.o.o. za trgovinu i reklamu</item>
      <item>FINANCIJSKA AGENCIJA, RC SPLIT</item>
    </izvorni_sadrzaj>
    <derivirana_varijabla naziv="DomainObject.Predmet.SudioniciListNaziv_1">
      <item>E-BUTIGA d.o.o. za trgovinu i reklamu</item>
      <item>FINANCIJSKA AGENCIJA, RC SPLIT</item>
    </derivirana_varijabla>
  </DomainObject.Predmet.SudioniciListNaziv>
  <DomainObject.Predmet.SudioniciListAdressOIB>
    <izvorni_sadrzaj>
      <item>E-BUTIGA d.o.o. za trgovinu i reklamu, OIB 52604152173, Ulica Pave Britvića 16,21214 Kaštel Kambelovac</item>
      <item>FINANCIJSKA AGENCIJA, RC SPLIT, OIB 85821130368, Mažuranićevo šetalište 24 b,21000 Split</item>
    </izvorni_sadrzaj>
    <derivirana_varijabla naziv="DomainObject.Predmet.SudioniciListAdressOIB_1">
      <item>E-BUTIGA d.o.o. za trgovinu i reklamu, OIB 52604152173, Ulica Pave Britvića 16,21214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52604152173</item>
      <item>, OIB 85821130368</item>
    </izvorni_sadrzaj>
    <derivirana_varijabla naziv="DomainObject.Predmet.SudioniciListNazivOIB_1">
      <item>, OIB 52604152173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B2E07-F8AC-4FBF-A6FC-C6D9F135A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4104</properties:Characters>
  <properties:Lines>108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