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4eec" w14:paraId="40d4eec" w:rsidRDefault="007C75E5" w:rsidR="007C75E5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F06A30">
        <w:rPr>
          <w:sz w:val="24"/>
          <w:szCs w:val="24"/>
        </w:rPr>
        <w:t>273</w:t>
      </w:r>
      <w:r w:rsidR="00B307AD">
        <w:rPr>
          <w:sz w:val="24"/>
          <w:szCs w:val="24"/>
        </w:rPr>
        <w:t>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5206A">
        <w:rPr>
          <w:sz w:val="24"/>
          <w:szCs w:val="24"/>
        </w:rPr>
        <w:t xml:space="preserve">nad stečajnim dužnikom </w:t>
      </w:r>
      <w:r w:rsidR="00F06A30" w:rsidRPr="00F06A30">
        <w:rPr>
          <w:sz w:val="24"/>
          <w:szCs w:val="24"/>
        </w:rPr>
        <w:t>NAKUS d.o.o. za nakladničku, novinsko-nakladničku djelatnost, marketing i trgovinu u stečaju, Samobor (Grad Samobor)</w:t>
      </w:r>
      <w:r w:rsidR="00F06A30">
        <w:rPr>
          <w:sz w:val="24"/>
          <w:szCs w:val="24"/>
        </w:rPr>
        <w:t>, Vugrinščak 4, OIB 17038143725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dana 29</w:t>
      </w:r>
      <w:r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06A30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7C75E5"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0243BC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0243BC" w:rsidP="006F7248" w:rsidR="000243BC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0243BC" w:rsidP="006F7248" w:rsidR="000243BC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/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243BC"/>
    <w:rsid w:val="00066DED"/>
    <w:rsid w:val="000C6178"/>
    <w:rsid w:val="001810D4"/>
    <w:rsid w:val="001E6E1D"/>
    <w:rsid w:val="002576CA"/>
    <w:rsid w:val="003329C7"/>
    <w:rsid w:val="00335791"/>
    <w:rsid w:val="00336F8C"/>
    <w:rsid w:val="00357675"/>
    <w:rsid w:val="003D6FE7"/>
    <w:rsid w:val="004115F0"/>
    <w:rsid w:val="00481D49"/>
    <w:rsid w:val="006946BE"/>
    <w:rsid w:val="00696B29"/>
    <w:rsid w:val="00772EA7"/>
    <w:rsid w:val="007C75E5"/>
    <w:rsid w:val="007E7635"/>
    <w:rsid w:val="0085206A"/>
    <w:rsid w:val="00854D6E"/>
    <w:rsid w:val="008D2245"/>
    <w:rsid w:val="008E20FF"/>
    <w:rsid w:val="009C7950"/>
    <w:rsid w:val="00AA44D8"/>
    <w:rsid w:val="00B06999"/>
    <w:rsid w:val="00B307AD"/>
    <w:rsid w:val="00B65025"/>
    <w:rsid w:val="00BF52B2"/>
    <w:rsid w:val="00C73AF2"/>
    <w:rsid w:val="00D005B5"/>
    <w:rsid w:val="00E81C25"/>
    <w:rsid w:val="00EA30A3"/>
    <w:rsid w:val="00F01F67"/>
    <w:rsid w:val="00F06A30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NAKUS d.o.o.</izvorni_sadrzaj>
    <derivirana_varijabla naziv="DomainObject.Predmet.ProtustrankaFormated_1">  NAKUS d.o.o.</derivirana_varijabla>
  </DomainObject.Predmet.ProtustrankaFormated>
  <DomainObject.Predmet.ProtustrankaFormatedOIB>
    <izvorni_sadrzaj>  NAKUS d.o.o., OIB 17038143725</izvorni_sadrzaj>
    <derivirana_varijabla naziv="DomainObject.Predmet.ProtustrankaFormatedOIB_1">  NAKUS d.o.o., OIB 17038143725</derivirana_varijabla>
  </DomainObject.Predmet.ProtustrankaFormatedOIB>
  <DomainObject.Predmet.ProtustrankaFormatedWithAdress>
    <izvorni_sadrzaj> NAKUS d.o.o., Vugrinščak 4, 10430 Samobor</izvorni_sadrzaj>
    <derivirana_varijabla naziv="DomainObject.Predmet.ProtustrankaFormatedWithAdress_1"> NAKUS d.o.o., Vugrinščak 4, 10430 Samobor</derivirana_varijabla>
  </DomainObject.Predmet.ProtustrankaFormatedWithAdress>
  <DomainObject.Predmet.ProtustrankaFormatedWithAdressOIB>
    <izvorni_sadrzaj> NAKUS d.o.o., OIB 17038143725, Vugrinščak 4, 10430 Samobor</izvorni_sadrzaj>
    <derivirana_varijabla naziv="DomainObject.Predmet.ProtustrankaFormatedWithAdressOIB_1"> NAKUS d.o.o., OIB 17038143725, Vugrinščak 4, 10430 Samobor</derivirana_varijabla>
  </DomainObject.Predmet.ProtustrankaFormatedWithAdressOIB>
  <DomainObject.Predmet.ProtustrankaWithAdress>
    <izvorni_sadrzaj>NAKUS d.o.o. Vugrinščak 4, 10430 Samobor</izvorni_sadrzaj>
    <derivirana_varijabla naziv="DomainObject.Predmet.ProtustrankaWithAdress_1">NAKUS d.o.o. Vugrinščak 4, 10430 Samobor</derivirana_varijabla>
  </DomainObject.Predmet.ProtustrankaWithAdress>
  <DomainObject.Predmet.ProtustrankaWithAdressOIB>
    <izvorni_sadrzaj>NAKUS d.o.o., OIB 17038143725, Vugrinščak 4, 10430 Samobor</izvorni_sadrzaj>
    <derivirana_varijabla naziv="DomainObject.Predmet.ProtustrankaWithAdressOIB_1">NAKUS d.o.o., OIB 17038143725, Vugrinščak 4, 10430 Samobor</derivirana_varijabla>
  </DomainObject.Predmet.ProtustrankaWithAdressOIB>
  <DomainObject.Predmet.ProtustrankaNazivFormated>
    <izvorni_sadrzaj>NAKUS d.o.o.</izvorni_sadrzaj>
    <derivirana_varijabla naziv="DomainObject.Predmet.ProtustrankaNazivFormated_1">NAKUS d.o.o.</derivirana_varijabla>
  </DomainObject.Predmet.ProtustrankaNazivFormated>
  <DomainObject.Predmet.ProtustrankaNazivFormatedOIB>
    <izvorni_sadrzaj>NAKUS d.o.o., OIB 17038143725</izvorni_sadrzaj>
    <derivirana_varijabla naziv="DomainObject.Predmet.ProtustrankaNazivFormatedOIB_1">NAKUS d.o.o., OIB 17038143725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Ivanšćak</izvorni_sadrzaj>
    <derivirana_varijabla naziv="DomainObject.Predmet.StrankaFormated_1">  FINA Regionalni centar Zagreb; Miroslav Ivanšćak</derivirana_varijabla>
  </DomainObject.Predmet.StrankaFormated>
  <DomainObject.Predmet.StrankaFormatedOIB>
    <izvorni_sadrzaj>  FINA Regionalni centar Zagreb, OIB 85821130368; Miroslav Ivanšćak, OIB 19798180824</izvorni_sadrzaj>
    <derivirana_varijabla naziv="DomainObject.Predmet.StrankaFormatedOIB_1">  FINA Regionalni centar Zagreb, OIB 85821130368; Miroslav Ivanšćak, OIB 19798180824</derivirana_varijabla>
  </DomainObject.Predmet.StrankaFormatedOIB>
  <DomainObject.Predmet.StrankaFormatedWithAdress>
    <izvorni_sadrzaj> FINA Regionalni centar Zagreb, Trg svibanjskih žrtava 1995. 1, 10000 Zagreb; Miroslav Ivanšćak, Jurjevska Ulica 3, 10430 Samobor</izvorni_sadrzaj>
    <derivirana_varijabla naziv="DomainObject.Predmet.StrankaFormatedWithAdress_1"> FINA Regionalni centar Zagreb, Trg svibanjskih žrtava 1995. 1, 10000 Zagreb; Miroslav Ivanšćak, Jurjevska Ulica 3, 10430 Samobor</derivirana_varijabla>
  </DomainObject.Predmet.StrankaFormatedWithAdress>
  <DomainObject.Predmet.StrankaFormatedWithAdressOIB>
    <izvorni_sadrzaj> FINA Regionalni centar Zagreb, OIB 85821130368, Trg svibanjskih žrtava 1995. 1, 10000 Zagreb; Miroslav Ivanšćak, OIB 19798180824, Jurjevska Ulica 3, 10430 Samobor</izvorni_sadrzaj>
    <derivirana_varijabla naziv="DomainObject.Predmet.StrankaFormatedWithAdressOIB_1"> FINA Regionalni centar Zagreb, OIB 85821130368, Trg svibanjskih žrtava 1995. 1, 10000 Zagreb; Miroslav Ivanšćak, OIB 19798180824, Jurjevska Ulica 3, 10430 Samobor</derivirana_varijabla>
  </DomainObject.Predmet.StrankaFormatedWithAdressOIB>
  <DomainObject.Predmet.StrankaWithAdress>
    <izvorni_sadrzaj>FINA Regionalni centar Zagreb Trg svibanjskih žrtava 1995. 1,10000 Zagreb,Miroslav Ivanšćak Jurjevska Ulica 3,10430 Samobor</izvorni_sadrzaj>
    <derivirana_varijabla naziv="DomainObject.Predmet.StrankaWithAdress_1">FINA Regionalni centar Zagreb Trg svibanjskih žrtava 1995. 1,10000 Zagreb,Miroslav Ivanšćak Jurjevska Ulica 3,10430 Samobor</derivirana_varijabla>
  </DomainObject.Predmet.StrankaWithAdress>
  <DomainObject.Predmet.StrankaWithAdressOIB>
    <izvorni_sadrzaj>FINA Regionalni centar Zagreb, OIB 85821130368, Trg svibanjskih žrtava 1995. 1,10000 Zagreb,Miroslav Ivanšćak, OIB 19798180824, Jurjevska Ulica 3,10430 Samobor</izvorni_sadrzaj>
    <derivirana_varijabla naziv="DomainObject.Predmet.StrankaWithAdressOIB_1">FINA Regionalni centar Zagreb, OIB 85821130368, Trg svibanjskih žrtava 1995. 1,10000 Zagreb,Miroslav Ivanšćak, OIB 19798180824, Jurjevska Ulica 3,10430 Samobor</derivirana_varijabla>
  </DomainObject.Predmet.StrankaWithAdressOIB>
  <DomainObject.Predmet.StrankaNazivFormated>
    <izvorni_sadrzaj>FINA Regionalni centar Zagreb,Miroslav Ivanšćak</izvorni_sadrzaj>
    <derivirana_varijabla naziv="DomainObject.Predmet.StrankaNazivFormated_1">FINA Regionalni centar Zagreb,Miroslav Ivanšćak</derivirana_varijabla>
  </DomainObject.Predmet.StrankaNazivFormated>
  <DomainObject.Predmet.StrankaNazivFormatedOIB>
    <izvorni_sadrzaj>FINA Regionalni centar Zagreb, OIB 85821130368,Miroslav Ivanšćak, OIB 19798180824</izvorni_sadrzaj>
    <derivirana_varijabla naziv="DomainObject.Predmet.StrankaNazivFormatedOIB_1">FINA Regionalni centar Zagreb, OIB 85821130368,Miroslav Ivanšćak, OIB 19798180824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Miroslav Ivanšćak</item>
    </izvorni_sadrzaj>
    <derivirana_varijabla naziv="DomainObject.Predmet.StrankaListFormated_1">
      <item>FINA Regionalni centar Zagreb</item>
      <item>Miroslav Ivanšćak</item>
    </derivirana_varijabla>
  </DomainObject.Predmet.StrankaListFormated>
  <DomainObject.Predmet.StrankaListFormatedOIB>
    <izvorni_sadrzaj>
      <item>FINA Regionalni centar Zagreb, OIB 85821130368</item>
      <item>Miroslav Ivanšćak, OIB 19798180824</item>
    </izvorni_sadrzaj>
    <derivirana_varijabla naziv="DomainObject.Predmet.StrankaListFormatedOIB_1">
      <item>FINA Regionalni centar Zagreb, OIB 85821130368</item>
      <item>Miroslav Ivanšćak, OIB 19798180824</item>
    </derivirana_varijabla>
  </DomainObject.Predmet.StrankaListFormatedOIB>
  <DomainObject.Predmet.StrankaListFormatedWithAdress>
    <izvorni_sadrzaj>
      <item>FINA Regionalni centar Zagreb, Trg svibanjskih žrtava 1995. 1, 10000 Zagreb</item>
      <item>Miroslav Ivanšćak, Jurjevska Ulica 3, 10430 Samobor</item>
    </izvorni_sadrzaj>
    <derivirana_varijabla naziv="DomainObject.Predmet.StrankaListFormatedWithAdress_1">
      <item>FINA Regionalni centar Zagreb, Trg svibanjskih žrtava 1995. 1, 10000 Zagreb</item>
      <item>Miroslav Ivanšćak, Jurjevska Ulica 3,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Ivanšćak, OIB 19798180824, Jurjevska Ulica 3, 10430 Samobor</item>
    </izvorni_sadrzaj>
    <derivirana_varijabla naziv="DomainObject.Predmet.StrankaListFormatedWithAdressOIB_1">
      <item>FINA Regionalni centar Zagreb, OIB 85821130368, Trg svibanjskih žrtava 1995. 1, 10000 Zagreb</item>
      <item>Miroslav Ivanšćak, OIB 19798180824, Jurjevska Ulica 3, 10430 Samobor</item>
    </derivirana_varijabla>
  </DomainObject.Predmet.StrankaListFormatedWithAdressOIB>
  <DomainObject.Predmet.StrankaListNazivFormated>
    <izvorni_sadrzaj>
      <item>FINA Regionalni centar Zagreb</item>
      <item>Miroslav Ivanšćak</item>
    </izvorni_sadrzaj>
    <derivirana_varijabla naziv="DomainObject.Predmet.StrankaListNazivFormated_1">
      <item>FINA Regionalni centar Zagreb</item>
      <item>Miroslav Ivanšćak</item>
    </derivirana_varijabla>
  </DomainObject.Predmet.StrankaListNazivFormated>
  <DomainObject.Predmet.StrankaListNazivFormatedOIB>
    <izvorni_sadrzaj>
      <item>FINA Regionalni centar Zagreb, OIB 85821130368</item>
      <item>Miroslav Ivanšćak, OIB 19798180824</item>
    </izvorni_sadrzaj>
    <derivirana_varijabla naziv="DomainObject.Predmet.StrankaListNazivFormatedOIB_1">
      <item>FINA Regionalni centar Zagreb, OIB 85821130368</item>
      <item>Miroslav Ivanšćak, OIB 19798180824</item>
    </derivirana_varijabla>
  </DomainObject.Predmet.StrankaListNazivFormatedOIB>
  <DomainObject.Predmet.ProtuStrankaListFormated>
    <izvorni_sadrzaj>
      <item>NAKUS d.o.o.</item>
    </izvorni_sadrzaj>
    <derivirana_varijabla naziv="DomainObject.Predmet.ProtuStrankaListFormated_1">
      <item>NAKUS d.o.o.</item>
    </derivirana_varijabla>
  </DomainObject.Predmet.ProtuStrankaListFormated>
  <DomainObject.Predmet.ProtuStrankaListFormatedOIB>
    <izvorni_sadrzaj>
      <item>NAKUS d.o.o., OIB 17038143725</item>
    </izvorni_sadrzaj>
    <derivirana_varijabla naziv="DomainObject.Predmet.ProtuStrankaListFormatedOIB_1">
      <item>NAKUS d.o.o., OIB 17038143725</item>
    </derivirana_varijabla>
  </DomainObject.Predmet.ProtuStrankaListFormatedOIB>
  <DomainObject.Predmet.ProtuStrankaListFormatedWithAdress>
    <izvorni_sadrzaj>
      <item>NAKUS d.o.o., Vugrinščak 4, 10430 Samobor</item>
    </izvorni_sadrzaj>
    <derivirana_varijabla naziv="DomainObject.Predmet.ProtuStrankaListFormatedWithAdress_1">
      <item>NAKUS d.o.o., Vugrinščak 4, 10430 Samobor</item>
    </derivirana_varijabla>
  </DomainObject.Predmet.ProtuStrankaListFormatedWithAdress>
  <DomainObject.Predmet.ProtuStrankaListFormatedWithAdressOIB>
    <izvorni_sadrzaj>
      <item>NAKUS d.o.o., OIB 17038143725, Vugrinščak 4, 10430 Samobor</item>
    </izvorni_sadrzaj>
    <derivirana_varijabla naziv="DomainObject.Predmet.ProtuStrankaListFormatedWithAdressOIB_1">
      <item>NAKUS d.o.o., OIB 17038143725, Vugrinščak 4, 10430 Samobor</item>
    </derivirana_varijabla>
  </DomainObject.Predmet.ProtuStrankaListFormatedWithAdressOIB>
  <DomainObject.Predmet.ProtuStrankaListNazivFormated>
    <izvorni_sadrzaj>
      <item>NAKUS d.o.o.</item>
    </izvorni_sadrzaj>
    <derivirana_varijabla naziv="DomainObject.Predmet.ProtuStrankaListNazivFormated_1">
      <item>NAKUS d.o.o.</item>
    </derivirana_varijabla>
  </DomainObject.Predmet.ProtuStrankaListNazivFormated>
  <DomainObject.Predmet.ProtuStrankaListNazivFormatedOIB>
    <izvorni_sadrzaj>
      <item>NAKUS d.o.o., OIB 17038143725</item>
    </izvorni_sadrzaj>
    <derivirana_varijabla naziv="DomainObject.Predmet.ProtuStrankaListNazivFormatedOIB_1">
      <item>NAKUS d.o.o., OIB 17038143725</item>
    </derivirana_varijabla>
  </DomainObject.Predmet.ProtuStrankaListNazivFormatedOIB>
  <DomainObject.Predmet.OstaliListFormated>
    <izvorni_sadrzaj>
      <item>Mirko Batarelo</item>
      <item>Miroslav Ivanšćak</item>
    </izvorni_sadrzaj>
    <derivirana_varijabla naziv="DomainObject.Predmet.OstaliListFormated_1">
      <item>Mirko Batarelo</item>
      <item>Miroslav Ivanšćak</item>
    </derivirana_varijabla>
  </DomainObject.Predmet.OstaliListFormated>
  <DomainObject.Predmet.OstaliListFormatedOIB>
    <izvorni_sadrzaj>
      <item>Mirko Batarelo, OIB 14389210904</item>
      <item>Miroslav Ivanšćak, OIB 19798180824</item>
    </izvorni_sadrzaj>
    <derivirana_varijabla naziv="DomainObject.Predmet.OstaliListFormatedOIB_1">
      <item>Mirko Batarelo, OIB 14389210904</item>
      <item>Miroslav Ivanšćak, OIB 19798180824</item>
    </derivirana_varijabla>
  </DomainObject.Predmet.OstaliListFormatedOIB>
  <DomainObject.Predmet.OstaliListFormatedWithAdress>
    <izvorni_sadrzaj>
      <item>Mirko Batarelo, Gajeva 57, 10000 Zagreb</item>
      <item>Miroslav Ivanšćak, Jurjevska Ulica 3, 10430 Samobor</item>
    </izvorni_sadrzaj>
    <derivirana_varijabla naziv="DomainObject.Predmet.OstaliListFormatedWithAdress_1">
      <item>Mirko Batarelo, Gajeva 57, 10000 Zagreb</item>
      <item>Miroslav Ivanšćak, Jurjevska Ulica 3, 10430 Samobor</item>
    </derivirana_varijabla>
  </DomainObject.Predmet.OstaliListFormatedWithAdress>
  <DomainObject.Predmet.OstaliListFormatedWithAdressOIB>
    <izvorni_sadrzaj>
      <item>Mirko Batarelo, OIB 14389210904, Gajeva 57, 10000 Zagreb</item>
      <item>Miroslav Ivanšćak, OIB 19798180824, Jurjevska Ulica 3, 10430 Samobor</item>
    </izvorni_sadrzaj>
    <derivirana_varijabla naziv="DomainObject.Predmet.OstaliListFormatedWithAdressOIB_1">
      <item>Mirko Batarelo, OIB 14389210904, Gajeva 57, 10000 Zagreb</item>
      <item>Miroslav Ivanšćak, OIB 19798180824, Jurjevska Ulica 3, 10430 Samobor</item>
    </derivirana_varijabla>
  </DomainObject.Predmet.OstaliListFormatedWithAdressOIB>
  <DomainObject.Predmet.OstaliListNazivFormated>
    <izvorni_sadrzaj>
      <item>Mirko Batarelo</item>
      <item>Miroslav Ivanšćak</item>
    </izvorni_sadrzaj>
    <derivirana_varijabla naziv="DomainObject.Predmet.OstaliListNazivFormated_1">
      <item>Mirko Batarelo</item>
      <item>Miroslav Ivanšćak</item>
    </derivirana_varijabla>
  </DomainObject.Predmet.OstaliListNazivFormated>
  <DomainObject.Predmet.OstaliListNazivFormatedOIB>
    <izvorni_sadrzaj>
      <item>Mirko Batarelo, OIB 14389210904</item>
      <item>Miroslav Ivanšćak, OIB 19798180824</item>
    </izvorni_sadrzaj>
    <derivirana_varijabla naziv="DomainObject.Predmet.OstaliListNazivFormatedOIB_1">
      <item>Mirko Batarelo, OIB 14389210904</item>
      <item>Miroslav Ivanšćak, OIB 19798180824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NAKUS d.o.o.</izvorni_sadrzaj>
    <derivirana_varijabla naziv="DomainObject.Predmet.ProtustrankaIDrugi_1">NAKUS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NAKUS d.o.o., OIB 17038143725, Vugrinščak 4, 10430 Samobor</izvorni_sadrzaj>
    <derivirana_varijabla naziv="DomainObject.Predmet.ProtustrankaIDrugiAdressOIB_1">NAKUS d.o.o., OIB 17038143725,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NAKUS d.o.o.</item>
      <item>FINA Regionalni centar Zagreb</item>
      <item>Mirko Batarelo</item>
      <item>Miroslav Ivanšćak</item>
      <item>Miroslav Ivanšćak</item>
    </izvorni_sadrzaj>
    <derivirana_varijabla naziv="DomainObject.Predmet.SudioniciListNaziv_1">
      <item>NAKUS d.o.o.</item>
      <item>FINA Regionalni centar Zagreb</item>
      <item>Mirko Batarelo</item>
      <item>Miroslav Ivanšćak</item>
      <item>Miroslav Ivanšćak</item>
    </derivirana_varijabla>
  </DomainObject.Predmet.SudioniciListNaziv>
  <DomainObject.Predmet.SudioniciListAdressOIB>
    <izvorni_sadrzaj>
      <item>NAKUS d.o.o., OIB 17038143725, Vugrinščak 4,10430 Samobor</item>
      <item>FINA Regionalni centar Zagreb, OIB 85821130368, Trg svibanjskih žrtava 1995. 1,10000 Zagreb</item>
      <item>Mirko Batarelo, OIB 14389210904, Gajeva 57,10000 Zagreb</item>
      <item>Miroslav Ivanšćak, OIB 19798180824, Jurjevska Ulica 3,10430 Samobor</item>
      <item>Miroslav Ivanšćak, OIB 19798180824, Jurjevska Ulica 3,10430 Samobor</item>
    </izvorni_sadrzaj>
    <derivirana_varijabla naziv="DomainObject.Predmet.SudioniciListAdressOIB_1">
      <item>NAKUS d.o.o., OIB 17038143725, Vugrinščak 4,10430 Samobor</item>
      <item>FINA Regionalni centar Zagreb, OIB 85821130368, Trg svibanjskih žrtava 1995. 1,10000 Zagreb</item>
      <item>Mirko Batarelo, OIB 14389210904, Gajeva 57,10000 Zagreb</item>
      <item>Miroslav Ivanšćak, OIB 19798180824, Jurjevska Ulica 3,10430 Samobor</item>
      <item>Miroslav Ivanšćak, OIB 19798180824, Jurjevska Ulica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17038143725</item>
      <item>, OIB 85821130368</item>
      <item>, OIB 14389210904</item>
      <item>, OIB 19798180824</item>
      <item>, OIB 19798180824</item>
    </izvorni_sadrzaj>
    <derivirana_varijabla naziv="DomainObject.Predmet.SudioniciListNazivOIB_1">
      <item>, OIB 17038143725</item>
      <item>, OIB 85821130368</item>
      <item>, OIB 14389210904</item>
      <item>, OIB 19798180824</item>
      <item>, OIB 19798180824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St-273/2018-33</izvorni_sadrzaj>
    <derivirana_varijabla naziv="DomainObject.PredzadnjaOdlukaIzPredmeta.Oznaka_1">St-273/2018-33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674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2019-05-29T08:23:00Z</dcterms:created>
  <dc:creator>Monika Grbac</dc:creator>
  <cp:lastModifiedBy>Monika Grbac</cp:lastModifiedBy>
  <cp:lastPrinted>2019-04-18T11:52:00Z</cp:lastPrinted>
  <dcterms:modified xmlns:xsi="http://www.w3.org/2001/XMLSchema-instance" xsi:type="dcterms:W3CDTF">2019-05-29T08:24:00Z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