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8d23" w14:paraId="3a78d2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D4DAD">
        <w:rPr>
          <w:sz w:val="24"/>
        </w:rPr>
        <w:t>3487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D4DAD">
        <w:rPr>
          <w:sz w:val="24"/>
          <w:szCs w:val="24"/>
        </w:rPr>
        <w:t>CAPY ITER d.o.o. OIB: 29941061377, MBS:080636714, Zagreb, Gorjanska 29/1</w:t>
      </w:r>
      <w:r w:rsidRPr="00F40B91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dana 13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D4DAD">
        <w:rPr>
          <w:sz w:val="24"/>
          <w:szCs w:val="24"/>
        </w:rPr>
        <w:t xml:space="preserve"> CAPY ITER d.o.o. OIB: 29941061377, MBS:080636714, Zagreb, Gorjanska 29/1</w:t>
      </w:r>
      <w:r w:rsidR="006D4DAD"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D4DA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D4DAD">
        <w:rPr>
          <w:sz w:val="24"/>
          <w:szCs w:val="24"/>
        </w:rPr>
        <w:t>CAPY ITER d.o.o. OIB: 29941061377, MBS:080636714, Zagreb, Gorjanska 29/1.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6D4DAD">
        <w:rPr>
          <w:sz w:val="24"/>
          <w:szCs w:val="24"/>
        </w:rPr>
        <w:t xml:space="preserve"> 13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6D4DAD" w:rsidR="006D4DAD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D4DAD" w:rsidR="006D4DA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 w:rsidR="006D4DAD">
        <w:rPr>
          <w:sz w:val="24"/>
        </w:rPr>
        <w:t>. SZ-a)</w:t>
      </w:r>
      <w:r w:rsidR="006D4DAD" w:rsidRPr="006D4DAD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DNA:</w:t>
      </w:r>
    </w:p>
    <w:p w:rsidRDefault="006D4DAD" w:rsidP="006D4DAD" w:rsidR="006D4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D4DAD" w:rsidP="006D4DAD" w:rsidR="006D4DAD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D4DAD" w:rsidP="006D4DAD" w:rsidR="006D4DAD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D4DAD" w:rsidP="006D4DAD" w:rsidR="006D4DAD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D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3EB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DA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St-3487/2015</izvorni_sadrzaj>
    <derivirana_varijabla naziv="DomainObject.Predmet.OznakaBroj_1">St-3487/2015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FINA Regionalni centar Zagreb</item>
    </izvorni_sadrzaj>
    <derivirana_varijabla naziv="DomainObject.Predmet.SudioniciListNaziv_1">
      <item>CAPYS ITER d.o.o.</item>
      <item>FINA Regionalni centar Zagreb</item>
    </derivirana_varijabla>
  </DomainObject.Predmet.SudioniciListNaziv>
  <DomainObject.Predmet.SudioniciListAdressOIB>
    <izvorni_sadrzaj>
      <item>CAPYS ITER d.o.o., OIB 29941061377, Gorjanska 29/1,10000 Zagreb</item>
      <item>FINA Regionalni centar Zagreb, OIB 85821130368, Trg svibanjskih žrtava 1995. br.1,10000 Zagreb</item>
    </izvorni_sadrzaj>
    <derivirana_varijabla naziv="DomainObject.Predmet.SudioniciListAdressOIB_1">
      <item>CAPYS ITER d.o.o., OIB 29941061377, Gorjanska 29/1,10000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85821130368</item>
    </izvorni_sadrzaj>
    <derivirana_varijabla naziv="DomainObject.Predmet.SudioniciListNazivOIB_1">
      <item>, OIB 29941061377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1806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2015-11-13T08:40:00Z</dcterms:created>
  <dc:creator>Korisnik</dc:creator>
  <cp:lastModifiedBy>Nikolina Krunić</cp:lastModifiedBy>
  <cp:lastPrinted>2015-11-13T08:39:00Z</cp:lastPrinted>
  <dcterms:modified xmlns:xsi="http://www.w3.org/2001/XMLSchema-instance" xsi:type="dcterms:W3CDTF">2015-11-13T08:42:00Z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