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3db3" w14:paraId="4bd3db3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B41D97">
        <w:rPr>
          <w:lang w:val="hr-HR"/>
        </w:rPr>
        <w:t xml:space="preserve"> M</w:t>
      </w:r>
      <w:r w:rsidR="00B41D97" w:rsidRPr="00B41D97">
        <w:rPr>
          <w:lang w:val="hr-HR"/>
        </w:rPr>
        <w:t>. MITO d.o.o.</w:t>
      </w:r>
      <w:r w:rsidR="00B41D97">
        <w:rPr>
          <w:lang w:val="hr-HR"/>
        </w:rPr>
        <w:t>,</w:t>
      </w:r>
      <w:r w:rsidR="00B41D97" w:rsidRPr="00B41D97">
        <w:rPr>
          <w:lang w:val="hr-HR"/>
        </w:rPr>
        <w:t xml:space="preserve"> OIB: 29379276802</w:t>
      </w:r>
      <w:r w:rsidR="00B41D97">
        <w:rPr>
          <w:lang w:val="hr-HR"/>
        </w:rPr>
        <w:t xml:space="preserve">, </w:t>
      </w:r>
      <w:r w:rsidR="00B41D97" w:rsidRPr="00B41D97">
        <w:rPr>
          <w:lang w:val="hr-HR"/>
        </w:rPr>
        <w:t>Makarska, Ul. Don M. Pavlinovića 30,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7E6841">
        <w:rPr>
          <w:szCs w:val="24"/>
          <w:lang w:val="hr-HR"/>
        </w:rPr>
        <w:t>7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B41D97" w:rsidRPr="00B41D97">
        <w:rPr>
          <w:szCs w:val="24"/>
        </w:rPr>
        <w:t>M. MITO d.o.o., OIB: 29379276802, Makarska, Ul. Don M. Pavlinovića 30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682C50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B41D97" w:rsidRPr="00B41D97">
        <w:rPr>
          <w:szCs w:val="24"/>
        </w:rPr>
        <w:t>M. MITO d.o.o., OIB: 29379276802, Makarska, Ul. Don M. Pavlinovića 30</w:t>
      </w:r>
      <w:r w:rsidR="00682C50">
        <w:rPr>
          <w:szCs w:val="24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B41D97" w:rsidRPr="00B41D97">
        <w:rPr>
          <w:rFonts w:cs="Times New Roman" w:eastAsia="Times New Roman"/>
          <w:szCs w:val="24"/>
          <w:lang w:eastAsia="hr-HR"/>
        </w:rPr>
        <w:t>Marko Lonac iz Dubrovnika, Brdasta 12, OIB: 43471049776</w:t>
      </w:r>
      <w:r w:rsidR="00682C50">
        <w:rPr>
          <w:rFonts w:cs="Times New Roman" w:eastAsia="Times New Roman"/>
          <w:szCs w:val="24"/>
          <w:lang w:eastAsia="hr-HR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B41D97">
        <w:rPr>
          <w:rFonts w:cs="Times New Roman" w:eastAsia="Times New Roman"/>
          <w:szCs w:val="24"/>
          <w:lang w:eastAsia="hr-HR"/>
        </w:rPr>
        <w:t xml:space="preserve">eg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se na odgovarajući način primjenjuju odredbe Stečajnog zakona o stečajnom upravitelju. </w:t>
      </w:r>
    </w:p>
    <w:p w:rsidRDefault="00682C50" w:rsidP="0099066A" w:rsidR="00682C50" w:rsidRPr="00C87988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99066A" w:rsidR="00682C50" w:rsidRPr="00C87988">
      <w:pPr>
        <w:spacing w:before="2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7E6841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99066A" w:rsidR="00682C50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B41D97">
        <w:t>2. lipnja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B41D97">
        <w:t>12:15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99066A" w:rsidR="00EB507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7A5333">
        <w:rPr>
          <w:rFonts w:cs="Times New Roman" w:eastAsia="Times New Roman"/>
          <w:szCs w:val="24"/>
          <w:lang w:eastAsia="hr-HR"/>
        </w:rPr>
        <w:t>Tomislav Mravičić iz Makarske</w:t>
      </w:r>
      <w:r w:rsidR="007A5333" w:rsidRPr="007A5333">
        <w:rPr>
          <w:rFonts w:cs="Times New Roman" w:eastAsia="Times New Roman"/>
          <w:szCs w:val="24"/>
          <w:lang w:eastAsia="hr-HR"/>
        </w:rPr>
        <w:t>, Don Mihovila Pavlinovića 30</w:t>
      </w:r>
    </w:p>
    <w:p w:rsidRDefault="00682C50" w:rsidP="0099066A" w:rsidR="00682C50" w:rsidRPr="00CD66ED">
      <w:pPr>
        <w:spacing w:before="2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7A5333">
        <w:rPr>
          <w:rFonts w:cs="Times New Roman" w:eastAsia="Times New Roman"/>
          <w:szCs w:val="24"/>
          <w:lang w:eastAsia="hr-HR"/>
        </w:rPr>
        <w:t>Marko Lonac</w:t>
      </w:r>
    </w:p>
    <w:p w:rsidRDefault="00595F34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99066A" w:rsidR="005A35A0" w:rsidRPr="00564E07">
      <w:pPr>
        <w:spacing w:before="180"/>
        <w:ind w:firstLine="703"/>
        <w:jc w:val="both"/>
      </w:pPr>
      <w:r>
        <w:t>V</w:t>
      </w:r>
      <w:r w:rsidR="005A35A0">
        <w:t>I</w:t>
      </w:r>
      <w:r w:rsidR="005A35A0" w:rsidRPr="00564E07">
        <w:t xml:space="preserve">. Nalaže se zastupniku po zakonu dužnika </w:t>
      </w:r>
      <w:r w:rsidR="007A5333">
        <w:t>Tomislavu Mravičiću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60586F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V</w:t>
      </w:r>
      <w:r w:rsidR="007A5333">
        <w:t>II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682C50">
        <w:rPr>
          <w:szCs w:val="24"/>
        </w:rPr>
        <w:t>1</w:t>
      </w:r>
      <w:r w:rsidR="007A5333">
        <w:rPr>
          <w:szCs w:val="24"/>
        </w:rPr>
        <w:t>1</w:t>
      </w:r>
      <w:r w:rsidR="00682C50">
        <w:rPr>
          <w:szCs w:val="24"/>
        </w:rPr>
        <w:t>. svibnja 2016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7A5333">
        <w:rPr>
          <w:szCs w:val="24"/>
        </w:rPr>
        <w:t>44</w:t>
      </w:r>
      <w:r w:rsidR="00CD7749">
        <w:rPr>
          <w:szCs w:val="24"/>
        </w:rPr>
        <w:t xml:space="preserve">.  st. </w:t>
      </w:r>
      <w:r w:rsidR="007A5333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7A5333" w:rsidRPr="007A5333">
        <w:rPr>
          <w:szCs w:val="24"/>
        </w:rPr>
        <w:t>M. MITO d.o.o., OIB:</w:t>
      </w:r>
      <w:r w:rsidR="0099066A">
        <w:rPr>
          <w:szCs w:val="24"/>
        </w:rPr>
        <w:t xml:space="preserve"> 29379276802, Makarska, Ul. Don</w:t>
      </w:r>
      <w:r w:rsidR="007A5333" w:rsidRPr="007A5333">
        <w:rPr>
          <w:szCs w:val="24"/>
        </w:rPr>
        <w:t xml:space="preserve"> M. Pavlinovića 30</w:t>
      </w:r>
      <w:r w:rsidR="007A5333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7A5333">
        <w:rPr>
          <w:szCs w:val="24"/>
        </w:rPr>
        <w:t>1. rujna</w:t>
      </w:r>
      <w:r w:rsidR="00682C50">
        <w:rPr>
          <w:szCs w:val="24"/>
        </w:rPr>
        <w:t xml:space="preserve"> 201</w:t>
      </w:r>
      <w:r w:rsidR="007A5333">
        <w:rPr>
          <w:szCs w:val="24"/>
        </w:rPr>
        <w:t>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7A5333">
        <w:rPr>
          <w:szCs w:val="24"/>
        </w:rPr>
        <w:t>3543</w:t>
      </w:r>
      <w:r w:rsidR="00CD7749">
        <w:rPr>
          <w:szCs w:val="24"/>
        </w:rPr>
        <w:t xml:space="preserve"> dana, u ukupnom iznosu od </w:t>
      </w:r>
      <w:r w:rsidR="007A5333">
        <w:rPr>
          <w:szCs w:val="24"/>
        </w:rPr>
        <w:t>6.383.837,77</w:t>
      </w:r>
      <w:r w:rsidR="0060586F" w:rsidRPr="0060586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7A5333">
        <w:rPr>
          <w:szCs w:val="24"/>
        </w:rPr>
        <w:t xml:space="preserve">ima 15 </w:t>
      </w:r>
      <w:r w:rsidR="00CD7749">
        <w:rPr>
          <w:szCs w:val="24"/>
        </w:rPr>
        <w:t>zaposlenih.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 u neprekinutom razdoblju od 3543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članka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7E6841">
        <w:rPr>
          <w:rFonts w:cs="Times New Roman" w:eastAsia="Times New Roman"/>
          <w:szCs w:val="24"/>
          <w:lang w:eastAsia="hr-HR"/>
        </w:rPr>
        <w:t>115., 117., 118.</w:t>
      </w:r>
      <w:r w:rsidR="0099066A">
        <w:rPr>
          <w:rFonts w:cs="Times New Roman" w:eastAsia="Times New Roman"/>
          <w:szCs w:val="24"/>
          <w:lang w:eastAsia="hr-HR"/>
        </w:rPr>
        <w:t>, 119.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7E6841">
        <w:rPr>
          <w:szCs w:val="24"/>
        </w:rPr>
        <w:t>27. ožujka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  <w:r w:rsidRPr="007E6841">
        <w:t>Protiv</w:t>
      </w:r>
      <w:r w:rsidR="0099066A">
        <w:t xml:space="preserve"> točaka</w:t>
      </w:r>
      <w:r>
        <w:t xml:space="preserve"> II. i III. izreke ovog</w:t>
      </w:r>
      <w:r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E6841" w:rsidP="007E6841" w:rsidR="007E6841" w:rsidRPr="00564E07">
      <w:pPr>
        <w:jc w:val="both"/>
      </w:pPr>
      <w:r w:rsidRPr="00564E07">
        <w:t xml:space="preserve">Protiv </w:t>
      </w:r>
      <w:r w:rsidR="0099066A">
        <w:t>I., IV., V., VI. i VII.</w:t>
      </w:r>
      <w:r>
        <w:t xml:space="preserve"> izreke </w:t>
      </w:r>
      <w:r w:rsidRPr="00564E07">
        <w:t>ovog rješenja nije dopuštena posebna žalba (čl. 115. st. 1. SZ-a)</w:t>
      </w:r>
      <w:r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99066A" w:rsidP="007E6841" w:rsidR="0099066A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45C">
          <w:rPr>
            <w:noProof/>
          </w:rPr>
          <w:t>4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B41D97">
      <w:t>-1235/2016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B41D97">
      <w:t>1235/2016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116FE0"/>
    <w:rsid w:val="00167613"/>
    <w:rsid w:val="001B565E"/>
    <w:rsid w:val="001E507C"/>
    <w:rsid w:val="001F5CE5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066A"/>
    <w:rsid w:val="00A03EE4"/>
    <w:rsid w:val="00A36685"/>
    <w:rsid w:val="00A51DE9"/>
    <w:rsid w:val="00AB45B0"/>
    <w:rsid w:val="00B41D97"/>
    <w:rsid w:val="00B7506F"/>
    <w:rsid w:val="00BA0EB6"/>
    <w:rsid w:val="00C5645C"/>
    <w:rsid w:val="00C87988"/>
    <w:rsid w:val="00CD66ED"/>
    <w:rsid w:val="00CD7749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MITO d.o.o. za građevinarstvo, ugostiteljstvo, turizam, trgovinu, ribarstvo i usluge</izvorni_sadrzaj>
    <derivirana_varijabla naziv="DomainObject.Predmet.ProtustrankaFormated_1">  M. MITO d.o.o. za građevinarstvo, ugostiteljstvo, turizam, trgovinu, ribarstvo i usluge</derivirana_varijabla>
  </DomainObject.Predmet.ProtustrankaFormated>
  <DomainObject.Predmet.ProtustrankaFormatedOIB>
    <izvorni_sadrzaj>  M. MITO d.o.o. za građevinarstvo, ugostiteljstvo, turizam, trgovinu, ribarstvo i usluge, OIB 29379276802</izvorni_sadrzaj>
    <derivirana_varijabla naziv="DomainObject.Predmet.ProtustrankaFormatedOIB_1">  M. MITO d.o.o. za građevinarstvo, ugostiteljstvo, turizam, trgovinu, ribarstvo i usluge, OIB 29379276802</derivirana_varijabla>
  </DomainObject.Predmet.ProtustrankaFormatedOIB>
  <DomainObject.Predmet.ProtustrankaFormatedWithAdress>
    <izvorni_sadrzaj> M. MITO d.o.o. za građevinarstvo, ugostiteljstvo, turizam, trgovinu, ribarstvo i usluge, Ul.Don.M.Pavlinovića 30, 21300 Makarska</izvorni_sadrzaj>
    <derivirana_varijabla naziv="DomainObject.Predmet.ProtustrankaFormatedWithAdress_1"> M. MITO d.o.o. za građevinarstvo, ugostiteljstvo, turizam, trgovinu, ribarstvo i usluge, Ul.Don.M.Pavlinovića 30, 21300 Makarska</derivirana_varijabla>
  </DomainObject.Predmet.ProtustrankaFormatedWithAdress>
  <DomainObject.Predmet.ProtustrankaFormatedWithAdressOIB>
    <izvorni_sadrzaj> M. MITO d.o.o. za građevinarstvo, ugostiteljstvo, turizam, trgovinu, ribarstvo i usluge, OIB 29379276802, Ul.Don.M.Pavlinovića 30, 21300 Makarska</izvorni_sadrzaj>
    <derivirana_varijabla naziv="DomainObject.Predmet.ProtustrankaFormatedWithAdressOIB_1"> M. MITO d.o.o. za građevinarstvo, ugostiteljstvo, turizam, trgovinu, ribarstvo i usluge, OIB 29379276802, Ul.Don.M.Pavlinovića 30, 21300 Makarska</derivirana_varijabla>
  </DomainObject.Predmet.ProtustrankaFormatedWithAdressOIB>
  <DomainObject.Predmet.ProtustrankaWithAdress>
    <izvorni_sadrzaj>M. MITO d.o.o. za građevinarstvo, ugostiteljstvo, turizam, trgovinu, ribarstvo i usluge Ul.Don.M.Pavlinovića 30, 21300 Makarska</izvorni_sadrzaj>
    <derivirana_varijabla naziv="DomainObject.Predmet.ProtustrankaWithAdress_1">M. MITO d.o.o. za građevinarstvo, ugostiteljstvo, turizam, trgovinu, ribarstvo i usluge Ul.Don.M.Pavlinovića 30, 21300 Makarska</derivirana_varijabla>
  </DomainObject.Predmet.ProtustrankaWithAdress>
  <DomainObject.Predmet.ProtustrankaWithAdressOIB>
    <izvorni_sadrzaj>M. MITO d.o.o. za građevinarstvo, ugostiteljstvo, turizam, trgovinu, ribarstvo i usluge, OIB 29379276802, Ul.Don.M.Pavlinovića 30, 21300 Makarska</izvorni_sadrzaj>
    <derivirana_varijabla naziv="DomainObject.Predmet.ProtustrankaWithAdressOIB_1">M. MITO d.o.o. za građevinarstvo, ugostiteljstvo, turizam, trgovinu, ribarstvo i usluge, OIB 29379276802, Ul.Don.M.Pavlinovića 30, 21300 Makarska</derivirana_varijabla>
  </DomainObject.Predmet.ProtustrankaWithAdressOIB>
  <DomainObject.Predmet.ProtustrankaNazivFormated>
    <izvorni_sadrzaj>M. MITO d.o.o. za građevinarstvo, ugostiteljstvo, turizam, trgovinu, ribarstvo i usluge</izvorni_sadrzaj>
    <derivirana_varijabla naziv="DomainObject.Predmet.ProtustrankaNazivFormated_1">M. MITO d.o.o. za građevinarstvo, ugostiteljstvo, turizam, trgovinu, ribarstvo i usluge</derivirana_varijabla>
  </DomainObject.Predmet.ProtustrankaNazivFormated>
  <DomainObject.Predmet.ProtustrankaNazivFormatedOIB>
    <izvorni_sadrzaj>M. MITO d.o.o. za građevinarstvo, ugostiteljstvo, turizam, trgovinu, ribarstvo i usluge, OIB 29379276802</izvorni_sadrzaj>
    <derivirana_varijabla naziv="DomainObject.Predmet.ProtustrankaNazivFormatedOIB_1">M. MITO d.o.o. za građevinarstvo, ugostiteljstvo, turizam, trgovinu, ribarstvo i usluge, OIB 29379276802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6383837.77</izvorni_sadrzaj>
    <derivirana_varijabla naziv="DomainObject.Predmet.TrenutnaVrijednost_1">6383837.77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MITO d.o.o. za građevinarstvo, ugostiteljstvo, turizam, trgovinu, ribarstvo i usluge</item>
    </izvorni_sadrzaj>
    <derivirana_varijabla naziv="DomainObject.Predmet.ProtuStrankaListFormated_1">
      <item>M. MITO d.o.o. za građevinarstvo, ugostiteljstvo, turizam, trgovinu, ribarstvo i usluge</item>
    </derivirana_varijabla>
  </DomainObject.Predmet.ProtuStrankaListFormated>
  <DomainObject.Predmet.ProtuStrankaListFormatedOIB>
    <izvorni_sadrzaj>
      <item>M. MITO d.o.o. za građevinarstvo, ugostiteljstvo, turizam, trgovinu, ribarstvo i usluge, OIB 29379276802</item>
    </izvorni_sadrzaj>
    <derivirana_varijabla naziv="DomainObject.Predmet.ProtuStrankaListFormatedOIB_1">
      <item>M. MITO d.o.o. za građevinarstvo, ugostiteljstvo, turizam, trgovinu, ribarstvo i usluge, OIB 29379276802</item>
    </derivirana_varijabla>
  </DomainObject.Predmet.ProtuStrankaListFormatedOIB>
  <DomainObject.Predmet.ProtuStrankaListFormatedWithAdress>
    <izvorni_sadrzaj>
      <item>M. MITO d.o.o. za građevinarstvo, ugostiteljstvo, turizam, trgovinu, ribarstvo i usluge, Ul.Don.M.Pavlinovića 30, 21300 Makarska</item>
    </izvorni_sadrzaj>
    <derivirana_varijabla naziv="DomainObject.Predmet.ProtuStrankaListFormatedWithAdress_1">
      <item>M. MITO d.o.o. za građevinarstvo, ugostiteljstvo, turizam, trgovinu, ribarstvo i usluge, Ul.Don.M.Pavlinovića 30, 21300 Makarska</item>
    </derivirana_varijabla>
  </DomainObject.Predmet.ProtuStrankaListFormatedWithAdress>
  <DomainObject.Predmet.ProtuStrankaListFormatedWithAdressOIB>
    <izvorni_sadrzaj>
      <item>M. MITO d.o.o. za građevinarstvo, ugostiteljstvo, turizam, trgovinu, ribarstvo i usluge, OIB 29379276802, Ul.Don.M.Pavlinovića 30, 21300 Makarska</item>
    </izvorni_sadrzaj>
    <derivirana_varijabla naziv="DomainObject.Predmet.ProtuStrankaListFormatedWithAdressOIB_1">
      <item>M. MITO d.o.o. za građevinarstvo, ugostiteljstvo, turizam, trgovinu, ribarstvo i usluge, OIB 29379276802, Ul.Don.M.Pavlinovića 30, 21300 Makarska</item>
    </derivirana_varijabla>
  </DomainObject.Predmet.ProtuStrankaListFormatedWithAdressOIB>
  <DomainObject.Predmet.ProtuStrankaListNazivFormated>
    <izvorni_sadrzaj>
      <item>M. MITO d.o.o. za građevinarstvo, ugostiteljstvo, turizam, trgovinu, ribarstvo i usluge</item>
    </izvorni_sadrzaj>
    <derivirana_varijabla naziv="DomainObject.Predmet.ProtuStrankaListNazivFormated_1">
      <item>M. MITO d.o.o. za građevinarstvo, ugostiteljstvo, turizam, trgovinu, ribarstvo i usluge</item>
    </derivirana_varijabla>
  </DomainObject.Predmet.ProtuStrankaListNazivFormated>
  <DomainObject.Predmet.ProtuStrankaListNazivFormatedOIB>
    <izvorni_sadrzaj>
      <item>M. MITO d.o.o. za građevinarstvo, ugostiteljstvo, turizam, trgovinu, ribarstvo i usluge, OIB 29379276802</item>
    </izvorni_sadrzaj>
    <derivirana_varijabla naziv="DomainObject.Predmet.ProtuStrankaListNazivFormatedOIB_1">
      <item>M. MITO d.o.o. za građevinarstvo, ugostiteljstvo, turizam, trgovinu, ribarstvo i usluge, OIB 29379276802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MITO d.o.o. za građevinarstvo, ugostiteljstvo, turizam, trgovinu, ribarstvo i usluge</izvorni_sadrzaj>
    <derivirana_varijabla naziv="DomainObject.Predmet.ProtustrankaIDrugi_1">M. MITO d.o.o. za građevinarstvo, ugostiteljstvo, turizam, trgovinu, ribarstvo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MITO d.o.o. za građevinarstvo, ugostiteljstvo, turizam, trgovinu, ribarstvo i usluge, OIB 29379276802, Ul.Don.M.Pavlinovića 30, 21300 Makarska</izvorni_sadrzaj>
    <derivirana_varijabla naziv="DomainObject.Predmet.ProtustrankaIDrugiAdressOIB_1">M. MITO d.o.o. za građevinarstvo, ugostiteljstvo, turizam, trgovinu, ribarstvo i usluge, OIB 29379276802, Ul.Don.M.Pavlinovića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MITO d.o.o. za građevinarstvo, ugostiteljstvo, turizam, trgovinu, ribarstvo i usluge</item>
      <item>FINANCIJSKA AGENCIJA, RC SPLIT</item>
    </izvorni_sadrzaj>
    <derivirana_varijabla naziv="DomainObject.Predmet.SudioniciListNaziv_1">
      <item>M. MITO d.o.o. za građevinarstvo, ugostiteljstvo, turizam, trgovinu, ribarstvo i usluge</item>
      <item>FINANCIJSKA AGENCIJA, RC SPLIT</item>
    </derivirana_varijabla>
  </DomainObject.Predmet.SudioniciListNaziv>
  <DomainObject.Predmet.SudioniciListAdressOIB>
    <izvorni_sadrzaj>
      <item>M. MITO d.o.o. za građevinarstvo, ugostiteljstvo, turizam, trgovinu, ribarstvo i usluge, OIB 29379276802, Ul.Don.M.Pavlinovića 30,21300 Makarska</item>
      <item>FINANCIJSKA AGENCIJA, RC SPLIT, OIB 85821130368, Mažuranićevo šetalište 24 b,21000 Split</item>
    </izvorni_sadrzaj>
    <derivirana_varijabla naziv="DomainObject.Predmet.SudioniciListAdressOIB_1">
      <item>M. MITO d.o.o. za građevinarstvo, ugostiteljstvo, turizam, trgovinu, ribarstvo i usluge, OIB 29379276802, Ul.Don.M.Pavlinovića 30,21300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29379276802</item>
      <item>, OIB 85821130368</item>
    </izvorni_sadrzaj>
    <derivirana_varijabla naziv="DomainObject.Predmet.SudioniciListNazivOIB_1">
      <item>, OIB 29379276802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1363</properties:Words>
  <properties:Characters>7334</properties:Characters>
  <properties:Lines>136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2017-03-27T12:04:00Z</cp:lastPrinted>
  <dcterms:modified xmlns:xsi="http://www.w3.org/2001/XMLSchema-instance" xsi:type="dcterms:W3CDTF">2017-03-27T12:48:00Z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