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f7c3" w14:paraId="8d4f7c3" w:rsidRDefault="00E931E6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EF7CD8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  <w:t xml:space="preserve">             </w:t>
      </w:r>
      <w:r w:rsidR="009D1228" w:rsidRPr="00C82BA1">
        <w:rPr>
          <w:b/>
        </w:rPr>
        <w:t>Posl. br. 12. St-</w:t>
      </w:r>
      <w:r w:rsidR="00827905">
        <w:rPr>
          <w:b/>
        </w:rPr>
        <w:t>374</w:t>
      </w:r>
      <w:r w:rsidR="00630478">
        <w:rPr>
          <w:b/>
        </w:rPr>
        <w:t>/2017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827905" w:rsidRPr="00827905">
        <w:t>IVAN CVITKOVIĆ j.d.o.o. Split, Hercegovačka 106, OIB: 01511715375</w:t>
      </w:r>
      <w:r w:rsidR="00CA3F30" w:rsidRPr="00CA3F30">
        <w:t xml:space="preserve">, </w:t>
      </w:r>
      <w:r>
        <w:t>dana</w:t>
      </w:r>
      <w:r w:rsidR="00E931E6">
        <w:t xml:space="preserve"> 10. srpnja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A77C6D">
      <w:pPr>
        <w:jc w:val="both"/>
        <w:rPr>
          <w:sz w:val="18"/>
          <w:szCs w:val="18"/>
        </w:rPr>
      </w:pPr>
    </w:p>
    <w:p w:rsidRDefault="00C82BA1" w:rsidP="00C82BA1" w:rsidR="00C82BA1" w:rsidRPr="00E931E6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827905" w:rsidRPr="00827905">
        <w:t>IVAN CVITKOVIĆ j.d.o.o. Split, Hercegovačka 106, OIB: 01511715375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881775">
        <w:t>374</w:t>
      </w:r>
      <w:r w:rsidR="00630478">
        <w:t>/2017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881775" w:rsidP="00630478" w:rsidR="00630478" w:rsidRPr="00630478">
      <w:pPr>
        <w:ind w:firstLine="708"/>
        <w:jc w:val="both"/>
        <w:rPr>
          <w:szCs w:val="24"/>
        </w:rPr>
      </w:pPr>
      <w:r>
        <w:rPr>
          <w:szCs w:val="24"/>
        </w:rPr>
        <w:t>Financijska agencija, Regionalni centar</w:t>
      </w:r>
      <w:r w:rsidR="00E931E6">
        <w:rPr>
          <w:szCs w:val="24"/>
        </w:rPr>
        <w:t xml:space="preserve"> Split podnijela je ovom sudu 23</w:t>
      </w:r>
      <w:r>
        <w:rPr>
          <w:szCs w:val="24"/>
        </w:rPr>
        <w:t xml:space="preserve">. ožujka 2017. prijedlog za otvaranje stečajnog postupka nad dužnikom </w:t>
      </w:r>
      <w:r>
        <w:t xml:space="preserve">IVAN CVITKOVIĆ j.d.o.o. Split, a sve sukladno odredbama čl. 110. st. 1. </w:t>
      </w:r>
      <w:r w:rsidRPr="00AD67DB">
        <w:t>Stečajnog zakona (</w:t>
      </w:r>
      <w:r>
        <w:t>Narodne novine 71/15 i 104/17,</w:t>
      </w:r>
      <w:r w:rsidRPr="00AD67DB">
        <w:t xml:space="preserve"> dalje SZ)</w:t>
      </w:r>
      <w:r w:rsidR="00630478" w:rsidRPr="00630478">
        <w:rPr>
          <w:szCs w:val="24"/>
        </w:rPr>
        <w:t>.</w:t>
      </w:r>
    </w:p>
    <w:p w:rsidRDefault="00630478" w:rsidP="00630478" w:rsidR="00630478" w:rsidRPr="00630478">
      <w:pPr>
        <w:ind w:firstLine="708"/>
        <w:jc w:val="both"/>
        <w:rPr>
          <w:szCs w:val="24"/>
        </w:rPr>
      </w:pPr>
    </w:p>
    <w:p w:rsidRDefault="00881775" w:rsidP="00A77C6D" w:rsidR="00A77C6D">
      <w:pPr>
        <w:ind w:firstLine="708"/>
        <w:jc w:val="both"/>
        <w:rPr>
          <w:szCs w:val="24"/>
        </w:rPr>
      </w:pPr>
      <w:r w:rsidRPr="00881775">
        <w:rPr>
          <w:szCs w:val="24"/>
        </w:rPr>
        <w:t>U</w:t>
      </w:r>
      <w:r w:rsidR="00E931E6">
        <w:rPr>
          <w:szCs w:val="24"/>
        </w:rPr>
        <w:t xml:space="preserve"> podnesenom prijedlogu u bitnom je navedeno</w:t>
      </w:r>
      <w:r w:rsidRPr="00881775">
        <w:rPr>
          <w:szCs w:val="24"/>
        </w:rPr>
        <w:t xml:space="preserve"> da dužnik na dan 17. ožujka 2017., u Očevidniku redoslijeda osnova za plaćanje, ima evidentirane neizvršene osnove za plaćanje u neprekinutom razdoblju od 120 dana, u ukupnom iznosu od 50.428,70 kn, kao i da prema podacima koji su dostavljeni od Hrvatskog zavoda za mi</w:t>
      </w:r>
      <w:r w:rsidR="00E931E6">
        <w:rPr>
          <w:szCs w:val="24"/>
        </w:rPr>
        <w:t>rovinsko osiguranje dužnik ima jednog</w:t>
      </w:r>
      <w:r w:rsidRPr="00881775">
        <w:rPr>
          <w:szCs w:val="24"/>
        </w:rPr>
        <w:t xml:space="preserve"> zaposlenog, a predlagatelj da ne raspolaže drugim podacima o imovini dužnika.</w:t>
      </w:r>
    </w:p>
    <w:p w:rsidRDefault="00881775" w:rsidP="00A77C6D" w:rsidR="00881775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posl. br. 12. St-</w:t>
      </w:r>
      <w:r w:rsidR="00881775">
        <w:t>374</w:t>
      </w:r>
      <w:r w:rsidR="00630478">
        <w:t>/2017</w:t>
      </w:r>
      <w:r w:rsidRPr="006A49A6">
        <w:t xml:space="preserve"> od </w:t>
      </w:r>
      <w:r w:rsidR="00881775">
        <w:t xml:space="preserve">10. travnja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7B021C" w:rsidP="00A77C6D" w:rsidR="007B021C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dužnika nisu pristupile na zakazana ročišta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Tijekom prethodnog postupka</w:t>
      </w:r>
      <w:r w:rsidR="00306868">
        <w:t>,</w:t>
      </w:r>
      <w:r>
        <w:t xml:space="preserve"> utvrđeno </w:t>
      </w:r>
      <w:r w:rsidR="00306868">
        <w:t xml:space="preserve">je </w:t>
      </w:r>
      <w:r>
        <w:t xml:space="preserve">da je kod dužnika ispunjen stečajni razlog nesposobnosti za plaćanje. Naime, FINA je za potrebe prethodnog postupka dostavila ovom sudu potvrdu o neizvršenim osnovama za plaćanje dužnika (list </w:t>
      </w:r>
      <w:r w:rsidR="00881775">
        <w:t>29</w:t>
      </w:r>
      <w:r>
        <w:t xml:space="preserve"> spisa) kojom se potvrđuje da dužnik na dan </w:t>
      </w:r>
      <w:r w:rsidR="00630478">
        <w:t>2</w:t>
      </w:r>
      <w:r w:rsidR="00881775">
        <w:t>8</w:t>
      </w:r>
      <w:r w:rsidR="00630478">
        <w:t>.05.2018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881775">
        <w:rPr>
          <w:szCs w:val="24"/>
        </w:rPr>
        <w:t>556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A77C6D" w:rsidP="00A77C6D" w:rsidR="00A77C6D">
      <w:pPr>
        <w:ind w:firstLine="708"/>
        <w:jc w:val="both"/>
      </w:pPr>
    </w:p>
    <w:p w:rsidRDefault="00A77C6D" w:rsidP="00CE2897" w:rsidR="00A77C6D">
      <w:pPr>
        <w:ind w:firstLine="708"/>
        <w:jc w:val="both"/>
      </w:pPr>
      <w:r>
        <w:t xml:space="preserve">Međutim, osim postojanja stečajnog razloga kod dužnika, iz rezultata prethodnog postupka također proizlazi i da dužnik nema imovine koju bi ušla u stečajnu masu. Naime, </w:t>
      </w:r>
      <w:r w:rsidR="001B26EF">
        <w:t>osobe ovlaštene za zastupanje dužnika</w:t>
      </w:r>
      <w:r w:rsidR="001E0536">
        <w:t xml:space="preserve"> nisu</w:t>
      </w:r>
      <w:r w:rsidR="001B26EF">
        <w:t xml:space="preserve"> </w:t>
      </w:r>
      <w:r w:rsidR="001E0536">
        <w:t xml:space="preserve">se očitovale o postojanju imovine kod dužnika, a </w:t>
      </w:r>
      <w:r w:rsidR="001B26EF">
        <w:t>niti su dostavile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>
        <w:t xml:space="preserve">traženje ovog suda za dostavom podataka o imovini dužnika, Općinski sud u Splitu, </w:t>
      </w:r>
      <w:r w:rsidR="00CE2897">
        <w:t xml:space="preserve">Zemljišnoknjižni odjel Split dostavio je ovom sudu </w:t>
      </w:r>
      <w:r w:rsidR="00630478">
        <w:t>1</w:t>
      </w:r>
      <w:r w:rsidR="00881775">
        <w:t>5</w:t>
      </w:r>
      <w:r w:rsidR="00630478">
        <w:t>.05.2018</w:t>
      </w:r>
      <w:r w:rsidR="00CE2897">
        <w:t>. potvrdu</w:t>
      </w:r>
      <w:r>
        <w:t xml:space="preserve"> (list </w:t>
      </w:r>
      <w:r w:rsidR="00881775">
        <w:t>25</w:t>
      </w:r>
      <w:r>
        <w:t xml:space="preserve"> spisa) </w:t>
      </w:r>
      <w:r w:rsidR="00CE2897">
        <w:t>kojom se potvrđuje</w:t>
      </w:r>
      <w:r>
        <w:t xml:space="preserve"> da dužnik nije upisan kao vlasnik nekretnina</w:t>
      </w:r>
      <w:r w:rsidR="00E931E6">
        <w:t xml:space="preserve"> na području njihove nadležnosti</w:t>
      </w:r>
      <w:r>
        <w:t>. Isto tako</w:t>
      </w:r>
      <w:r w:rsidR="00CE2897">
        <w:t>,</w:t>
      </w:r>
      <w:r>
        <w:t xml:space="preserve"> </w:t>
      </w:r>
      <w:r w:rsidR="00CE2897">
        <w:t>Ministarstvo unutarnjih poslova</w:t>
      </w:r>
      <w:r>
        <w:t xml:space="preserve"> RH, PU Splitsko-dalmatinska, dostavi</w:t>
      </w:r>
      <w:r w:rsidR="00BD48AD">
        <w:t>l</w:t>
      </w:r>
      <w:r>
        <w:t xml:space="preserve">o je ovom sudu uvjerenje od </w:t>
      </w:r>
      <w:r w:rsidR="00881775">
        <w:t>17</w:t>
      </w:r>
      <w:r w:rsidR="00630478">
        <w:t>.05.2018</w:t>
      </w:r>
      <w:r w:rsidR="00CE2897">
        <w:t xml:space="preserve">. (list </w:t>
      </w:r>
      <w:r w:rsidR="00E931E6">
        <w:t>27</w:t>
      </w:r>
      <w:r>
        <w:t xml:space="preserve"> spisa) iz kojeg je razvidno da dužnik nije evidentiran kao vlasnik vozila. Nadalje, Porezna uprava – </w:t>
      </w:r>
      <w:r w:rsidR="00E931E6">
        <w:t>Ispostava Split</w:t>
      </w:r>
      <w:r w:rsidR="00CE2897">
        <w:t xml:space="preserve">, od koje su također zatraženi podaci o imovini dužnika, nije dostavila ovom sudu podatke </w:t>
      </w:r>
      <w:r w:rsidR="0021108F">
        <w:t>o bilo kakvoj imovini dužnika.</w:t>
      </w:r>
      <w:r>
        <w:t xml:space="preserve"> </w:t>
      </w:r>
    </w:p>
    <w:p w:rsidRDefault="0021108F" w:rsidP="00CE2897" w:rsidR="0021108F">
      <w:pPr>
        <w:ind w:firstLine="708"/>
        <w:jc w:val="both"/>
      </w:pPr>
    </w:p>
    <w:p w:rsidRDefault="0021108F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naprijed citiranim odredbama čl.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E931E6">
        <w:rPr>
          <w:szCs w:val="24"/>
        </w:rPr>
        <w:t xml:space="preserve"> 10. srpnja</w:t>
      </w:r>
      <w:r w:rsidR="00853084">
        <w:rPr>
          <w:szCs w:val="24"/>
        </w:rPr>
        <w:t xml:space="preserve"> </w:t>
      </w:r>
      <w:r w:rsidR="00630478">
        <w:rPr>
          <w:szCs w:val="24"/>
        </w:rPr>
        <w:t>2018.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FD40FE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0C7281" w:rsidP="005A49E7" w:rsidR="000C7281" w:rsidRPr="00E931E6">
      <w:pPr>
        <w:rPr>
          <w:sz w:val="16"/>
          <w:szCs w:val="16"/>
        </w:rPr>
      </w:pPr>
    </w:p>
    <w:p w:rsidRDefault="007B021C" w:rsidP="005A49E7" w:rsidR="007B021C" w:rsidRPr="007B021C">
      <w:pPr>
        <w:rPr>
          <w:sz w:val="16"/>
          <w:szCs w:val="16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</w:t>
      </w:r>
      <w:r w:rsidR="00E931E6">
        <w:t>osam dana od dostave rješenja.</w:t>
      </w:r>
      <w:r>
        <w:t xml:space="preserve"> </w:t>
      </w:r>
      <w:r w:rsidR="00E931E6">
        <w:t xml:space="preserve">Dostava </w:t>
      </w:r>
      <w:r>
        <w:t xml:space="preserve">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 w:rsidRPr="000C7281">
      <w:pPr>
        <w:rPr>
          <w:sz w:val="16"/>
          <w:szCs w:val="16"/>
        </w:rPr>
      </w:pPr>
    </w:p>
    <w:p w:rsidRDefault="005C615F" w:rsidP="005C615F" w:rsidR="005C615F">
      <w:r>
        <w:t>DNA:</w:t>
      </w:r>
    </w:p>
    <w:p w:rsidRDefault="00E931E6" w:rsidP="005C615F" w:rsidR="005C615F">
      <w:r>
        <w:t>-  predlagatelju – FINA, Split</w:t>
      </w:r>
    </w:p>
    <w:p w:rsidRDefault="005C615F" w:rsidP="005C615F" w:rsidR="005C615F">
      <w:r>
        <w:t>-  dužniku</w:t>
      </w:r>
    </w:p>
    <w:p w:rsidRDefault="005C615F" w:rsidP="005C615F" w:rsidR="005C615F">
      <w:r>
        <w:t>-  e-Oglasna ploča suda</w:t>
      </w:r>
    </w:p>
    <w:p w:rsidRDefault="005C615F" w:rsidP="005C615F" w:rsidR="0001635B" w:rsidRPr="00C82BA1">
      <w:r>
        <w:t>-  u spis</w:t>
      </w:r>
    </w:p>
    <w:sectPr w:rsidSect="007B021C" w:rsidR="0001635B" w:rsidRPr="00C82BA1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26D92">
      <w:rPr>
        <w:noProof/>
      </w:rPr>
      <w:t>3</w:t>
    </w:r>
    <w:r>
      <w:fldChar w:fldCharType="end"/>
    </w:r>
    <w:r>
      <w:t>-</w:t>
    </w:r>
    <w:r>
      <w:tab/>
      <w:t xml:space="preserve">   12. St-</w:t>
    </w:r>
    <w:r w:rsidR="00827905">
      <w:t>374</w:t>
    </w:r>
    <w:r w:rsidR="00630478">
      <w:t>/2017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72083"/>
    <w:rsid w:val="0017455A"/>
    <w:rsid w:val="00177FDE"/>
    <w:rsid w:val="00191535"/>
    <w:rsid w:val="001B26EF"/>
    <w:rsid w:val="001E0536"/>
    <w:rsid w:val="0021108F"/>
    <w:rsid w:val="002336AD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26D92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D2E23"/>
    <w:rsid w:val="00527E87"/>
    <w:rsid w:val="005527D0"/>
    <w:rsid w:val="005A49E7"/>
    <w:rsid w:val="005C615F"/>
    <w:rsid w:val="005F0655"/>
    <w:rsid w:val="005F7AF5"/>
    <w:rsid w:val="00630478"/>
    <w:rsid w:val="00652311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27905"/>
    <w:rsid w:val="008519F8"/>
    <w:rsid w:val="00853084"/>
    <w:rsid w:val="00865F73"/>
    <w:rsid w:val="00881775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51D56"/>
    <w:rsid w:val="00E931E6"/>
    <w:rsid w:val="00EC1538"/>
    <w:rsid w:val="00EE49D5"/>
    <w:rsid w:val="00EF7CD8"/>
    <w:rsid w:val="00F63621"/>
    <w:rsid w:val="00FA21CA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326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D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326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D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St-374/2017</izvorni_sadrzaj>
    <derivirana_varijabla naziv="DomainObject.Predmet.OznakaBroj_1">St-374/2017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IVAN CVITKOVIĆ jednostavno društvo s ograničenom odgovornošću, za  trgovinu i usluge</izvorni_sadrzaj>
    <derivirana_varijabla naziv="DomainObject.Predmet.ProtustrankaFormated_1">  IVAN CVITKOVIĆ jednostavno društvo s ograničenom odgovornošću, za  trgovinu i usluge</derivirana_varijabla>
  </DomainObject.Predmet.ProtustrankaFormated>
  <DomainObject.Predmet.ProtustrankaFormatedOIB>
    <izvorni_sadrzaj>  IVAN CVITKOVIĆ jednostavno društvo s ograničenom odgovornošću, za  trgovinu i usluge, OIB 01511715375</izvorni_sadrzaj>
    <derivirana_varijabla naziv="DomainObject.Predmet.ProtustrankaFormatedOIB_1">  IVAN CVITKOVIĆ jednostavno društvo s ograničenom odgovornošću, za  trgovinu i usluge, OIB 01511715375</derivirana_varijabla>
  </DomainObject.Predmet.ProtustrankaFormatedOIB>
  <DomainObject.Predmet.ProtustrankaFormatedWithAdress>
    <izvorni_sadrzaj> IVAN CVITKOVIĆ jednostavno društvo s ograničenom odgovornošću, za  trgovinu i usluge, Hercegovačka 106, 21000 Split</izvorni_sadrzaj>
    <derivirana_varijabla naziv="DomainObject.Predmet.ProtustrankaFormatedWithAdress_1"> IVAN CVITKOVIĆ jednostavno društvo s ograničenom odgovornošću, za  trgovinu i usluge, Hercegovačka 106, 21000 Split</derivirana_varijabla>
  </DomainObject.Predmet.ProtustrankaFormatedWithAdress>
  <DomainObject.Predmet.ProtustrankaFormatedWithAdressOIB>
    <izvorni_sadrzaj> IVAN CVITKOVIĆ jednostavno društvo s ograničenom odgovornošću, za  trgovinu i usluge, OIB 01511715375, Hercegovačka 106, 21000 Split</izvorni_sadrzaj>
    <derivirana_varijabla naziv="DomainObject.Predmet.ProtustrankaFormatedWithAdressOIB_1"> IVAN CVITKOVIĆ jednostavno društvo s ograničenom odgovornošću, za  trgovinu i usluge, OIB 01511715375, Hercegovačka 106, 21000 Split</derivirana_varijabla>
  </DomainObject.Predmet.ProtustrankaFormatedWithAdressOIB>
  <DomainObject.Predmet.ProtustrankaWithAdress>
    <izvorni_sadrzaj>IVAN CVITKOVIĆ jednostavno društvo s ograničenom odgovornošću, za  trgovinu i usluge Hercegovačka 106, 21000 Split</izvorni_sadrzaj>
    <derivirana_varijabla naziv="DomainObject.Predmet.ProtustrankaWithAdress_1">IVAN CVITKOVIĆ jednostavno društvo s ograničenom odgovornošću, za  trgovinu i usluge Hercegovačka 106, 21000 Split</derivirana_varijabla>
  </DomainObject.Predmet.ProtustrankaWithAdress>
  <DomainObject.Predmet.ProtustrankaWithAdressOIB>
    <izvorni_sadrzaj>IVAN CVITKOVIĆ jednostavno društvo s ograničenom odgovornošću, za  trgovinu i usluge, OIB 01511715375, Hercegovačka 106, 21000 Split</izvorni_sadrzaj>
    <derivirana_varijabla naziv="DomainObject.Predmet.ProtustrankaWithAdressOIB_1">IVAN CVITKOVIĆ jednostavno društvo s ograničenom odgovornošću, za  trgovinu i usluge, OIB 01511715375, Hercegovačka 106, 21000 Split</derivirana_varijabla>
  </DomainObject.Predmet.ProtustrankaWithAdressOIB>
  <DomainObject.Predmet.ProtustrankaNazivFormated>
    <izvorni_sadrzaj>IVAN CVITKOVIĆ jednostavno društvo s ograničenom odgovornošću, za  trgovinu i usluge</izvorni_sadrzaj>
    <derivirana_varijabla naziv="DomainObject.Predmet.ProtustrankaNazivFormated_1">IVAN CVITKOVIĆ jednostavno društvo s ograničenom odgovornošću, za  trgovinu i usluge</derivirana_varijabla>
  </DomainObject.Predmet.ProtustrankaNazivFormated>
  <DomainObject.Predmet.ProtustrankaNazivFormatedOIB>
    <izvorni_sadrzaj>IVAN CVITKOVIĆ jednostavno društvo s ograničenom odgovornošću, za  trgovinu i usluge, OIB 01511715375</izvorni_sadrzaj>
    <derivirana_varijabla naziv="DomainObject.Predmet.ProtustrankaNazivFormatedOIB_1">IVAN CVITKOVIĆ jednostavno društvo s ograničenom odgovornošću, za  trgovinu i usluge, OIB 01511715375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50428.70</izvorni_sadrzaj>
    <derivirana_varijabla naziv="DomainObject.Predmet.TrenutnaVrijednost_1">50428.70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 CVITKOVIĆ jednostavno društvo s ograničenom odgovornošću, za  trgovinu i usluge</item>
    </izvorni_sadrzaj>
    <derivirana_varijabla naziv="DomainObject.Predmet.ProtuStrankaListFormated_1">
      <item>IVAN CVITKOVIĆ jednostavno društvo s ograničenom odgovornošću, za  trgovinu i usluge</item>
    </derivirana_varijabla>
  </DomainObject.Predmet.ProtuStrankaListFormated>
  <DomainObject.Predmet.ProtuStrankaListFormatedOIB>
    <izvorni_sadrzaj>
      <item>IVAN CVITKOVIĆ jednostavno društvo s ograničenom odgovornošću, za  trgovinu i usluge, OIB 01511715375</item>
    </izvorni_sadrzaj>
    <derivirana_varijabla naziv="DomainObject.Predmet.ProtuStrankaListFormatedOIB_1">
      <item>IVAN CVITKOVIĆ jednostavno društvo s ograničenom odgovornošću, za  trgovinu i usluge, OIB 01511715375</item>
    </derivirana_varijabla>
  </DomainObject.Predmet.ProtuStrankaListFormatedOIB>
  <DomainObject.Predmet.ProtuStrankaListFormatedWithAdress>
    <izvorni_sadrzaj>
      <item>IVAN CVITKOVIĆ jednostavno društvo s ograničenom odgovornošću, za  trgovinu i usluge, Hercegovačka 106, 21000 Split</item>
    </izvorni_sadrzaj>
    <derivirana_varijabla naziv="DomainObject.Predmet.ProtuStrankaListFormatedWithAdress_1">
      <item>IVAN CVITKOVIĆ jednostavno društvo s ograničenom odgovornošću, za  trgovinu i usluge, Hercegovačka 106, 21000 Split</item>
    </derivirana_varijabla>
  </DomainObject.Predmet.ProtuStrankaListFormatedWithAdress>
  <DomainObject.Predmet.ProtuStrankaListFormatedWithAdressOIB>
    <izvorni_sadrzaj>
      <item>IVAN CVITKOVIĆ jednostavno društvo s ograničenom odgovornošću, za  trgovinu i usluge, OIB 01511715375, Hercegovačka 106, 21000 Split</item>
    </izvorni_sadrzaj>
    <derivirana_varijabla naziv="DomainObject.Predmet.ProtuStrankaListFormatedWithAdressOIB_1">
      <item>IVAN CVITKOVIĆ jednostavno društvo s ograničenom odgovornošću, za  trgovinu i usluge, OIB 01511715375, Hercegovačka 106, 21000 Split</item>
    </derivirana_varijabla>
  </DomainObject.Predmet.ProtuStrankaListFormatedWithAdressOIB>
  <DomainObject.Predmet.ProtuStrankaListNazivFormated>
    <izvorni_sadrzaj>
      <item>IVAN CVITKOVIĆ jednostavno društvo s ograničenom odgovornošću, za  trgovinu i usluge</item>
    </izvorni_sadrzaj>
    <derivirana_varijabla naziv="DomainObject.Predmet.ProtuStrankaListNazivFormated_1">
      <item>IVAN CVITKOVIĆ jednostavno društvo s ograničenom odgovornošću, za  trgovinu i usluge</item>
    </derivirana_varijabla>
  </DomainObject.Predmet.ProtuStrankaListNazivFormated>
  <DomainObject.Predmet.ProtuStrankaListNazivFormatedOIB>
    <izvorni_sadrzaj>
      <item>IVAN CVITKOVIĆ jednostavno društvo s ograničenom odgovornošću, za  trgovinu i usluge, OIB 01511715375</item>
    </izvorni_sadrzaj>
    <derivirana_varijabla naziv="DomainObject.Predmet.ProtuStrankaListNazivFormatedOIB_1">
      <item>IVAN CVITKOVIĆ jednostavno društvo s ograničenom odgovornošću, za  trgovinu i usluge, OIB 01511715375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 CVITKOVIĆ jednostavno društvo s ograničenom odgovornošću, za  trgovinu i usluge</izvorni_sadrzaj>
    <derivirana_varijabla naziv="DomainObject.Predmet.ProtustrankaIDrugi_1">IVAN CVITKOVIĆ jednostavno društvo s ograničenom odgovornošću, za 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 CVITKOVIĆ jednostavno društvo s ograničenom odgovornošću, za  trgovinu i usluge, OIB 01511715375, Hercegovačka 106, 21000 Split</izvorni_sadrzaj>
    <derivirana_varijabla naziv="DomainObject.Predmet.ProtustrankaIDrugiAdressOIB_1">IVAN CVITKOVIĆ jednostavno društvo s ograničenom odgovornošću, za  trgovinu i usluge, OIB 01511715375, Hercegovačka 106,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CVITKOVIĆ jednostavno društvo s ograničenom odgovornošću, za  trgovinu i usluge</item>
      <item>FINANCIJSKA AGENCIJA, RC SPLIT</item>
    </izvorni_sadrzaj>
    <derivirana_varijabla naziv="DomainObject.Predmet.SudioniciListNaziv_1">
      <item>IVAN CVITKOVIĆ jednostavno društvo s ograničenom odgovornošću, za  trgovinu i usluge</item>
      <item>FINANCIJSKA AGENCIJA, RC SPLIT</item>
    </derivirana_varijabla>
  </DomainObject.Predmet.SudioniciListNaziv>
  <DomainObject.Predmet.SudioniciListAdressOIB>
    <izvorni_sadrzaj>
      <item>IVAN CVITKOVIĆ jednostavno društvo s ograničenom odgovornošću, za  trgovinu i usluge, OIB 01511715375, Hercegovačka 106,21000 Split</item>
      <item>FINANCIJSKA AGENCIJA, RC SPLIT, OIB 85821130368, Mažuranićevo šetalište 24 b,21000 Split</item>
    </izvorni_sadrzaj>
    <derivirana_varijabla naziv="DomainObject.Predmet.SudioniciListAdressOIB_1">
      <item>IVAN CVITKOVIĆ jednostavno društvo s ograničenom odgovornošću, za  trgovinu i usluge, OIB 01511715375, Hercegovačka 106,21000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01511715375</item>
      <item>, OIB 85821130368</item>
    </izvorni_sadrzaj>
    <derivirana_varijabla naziv="DomainObject.Predmet.SudioniciListNazivOIB_1">
      <item>, OIB 01511715375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840EB-FB4C-4C71-BEB6-B36A6EAC4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1134</properties:Words>
  <properties:Characters>6271</properties:Characters>
  <properties:Lines>133</properties:Lines>
  <properties:Paragraphs>32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2018-07-10T11:33:00Z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