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ff62" w14:paraId="438ff62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BD2FAF" w:rsidRPr="00BD2FAF">
        <w:t>FENIKS F. M. d.o.o. Rovinj, G. Dapriran bb,  OIB: 73571452389</w:t>
      </w:r>
      <w:r w:rsidRPr="009E3A0B">
        <w:t xml:space="preserve">, </w:t>
      </w:r>
      <w:r w:rsidR="009C35CB">
        <w:t>19</w:t>
      </w:r>
      <w:r w:rsidRPr="009E3A0B">
        <w:t xml:space="preserve">. </w:t>
      </w:r>
      <w:r w:rsidR="009C35CB">
        <w:t>travnja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BD2FAF" w:rsidRPr="00BD2FAF">
        <w:t>FENIKS F. M. d.o.o. Rovinj, G. Dapriran bb,  OIB: 73571452389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BD2FAF">
        <w:rPr>
          <w:sz w:val="23"/>
          <w:szCs w:val="23"/>
        </w:rPr>
        <w:t>645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32869">
        <w:rPr>
          <w:sz w:val="23"/>
          <w:szCs w:val="23"/>
        </w:rPr>
        <w:t>19</w:t>
      </w:r>
      <w:r>
        <w:rPr>
          <w:sz w:val="23"/>
          <w:szCs w:val="23"/>
        </w:rPr>
        <w:t xml:space="preserve">. </w:t>
      </w:r>
      <w:r w:rsidR="00E32869">
        <w:rPr>
          <w:sz w:val="23"/>
          <w:szCs w:val="23"/>
        </w:rPr>
        <w:t>travnja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32869">
        <w:t>19</w:t>
      </w:r>
      <w:r>
        <w:t xml:space="preserve">. </w:t>
      </w:r>
      <w:r w:rsidR="00E32869">
        <w:t xml:space="preserve">travnja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1B4105">
      <w:t>-</w:t>
    </w:r>
    <w:r w:rsidR="00BD2FAF">
      <w:t>645/2017-16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F7082"/>
    <w:rsid w:val="00346A61"/>
    <w:rsid w:val="003938AB"/>
    <w:rsid w:val="00513D3B"/>
    <w:rsid w:val="005F6AEA"/>
    <w:rsid w:val="00604E0E"/>
    <w:rsid w:val="006B5F3A"/>
    <w:rsid w:val="006F40B2"/>
    <w:rsid w:val="0070508C"/>
    <w:rsid w:val="007C6C1E"/>
    <w:rsid w:val="00880764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B07E0D"/>
    <w:rsid w:val="00B40CA8"/>
    <w:rsid w:val="00B72C2F"/>
    <w:rsid w:val="00B772B6"/>
    <w:rsid w:val="00BD2FAF"/>
    <w:rsid w:val="00CF0462"/>
    <w:rsid w:val="00CF1C38"/>
    <w:rsid w:val="00D066A2"/>
    <w:rsid w:val="00E32869"/>
    <w:rsid w:val="00E3516A"/>
    <w:rsid w:val="00E93E03"/>
    <w:rsid w:val="00E94B5E"/>
    <w:rsid w:val="00ED7617"/>
    <w:rsid w:val="00E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1976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2018-04-18T10:43:00Z</dcterms:created>
  <dc:creator>Sanja Prodan</dc:creator>
  <cp:lastModifiedBy>Sanja Prodan</cp:lastModifiedBy>
  <cp:lastPrinted>2018-04-18T10:41:00Z</cp:lastPrinted>
  <dcterms:modified xmlns:xsi="http://www.w3.org/2001/XMLSchema-instance" xsi:type="dcterms:W3CDTF">2018-04-19T08:56:00Z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(St-645-2017-16-FENIKS FM.docx)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