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7dc04" w14:paraId="d37dc04" w:rsidRDefault="00D23354" w:rsidP="009E592A" w:rsidR="009E592A" w:rsidRPr="007E5C2A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80E" w:rsidP="0059180E" w:rsidR="0059180E" w:rsidRPr="007E5C2A">
      <w:pPr>
        <w:jc w:val="both"/>
      </w:pPr>
    </w:p>
    <w:p w:rsidRDefault="00E834D2" w:rsidP="00E834D2" w:rsidR="00E834D2">
      <w:r>
        <w:t>REPUBLIKA HRVATSKA</w:t>
      </w:r>
    </w:p>
    <w:p w:rsidRDefault="00E834D2" w:rsidP="00E834D2" w:rsidR="00E834D2">
      <w:r>
        <w:t>TRGOVAČKI SUD U  OSIJEKU</w:t>
      </w:r>
    </w:p>
    <w:p w:rsidRDefault="00E834D2" w:rsidP="00E834D2" w:rsidR="00E834D2">
      <w:r>
        <w:t>STALNA SLUŽBA U SLAVONSKOM BRODU</w:t>
      </w:r>
    </w:p>
    <w:p w:rsidRDefault="00E834D2" w:rsidP="00E834D2" w:rsidR="00E834D2">
      <w:r>
        <w:t xml:space="preserve">35000 Slavonski Brod                                                          </w:t>
      </w:r>
      <w:r>
        <w:tab/>
      </w:r>
      <w:r>
        <w:tab/>
      </w:r>
      <w:r w:rsidR="003970D3">
        <w:t xml:space="preserve">        </w:t>
      </w:r>
      <w:r>
        <w:t>Broj: St-</w:t>
      </w:r>
      <w:r w:rsidR="004A2AD4">
        <w:t>120/2012-276</w:t>
      </w:r>
    </w:p>
    <w:p w:rsidRDefault="00E834D2" w:rsidP="00E834D2" w:rsidR="00E834D2">
      <w:r>
        <w:t>Trg pobjede 13</w:t>
      </w:r>
    </w:p>
    <w:p w:rsidRDefault="00E834D2" w:rsidP="00E834D2" w:rsidR="00E834D2"/>
    <w:p w:rsidRDefault="00E834D2" w:rsidP="00E834D2" w:rsidR="00E834D2" w:rsidRPr="00E834D2">
      <w:pPr>
        <w:jc w:val="center"/>
        <w:rPr>
          <w:b/>
        </w:rPr>
      </w:pPr>
    </w:p>
    <w:p w:rsidRDefault="00E834D2" w:rsidP="00E834D2" w:rsidR="00E834D2" w:rsidRPr="00E834D2">
      <w:pPr>
        <w:jc w:val="center"/>
        <w:rPr>
          <w:b/>
        </w:rPr>
      </w:pPr>
      <w:r w:rsidRPr="00E834D2">
        <w:rPr>
          <w:b/>
        </w:rPr>
        <w:t>R E  P U B L I K A  H R V A T S K A</w:t>
      </w:r>
    </w:p>
    <w:p w:rsidRDefault="00E834D2" w:rsidP="00E834D2" w:rsidR="00E834D2" w:rsidRPr="00E834D2">
      <w:pPr>
        <w:jc w:val="center"/>
        <w:rPr>
          <w:b/>
        </w:rPr>
      </w:pPr>
      <w:r w:rsidRPr="00E834D2">
        <w:rPr>
          <w:b/>
        </w:rPr>
        <w:t>R J E Š E N J E</w:t>
      </w:r>
    </w:p>
    <w:p w:rsidRDefault="00E834D2" w:rsidP="00E834D2" w:rsidR="00E834D2"/>
    <w:p w:rsidRDefault="00E834D2" w:rsidP="00E834D2" w:rsidR="00E834D2">
      <w:pPr>
        <w:jc w:val="both"/>
      </w:pPr>
      <w:r>
        <w:t xml:space="preserve">            TRGOVAČKI SUD U OSIJEKU, STALNA SLUŽBA U SLAVONSKOM BRODU, po stečajnom sucu Danieli Martini Maoduš, u postupku stečaja nad dužnikom </w:t>
      </w:r>
      <w:r w:rsidR="004A2AD4">
        <w:rPr>
          <w:color w:val="000000"/>
        </w:rPr>
        <w:t>BT-Transporti d.o.o. u stečaju, Pleternica, Svilna, Svilna 6, OIB: 54057608366</w:t>
      </w:r>
      <w:r w:rsidR="00650E72">
        <w:rPr>
          <w:color w:val="000000"/>
        </w:rPr>
        <w:t>,</w:t>
      </w:r>
      <w:r w:rsidR="00691C2E">
        <w:rPr>
          <w:color w:val="000000"/>
        </w:rPr>
        <w:t xml:space="preserve"> zastupano po </w:t>
      </w:r>
      <w:r w:rsidR="00650E72">
        <w:rPr>
          <w:color w:val="000000"/>
        </w:rPr>
        <w:t xml:space="preserve">stečajnom upravitelju Milanu Nakiću, </w:t>
      </w:r>
      <w:r>
        <w:t>u postupku prodaje imovine stečajnog dužnika, uz odgovara</w:t>
      </w:r>
      <w:r w:rsidR="008B296C">
        <w:t xml:space="preserve">juću primjenu propisa o ovrsi, </w:t>
      </w:r>
      <w:r w:rsidR="00155FC7">
        <w:t>10</w:t>
      </w:r>
      <w:r>
        <w:t xml:space="preserve">. </w:t>
      </w:r>
      <w:r w:rsidR="004A2AD4">
        <w:t>ožujka</w:t>
      </w:r>
      <w:r>
        <w:t xml:space="preserve"> 201</w:t>
      </w:r>
      <w:r w:rsidR="008B296C">
        <w:t>7</w:t>
      </w:r>
      <w:r>
        <w:t xml:space="preserve">.  </w:t>
      </w:r>
    </w:p>
    <w:p w:rsidRDefault="00E834D2" w:rsidP="00E834D2" w:rsidR="00E834D2"/>
    <w:p w:rsidRDefault="00E834D2" w:rsidP="00E834D2" w:rsidR="00E834D2">
      <w:pPr>
        <w:jc w:val="center"/>
      </w:pPr>
      <w:r>
        <w:t>r i j e š i o    j e</w:t>
      </w:r>
    </w:p>
    <w:p w:rsidRDefault="00E834D2" w:rsidP="00E834D2" w:rsidR="00E834D2"/>
    <w:p w:rsidRDefault="00E834D2" w:rsidP="00F25BC2" w:rsidR="00E834D2" w:rsidRPr="00F25BC2">
      <w:pPr>
        <w:numPr>
          <w:ilvl w:val="0"/>
          <w:numId w:val="2"/>
        </w:numPr>
        <w:jc w:val="both"/>
        <w:rPr>
          <w:b/>
        </w:rPr>
      </w:pPr>
      <w:r>
        <w:t>Ponuditelju</w:t>
      </w:r>
      <w:r w:rsidR="00F25BC2">
        <w:t xml:space="preserve"> </w:t>
      </w:r>
      <w:r w:rsidR="004A2AD4">
        <w:rPr>
          <w:b/>
        </w:rPr>
        <w:t>Antunu Bazini</w:t>
      </w:r>
      <w:r w:rsidR="004D33FF">
        <w:rPr>
          <w:b/>
        </w:rPr>
        <w:t>, Svilna 6, Svilna, OIB: 34854940776</w:t>
      </w:r>
      <w:r w:rsidR="00F25BC2" w:rsidRPr="00F25BC2">
        <w:rPr>
          <w:b/>
        </w:rPr>
        <w:t xml:space="preserve">, </w:t>
      </w:r>
      <w:r w:rsidR="0062083D">
        <w:t>dosuđuje</w:t>
      </w:r>
      <w:r>
        <w:t xml:space="preserve"> se</w:t>
      </w:r>
      <w:r w:rsidR="003970D3">
        <w:t xml:space="preserve"> slijedeća nekretnina</w:t>
      </w:r>
      <w:r>
        <w:t xml:space="preserve"> koje</w:t>
      </w:r>
      <w:r w:rsidR="003970D3">
        <w:t xml:space="preserve"> je</w:t>
      </w:r>
      <w:r w:rsidR="001C76DE">
        <w:t xml:space="preserve"> u vlasništvu</w:t>
      </w:r>
      <w:r w:rsidR="00F25BC2">
        <w:t xml:space="preserve"> </w:t>
      </w:r>
      <w:r w:rsidR="001C76DE">
        <w:t xml:space="preserve">stečajnog </w:t>
      </w:r>
      <w:r>
        <w:t xml:space="preserve">dužnika i to: </w:t>
      </w:r>
    </w:p>
    <w:p w:rsidRDefault="00E834D2" w:rsidP="00E834D2" w:rsidR="00E834D2" w:rsidRPr="008B296C">
      <w:pPr>
        <w:ind w:left="360"/>
        <w:jc w:val="both"/>
      </w:pPr>
    </w:p>
    <w:p w:rsidRDefault="008B296C" w:rsidP="004D33FF" w:rsidR="0062083D">
      <w:pPr>
        <w:ind w:firstLine="360"/>
        <w:jc w:val="both"/>
      </w:pPr>
      <w:r w:rsidRPr="008B296C">
        <w:rPr>
          <w:b/>
        </w:rPr>
        <w:t xml:space="preserve">- </w:t>
      </w:r>
      <w:r w:rsidR="004D33FF">
        <w:rPr>
          <w:b/>
        </w:rPr>
        <w:t>k.č.br. 702 Kuća i dvorište u mjestu od 880 čhv, upisana u zk. ulošku 214 k.o. Buk</w:t>
      </w:r>
      <w:r w:rsidR="00986461">
        <w:rPr>
          <w:b/>
        </w:rPr>
        <w:t>.</w:t>
      </w:r>
    </w:p>
    <w:p w:rsidRDefault="008B296C" w:rsidP="00E834D2" w:rsidR="008B296C">
      <w:pPr>
        <w:ind w:left="360"/>
        <w:jc w:val="both"/>
      </w:pPr>
    </w:p>
    <w:p w:rsidRDefault="00E834D2" w:rsidP="00E834D2" w:rsidR="00E834D2">
      <w:pPr>
        <w:numPr>
          <w:ilvl w:val="0"/>
          <w:numId w:val="2"/>
        </w:numPr>
        <w:jc w:val="both"/>
      </w:pPr>
      <w:r>
        <w:t xml:space="preserve">Cijena za koju se nekretnine prodaju iznosi </w:t>
      </w:r>
      <w:r w:rsidR="004D33FF" w:rsidRPr="004D33FF">
        <w:rPr>
          <w:b/>
        </w:rPr>
        <w:t>54.904,00</w:t>
      </w:r>
      <w:r w:rsidR="004D33FF">
        <w:t xml:space="preserve"> </w:t>
      </w:r>
      <w:r w:rsidRPr="00E834D2">
        <w:rPr>
          <w:b/>
        </w:rPr>
        <w:t>kn</w:t>
      </w:r>
      <w:r>
        <w:t xml:space="preserve">. </w:t>
      </w:r>
    </w:p>
    <w:p w:rsidRDefault="00E834D2" w:rsidP="00E834D2" w:rsidR="00E834D2">
      <w:pPr>
        <w:jc w:val="both"/>
      </w:pPr>
    </w:p>
    <w:p w:rsidRDefault="00E834D2" w:rsidP="00E834D2" w:rsidR="00E834D2">
      <w:pPr>
        <w:numPr>
          <w:ilvl w:val="0"/>
          <w:numId w:val="2"/>
        </w:numPr>
        <w:jc w:val="both"/>
      </w:pPr>
      <w:r>
        <w:t>Kupac je dužan platiti poreze</w:t>
      </w:r>
      <w:r w:rsidR="003970D3">
        <w:t>, ako ih je dužan platiti</w:t>
      </w:r>
      <w:r>
        <w:t xml:space="preserve">  sukladno važećim propisima.</w:t>
      </w:r>
    </w:p>
    <w:p w:rsidRDefault="00E834D2" w:rsidP="00E834D2" w:rsidR="00E834D2">
      <w:pPr>
        <w:jc w:val="both"/>
      </w:pPr>
    </w:p>
    <w:p w:rsidRDefault="00E834D2" w:rsidP="003970D3" w:rsidR="00E834D2">
      <w:pPr>
        <w:numPr>
          <w:ilvl w:val="0"/>
          <w:numId w:val="2"/>
        </w:numPr>
        <w:jc w:val="both"/>
      </w:pPr>
      <w:r>
        <w:t>Nalaže se kupcu</w:t>
      </w:r>
      <w:r w:rsidR="00F25BC2">
        <w:t xml:space="preserve"> </w:t>
      </w:r>
      <w:r w:rsidR="004D33FF">
        <w:rPr>
          <w:b/>
        </w:rPr>
        <w:t xml:space="preserve">Antunu Bazini iz Svilne, Svilna 6, </w:t>
      </w:r>
      <w:r>
        <w:t>plaćanje kupovnine u visini ovim rješenjem određene</w:t>
      </w:r>
      <w:r w:rsidR="00F25BC2">
        <w:t xml:space="preserve"> </w:t>
      </w:r>
      <w:r>
        <w:t xml:space="preserve">cijene, koji </w:t>
      </w:r>
      <w:r w:rsidR="00251068">
        <w:t>iznos</w:t>
      </w:r>
      <w:r>
        <w:t xml:space="preserve"> se umanj</w:t>
      </w:r>
      <w:r w:rsidR="00251068">
        <w:t>uje</w:t>
      </w:r>
      <w:r>
        <w:t xml:space="preserve"> za iznos već plaćene jamčevine (pa se plaćena jamčevina ura</w:t>
      </w:r>
      <w:r w:rsidR="004D33FF">
        <w:t>čunava u kupovninu), u roku od 6</w:t>
      </w:r>
      <w:r>
        <w:t>0 dana od donošenja ovog rješenja, te se određuje da se uplata vrši</w:t>
      </w:r>
      <w:r w:rsidR="00251068">
        <w:t>ti na depozitni račun ovog Suda na koji je izvršeno i plaćanje jamčevine.</w:t>
      </w:r>
      <w:r>
        <w:t xml:space="preserve">   </w:t>
      </w:r>
    </w:p>
    <w:p w:rsidRDefault="00E834D2" w:rsidP="003970D3" w:rsidR="00E834D2">
      <w:pPr>
        <w:jc w:val="both"/>
      </w:pPr>
      <w:r>
        <w:t>   </w:t>
      </w:r>
    </w:p>
    <w:p w:rsidRDefault="00E834D2" w:rsidP="003970D3" w:rsidR="00E834D2">
      <w:pPr>
        <w:numPr>
          <w:ilvl w:val="0"/>
          <w:numId w:val="2"/>
        </w:numPr>
        <w:jc w:val="both"/>
      </w:pPr>
      <w:r>
        <w:t>Ukoliko kupovnina ne bude plaćena, odnosno ako se utvrdi da jamčevina nije plaćena,</w:t>
      </w:r>
      <w:r w:rsidR="00F25BC2">
        <w:t xml:space="preserve"> </w:t>
      </w:r>
      <w:r>
        <w:t>ova prodaja će se oglasiti nevažećom.</w:t>
      </w:r>
    </w:p>
    <w:p w:rsidRDefault="00E834D2" w:rsidP="003970D3" w:rsidR="00E834D2">
      <w:pPr>
        <w:jc w:val="both"/>
      </w:pPr>
    </w:p>
    <w:p w:rsidRDefault="00E834D2" w:rsidP="004D33FF" w:rsidR="00E834D2">
      <w:pPr>
        <w:numPr>
          <w:ilvl w:val="0"/>
          <w:numId w:val="2"/>
        </w:numPr>
        <w:jc w:val="both"/>
      </w:pPr>
      <w:r>
        <w:t>Nalaže se stečajnom upravitelju da odmah po uplati preostalog iznosa kupovnine o</w:t>
      </w:r>
      <w:r w:rsidR="004D33FF">
        <w:t xml:space="preserve"> </w:t>
      </w:r>
      <w:r>
        <w:t xml:space="preserve">tome izvijesti ovaj sud, nakon čega će sud iznos uplaćene jamčevine prebaciti na račun stečajnog dužnika posebnim zaključkom, te održati ročište za diobu kupovnine. </w:t>
      </w:r>
    </w:p>
    <w:p w:rsidRDefault="00E834D2" w:rsidP="00E834D2" w:rsidR="00E834D2">
      <w:pPr>
        <w:jc w:val="both"/>
      </w:pPr>
    </w:p>
    <w:p w:rsidRDefault="00E834D2" w:rsidP="003970D3" w:rsidR="00E834D2">
      <w:pPr>
        <w:numPr>
          <w:ilvl w:val="0"/>
          <w:numId w:val="2"/>
        </w:numPr>
        <w:jc w:val="both"/>
      </w:pPr>
      <w:r>
        <w:t xml:space="preserve">Nalaže se zemljišno-knjižnom odjelu Općinskog suda u </w:t>
      </w:r>
      <w:r w:rsidR="003970D3">
        <w:t>Požegi</w:t>
      </w:r>
      <w:r>
        <w:t xml:space="preserve"> da</w:t>
      </w:r>
      <w:r w:rsidR="003970D3">
        <w:t xml:space="preserve"> </w:t>
      </w:r>
      <w:r>
        <w:t>temeljem ovog pravomoćnog rješenja, te potvrde ovog suda o isplati kupoprodajne cijene u cijelosti izvrši prijenos prava vlasništva na nekretninama iz točke I. ovog rješenja na kupca .</w:t>
      </w:r>
    </w:p>
    <w:p w:rsidRDefault="004D33FF" w:rsidP="004D33FF" w:rsidR="00E834D2">
      <w:pPr>
        <w:ind w:firstLine="708" w:left="5664"/>
      </w:pPr>
      <w:r>
        <w:lastRenderedPageBreak/>
        <w:t xml:space="preserve">       Broj: St-120/2012-276</w:t>
      </w:r>
    </w:p>
    <w:p w:rsidRDefault="004D33FF" w:rsidP="004D33FF" w:rsidR="004D33FF">
      <w:pPr>
        <w:ind w:firstLine="708" w:left="5664"/>
      </w:pPr>
    </w:p>
    <w:p w:rsidRDefault="004D33FF" w:rsidP="004D33FF" w:rsidR="004D33FF">
      <w:pPr>
        <w:ind w:firstLine="708" w:left="5664"/>
      </w:pPr>
    </w:p>
    <w:p w:rsidRDefault="00E834D2" w:rsidP="00E834D2" w:rsidR="00E834D2">
      <w:pPr>
        <w:ind w:firstLine="360"/>
      </w:pPr>
      <w:r>
        <w:t xml:space="preserve">IX. Nalaže se </w:t>
      </w:r>
      <w:r w:rsidR="003970D3">
        <w:t>z.k.</w:t>
      </w:r>
      <w:r>
        <w:t xml:space="preserve"> odjelu brisanje slijedećih zabilježbi: </w:t>
      </w:r>
    </w:p>
    <w:p w:rsidRDefault="00E834D2" w:rsidP="00E834D2" w:rsidR="00E834D2"/>
    <w:p w:rsidRDefault="00E90787" w:rsidP="00E460BF" w:rsidR="00E90787">
      <w:pPr>
        <w:pStyle w:val="Odlomakpopisa"/>
        <w:numPr>
          <w:ilvl w:val="0"/>
          <w:numId w:val="4"/>
        </w:numPr>
        <w:jc w:val="both"/>
      </w:pPr>
      <w:r>
        <w:t>Z-</w:t>
      </w:r>
      <w:r w:rsidR="004D33FF">
        <w:t>2483/12 od 18.6.2012., Z-3643/12 od 28.9.2012., Z-2616/04 od 30.6.2004., Z-3330/04 od 7.9.2004., Z-588/05 od 10.2.2005., Z-4605/05 od 15.11.2005., Z-1862/08 od 2.4.2008.</w:t>
      </w:r>
    </w:p>
    <w:p w:rsidRDefault="00E834D2" w:rsidP="00E834D2" w:rsidR="00E834D2"/>
    <w:p w:rsidRDefault="00E834D2" w:rsidP="00E834D2" w:rsidR="00E834D2">
      <w:pPr>
        <w:jc w:val="center"/>
      </w:pPr>
      <w:r>
        <w:t>Obrazloženje</w:t>
      </w:r>
    </w:p>
    <w:p w:rsidRDefault="00E834D2" w:rsidP="00E834D2" w:rsidR="00E834D2">
      <w:pPr>
        <w:jc w:val="both"/>
      </w:pPr>
    </w:p>
    <w:p w:rsidRDefault="00E834D2" w:rsidP="00E834D2" w:rsidR="00E834D2">
      <w:pPr>
        <w:ind w:firstLine="708"/>
        <w:jc w:val="both"/>
      </w:pPr>
      <w:r>
        <w:t xml:space="preserve">Na ročištu dana  </w:t>
      </w:r>
      <w:r w:rsidR="004D33FF">
        <w:t>23</w:t>
      </w:r>
      <w:r w:rsidRPr="00E460BF">
        <w:t xml:space="preserve">. </w:t>
      </w:r>
      <w:r w:rsidR="00E460BF" w:rsidRPr="00E460BF">
        <w:t>veljače</w:t>
      </w:r>
      <w:r w:rsidRPr="00E90787">
        <w:t xml:space="preserve"> 201</w:t>
      </w:r>
      <w:r w:rsidR="00E460BF">
        <w:t>7</w:t>
      </w:r>
      <w:r w:rsidRPr="00E90787">
        <w:t>.</w:t>
      </w:r>
      <w:r>
        <w:t xml:space="preserve"> Sud je donio rješenje o dosudi jedinom ponuditelju, za kojeg je utvrđena činjenica uplate jamčevine prije dražbenog ročišta i to za iznos kupoprodajne cijene koji je jednak najnižoj cijeni za koju su se nekretnine prodavale na </w:t>
      </w:r>
      <w:r w:rsidR="004D33FF">
        <w:t>2</w:t>
      </w:r>
      <w:r w:rsidR="00E460BF">
        <w:t>8</w:t>
      </w:r>
      <w:r>
        <w:t>. javnoj dražbi.</w:t>
      </w:r>
    </w:p>
    <w:p w:rsidRDefault="00E834D2" w:rsidP="00E834D2" w:rsidR="00E834D2">
      <w:pPr>
        <w:ind w:firstLine="708"/>
        <w:jc w:val="both"/>
      </w:pPr>
      <w:r>
        <w:t>Sud</w:t>
      </w:r>
      <w:r w:rsidR="004D33FF">
        <w:t xml:space="preserve"> je</w:t>
      </w:r>
      <w:r>
        <w:t xml:space="preserve"> izvršio provjeru u računovodstvu ovog Suda, te utvrdio je da je kupac za navedene nekretnine, u roku izvršio uplatu jamčevine, pa je iz tih razloga odlučeno kao u izreci rješenja temeljem čl. 164 Stečajnog zakona (NN br. 44/96, 29/99, 129/00, 123/03, 82/06, 116/10, 25/12 i 133/12), a uz primjenu čl. 101. Ovršnog zakona NN br. 112/2012</w:t>
      </w:r>
    </w:p>
    <w:p w:rsidRDefault="00E834D2" w:rsidP="00E834D2" w:rsidR="00E834D2">
      <w:pPr>
        <w:ind w:firstLine="708"/>
        <w:jc w:val="both"/>
      </w:pPr>
      <w:r>
        <w:t>Pismeni otpravak ovog rješenja se dostavlja kupcu te se objavljuje na eOglasnoj ploči suda.</w:t>
      </w:r>
    </w:p>
    <w:p w:rsidRDefault="00E834D2" w:rsidP="00E90787" w:rsidR="00E834D2">
      <w:pPr>
        <w:jc w:val="both"/>
      </w:pPr>
      <w:r>
        <w:tab/>
      </w:r>
    </w:p>
    <w:p w:rsidRDefault="00E834D2" w:rsidP="00D8417A" w:rsidR="00E834D2">
      <w:pPr>
        <w:ind w:firstLine="708"/>
      </w:pPr>
      <w:r>
        <w:t xml:space="preserve">U Slavonskom Brodu </w:t>
      </w:r>
      <w:r w:rsidR="004D33FF">
        <w:t>10</w:t>
      </w:r>
      <w:r w:rsidR="00E90787">
        <w:t xml:space="preserve">. </w:t>
      </w:r>
      <w:r w:rsidR="00D8417A">
        <w:t>ožujka</w:t>
      </w:r>
      <w:r>
        <w:t xml:space="preserve"> 201</w:t>
      </w:r>
      <w:r w:rsidR="00E90787">
        <w:t>7</w:t>
      </w:r>
      <w:r>
        <w:t xml:space="preserve">.  </w:t>
      </w:r>
    </w:p>
    <w:p w:rsidRDefault="00E834D2" w:rsidP="00E834D2" w:rsidR="00E834D2"/>
    <w:p w:rsidRDefault="00E834D2" w:rsidP="00E834D2" w:rsidR="00E834D2">
      <w:r>
        <w:t>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</w:t>
      </w:r>
      <w:r w:rsidR="00D23354">
        <w:tab/>
      </w:r>
      <w:r w:rsidR="00D23354">
        <w:tab/>
      </w:r>
      <w:r>
        <w:t>   </w:t>
      </w:r>
      <w:r w:rsidR="006E3A76">
        <w:tab/>
      </w:r>
      <w:r w:rsidR="006E3A76">
        <w:tab/>
      </w:r>
      <w:r w:rsidR="006E3A76">
        <w:tab/>
      </w:r>
      <w:r w:rsidR="006E3A76">
        <w:tab/>
      </w:r>
      <w:r w:rsidR="006E3A76">
        <w:tab/>
      </w:r>
      <w:r w:rsidR="006E3A76">
        <w:tab/>
      </w:r>
      <w:r>
        <w:t>   Stečajna sutkinja</w:t>
      </w:r>
      <w:r w:rsidR="006E3A76">
        <w:t>:</w:t>
      </w:r>
    </w:p>
    <w:p w:rsidRDefault="00D23354" w:rsidP="00D23354" w:rsidR="00E834D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834D2">
        <w:t>Daniela Martini Maoduš</w:t>
      </w:r>
    </w:p>
    <w:p w:rsidRDefault="00E834D2" w:rsidP="00E834D2" w:rsidR="00E834D2">
      <w:r>
        <w:t>            </w:t>
      </w:r>
    </w:p>
    <w:p w:rsidRDefault="00E834D2" w:rsidP="00E834D2" w:rsidR="00E834D2">
      <w:r>
        <w:t> </w:t>
      </w:r>
    </w:p>
    <w:p w:rsidRDefault="00E834D2" w:rsidP="00E834D2" w:rsidR="00E834D2"/>
    <w:p w:rsidRDefault="00E834D2" w:rsidP="00E834D2" w:rsidR="00E834D2" w:rsidRPr="00D23354">
      <w:pPr>
        <w:rPr>
          <w:sz w:val="18"/>
          <w:szCs w:val="18"/>
        </w:rPr>
      </w:pPr>
      <w:r w:rsidRPr="00D23354">
        <w:rPr>
          <w:sz w:val="18"/>
          <w:szCs w:val="18"/>
        </w:rPr>
        <w:t>NAPUTAK O PRAVNOM LIJEKU : protiv ovog rješenja pravo na žalbu imaju stečajni upravitelj, svi ponuditelji i razlučni vjerovnici. Žalba se podnosi ovom Sudu u tri primjerka, a o žalbi odlučuje VTS RH u Zagrebu. Rok za žalbu počinje teći osmog dana od dana objave rješenja na E oglasnoj ploči .Žalba se podnosi u roku od 8 dana</w:t>
      </w:r>
    </w:p>
    <w:p w:rsidRDefault="00E834D2" w:rsidP="00E834D2" w:rsidR="00E834D2" w:rsidRPr="00D23354">
      <w:pPr>
        <w:rPr>
          <w:sz w:val="18"/>
          <w:szCs w:val="18"/>
        </w:rPr>
      </w:pPr>
    </w:p>
    <w:p w:rsidRDefault="00D23354" w:rsidP="00E834D2" w:rsidR="00D23354"/>
    <w:p w:rsidRDefault="00E834D2" w:rsidP="00E834D2" w:rsidR="00E834D2" w:rsidRPr="00E90787">
      <w:pPr>
        <w:rPr>
          <w:sz w:val="20"/>
          <w:szCs w:val="20"/>
        </w:rPr>
      </w:pPr>
      <w:r w:rsidRPr="00E90787">
        <w:rPr>
          <w:sz w:val="20"/>
          <w:szCs w:val="20"/>
        </w:rPr>
        <w:t>Dostaviti:</w:t>
      </w:r>
    </w:p>
    <w:p w:rsidRDefault="00D23354" w:rsidP="00E834D2" w:rsidR="00E834D2" w:rsidRPr="00E90787">
      <w:pPr>
        <w:rPr>
          <w:sz w:val="20"/>
          <w:szCs w:val="20"/>
        </w:rPr>
      </w:pPr>
      <w:r w:rsidRPr="00E90787">
        <w:rPr>
          <w:sz w:val="20"/>
          <w:szCs w:val="20"/>
        </w:rPr>
        <w:t>-</w:t>
      </w:r>
      <w:r w:rsidR="00E90787">
        <w:rPr>
          <w:sz w:val="20"/>
          <w:szCs w:val="20"/>
        </w:rPr>
        <w:t xml:space="preserve"> kupcu,</w:t>
      </w:r>
      <w:r w:rsidRPr="00E90787">
        <w:rPr>
          <w:sz w:val="20"/>
          <w:szCs w:val="20"/>
        </w:rPr>
        <w:t xml:space="preserve"> stečajni upravitelj</w:t>
      </w:r>
      <w:r w:rsidR="00E90787">
        <w:rPr>
          <w:sz w:val="20"/>
          <w:szCs w:val="20"/>
        </w:rPr>
        <w:t>, razlučni vjerovnik RH</w:t>
      </w:r>
      <w:r w:rsidRPr="00E90787">
        <w:rPr>
          <w:sz w:val="20"/>
          <w:szCs w:val="20"/>
        </w:rPr>
        <w:t xml:space="preserve"> -</w:t>
      </w:r>
      <w:r w:rsidR="00E90787">
        <w:rPr>
          <w:sz w:val="20"/>
          <w:szCs w:val="20"/>
        </w:rPr>
        <w:t xml:space="preserve"> </w:t>
      </w:r>
      <w:r w:rsidRPr="00E90787">
        <w:rPr>
          <w:sz w:val="20"/>
          <w:szCs w:val="20"/>
        </w:rPr>
        <w:t>putem</w:t>
      </w:r>
      <w:r w:rsidR="00E834D2" w:rsidRPr="00E90787">
        <w:rPr>
          <w:sz w:val="20"/>
          <w:szCs w:val="20"/>
        </w:rPr>
        <w:t xml:space="preserve"> eOglasn</w:t>
      </w:r>
      <w:r w:rsidRPr="00E90787">
        <w:rPr>
          <w:sz w:val="20"/>
          <w:szCs w:val="20"/>
        </w:rPr>
        <w:t>e</w:t>
      </w:r>
      <w:r w:rsidR="00E834D2" w:rsidRPr="00E90787">
        <w:rPr>
          <w:sz w:val="20"/>
          <w:szCs w:val="20"/>
        </w:rPr>
        <w:t xml:space="preserve"> ploča</w:t>
      </w:r>
    </w:p>
    <w:p w:rsidRDefault="00D23354" w:rsidP="00E834D2" w:rsidR="00D23354">
      <w:pPr>
        <w:rPr>
          <w:sz w:val="20"/>
          <w:szCs w:val="20"/>
        </w:rPr>
      </w:pPr>
      <w:r w:rsidRPr="00E90787">
        <w:rPr>
          <w:sz w:val="20"/>
          <w:szCs w:val="20"/>
        </w:rPr>
        <w:t>- kupcu</w:t>
      </w:r>
      <w:r w:rsidR="00E90787">
        <w:rPr>
          <w:sz w:val="20"/>
          <w:szCs w:val="20"/>
        </w:rPr>
        <w:t>-poštom radi obavijesti</w:t>
      </w:r>
    </w:p>
    <w:p w:rsidRDefault="00E90787" w:rsidP="00E834D2" w:rsidR="00E90787">
      <w:pPr>
        <w:rPr>
          <w:sz w:val="20"/>
          <w:szCs w:val="20"/>
        </w:rPr>
      </w:pPr>
      <w:r>
        <w:rPr>
          <w:sz w:val="20"/>
          <w:szCs w:val="20"/>
        </w:rPr>
        <w:t>- gruntovnici nakon pravomoćnosti</w:t>
      </w:r>
    </w:p>
    <w:p w:rsidRDefault="00E90787" w:rsidP="00E834D2" w:rsidR="00E90787" w:rsidRPr="00E90787">
      <w:pPr>
        <w:rPr>
          <w:sz w:val="20"/>
          <w:szCs w:val="20"/>
        </w:rPr>
      </w:pPr>
      <w:r>
        <w:rPr>
          <w:sz w:val="20"/>
          <w:szCs w:val="20"/>
        </w:rPr>
        <w:t>- kalendar: 17 dana</w:t>
      </w:r>
    </w:p>
    <w:p w:rsidRDefault="003560A3" w:rsidP="00E834D2" w:rsidR="003560A3" w:rsidRPr="007E5C2A">
      <w:pPr>
        <w:jc w:val="both"/>
      </w:pPr>
    </w:p>
    <w:sectPr w:rsidR="003560A3" w:rsidRPr="007E5C2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9D4FAB"/>
    <w:multiLevelType w:val="hybridMultilevel"/>
    <w:tmpl w:val="6E6CB3C6"/>
    <w:lvl w:tplc="6934663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AA418DC"/>
    <w:multiLevelType w:val="hybridMultilevel"/>
    <w:tmpl w:val="F850C17A"/>
    <w:lvl w:tplc="17DE25BC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AB31CED"/>
    <w:multiLevelType w:val="hybridMultilevel"/>
    <w:tmpl w:val="74CAE918"/>
    <w:lvl w:tplc="551681A8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6D1110D"/>
    <w:multiLevelType w:val="hybridMultilevel"/>
    <w:tmpl w:val="20B62606"/>
    <w:lvl w:tplc="416E94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155FC7"/>
    <w:rsid w:val="001C76DE"/>
    <w:rsid w:val="00251068"/>
    <w:rsid w:val="00260DB6"/>
    <w:rsid w:val="002A579D"/>
    <w:rsid w:val="0030221E"/>
    <w:rsid w:val="00323158"/>
    <w:rsid w:val="003560A3"/>
    <w:rsid w:val="003970D3"/>
    <w:rsid w:val="004A2AD4"/>
    <w:rsid w:val="004D33FF"/>
    <w:rsid w:val="005718D0"/>
    <w:rsid w:val="0059180E"/>
    <w:rsid w:val="0062083D"/>
    <w:rsid w:val="00636136"/>
    <w:rsid w:val="00650E72"/>
    <w:rsid w:val="00691C2E"/>
    <w:rsid w:val="006E3A76"/>
    <w:rsid w:val="007E5C2A"/>
    <w:rsid w:val="008B296C"/>
    <w:rsid w:val="008E0E44"/>
    <w:rsid w:val="009130E7"/>
    <w:rsid w:val="00986461"/>
    <w:rsid w:val="009E592A"/>
    <w:rsid w:val="00AB1642"/>
    <w:rsid w:val="00AF1515"/>
    <w:rsid w:val="00BD5A14"/>
    <w:rsid w:val="00D23354"/>
    <w:rsid w:val="00D71856"/>
    <w:rsid w:val="00D8417A"/>
    <w:rsid w:val="00E3731A"/>
    <w:rsid w:val="00E460BF"/>
    <w:rsid w:val="00E834D2"/>
    <w:rsid w:val="00E90787"/>
    <w:rsid w:val="00EA0381"/>
    <w:rsid w:val="00F06136"/>
    <w:rsid w:val="00F25BC2"/>
    <w:rsid w:val="00F9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834D2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A03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03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03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03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03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834D2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A03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03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03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03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03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5942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038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823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St-120/2012</izvorni_sadrzaj>
    <derivirana_varijabla naziv="DomainObject.Predmet.OznakaBroj_1">St-120/2012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 -IV dio u kal.  9.12.2016.  V dio u 23.</izvorni_sadrzaj>
    <derivirana_varijabla naziv="DomainObject.Predmet.PrimjedbaSuca_1">I  -IV dio u kal.  9.12.2016.  V dio u 23.</derivirana_varijabla>
  </DomainObject.Predmet.PrimjedbaSuca>
  <DomainObject.Predmet.ProtustrankaFormated>
    <izvorni_sadrzaj>  BT- TRANSPORTI  d.o.o.  SVILNA</izvorni_sadrzaj>
    <derivirana_varijabla naziv="DomainObject.Predmet.ProtustrankaFormated_1">  BT- TRANSPORTI  d.o.o.  SVILNA</derivirana_varijabla>
  </DomainObject.Predmet.ProtustrankaFormated>
  <DomainObject.Predmet.ProtustrankaFormatedOIB>
    <izvorni_sadrzaj>  BT- TRANSPORTI  d.o.o.  SVILNA, OIB 54057608366</izvorni_sadrzaj>
    <derivirana_varijabla naziv="DomainObject.Predmet.ProtustrankaFormatedOIB_1">  BT- TRANSPORTI  d.o.o.  SVILNA, OIB 54057608366</derivirana_varijabla>
  </DomainObject.Predmet.ProtustrankaFormatedOIB>
  <DomainObject.Predmet.ProtustrankaFormatedWithAdress>
    <izvorni_sadrzaj> BT- TRANSPORTI  d.o.o.  SVILNA, Svilna 6, Svilna</izvorni_sadrzaj>
    <derivirana_varijabla naziv="DomainObject.Predmet.ProtustrankaFormatedWithAdress_1"> BT- TRANSPORTI  d.o.o.  SVILNA, Svilna 6, Svilna</derivirana_varijabla>
  </DomainObject.Predmet.ProtustrankaFormatedWithAdress>
  <DomainObject.Predmet.ProtustrankaFormatedWithAdressOIB>
    <izvorni_sadrzaj> BT- TRANSPORTI  d.o.o.  SVILNA, OIB 54057608366, Svilna 6, Svilna</izvorni_sadrzaj>
    <derivirana_varijabla naziv="DomainObject.Predmet.ProtustrankaFormatedWithAdressOIB_1"> BT- TRANSPORTI  d.o.o.  SVILNA, OIB 54057608366, Svilna 6, Svilna</derivirana_varijabla>
  </DomainObject.Predmet.ProtustrankaFormatedWithAdressOIB>
  <DomainObject.Predmet.ProtustrankaWithAdress>
    <izvorni_sadrzaj>BT- TRANSPORTI  d.o.o.  SVILNA Svilna 6, Svilna</izvorni_sadrzaj>
    <derivirana_varijabla naziv="DomainObject.Predmet.ProtustrankaWithAdress_1">BT- TRANSPORTI  d.o.o.  SVILNA Svilna 6, Svilna</derivirana_varijabla>
  </DomainObject.Predmet.ProtustrankaWithAdress>
  <DomainObject.Predmet.ProtustrankaWithAdressOIB>
    <izvorni_sadrzaj>BT- TRANSPORTI  d.o.o.  SVILNA, OIB 54057608366, Svilna 6, Svilna</izvorni_sadrzaj>
    <derivirana_varijabla naziv="DomainObject.Predmet.ProtustrankaWithAdressOIB_1">BT- TRANSPORTI  d.o.o.  SVILNA, OIB 54057608366, Svilna 6, Svilna</derivirana_varijabla>
  </DomainObject.Predmet.ProtustrankaWithAdressOIB>
  <DomainObject.Predmet.ProtustrankaNazivFormated>
    <izvorni_sadrzaj>BT- TRANSPORTI  d.o.o.  SVILNA</izvorni_sadrzaj>
    <derivirana_varijabla naziv="DomainObject.Predmet.ProtustrankaNazivFormated_1">BT- TRANSPORTI  d.o.o.  SVILNA</derivirana_varijabla>
  </DomainObject.Predmet.ProtustrankaNazivFormated>
  <DomainObject.Predmet.ProtustrankaNazivFormatedOIB>
    <izvorni_sadrzaj>BT- TRANSPORTI  d.o.o.  SVILNA, OIB 54057608366</izvorni_sadrzaj>
    <derivirana_varijabla naziv="DomainObject.Predmet.ProtustrankaNazivFormatedOIB_1">BT- TRANSPORTI  d.o.o.  SVILNA, OIB 54057608366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-POREZNA UPRAVA PU POŽEGA</izvorni_sadrzaj>
    <derivirana_varijabla naziv="DomainObject.Predmet.StrankaFormated_1">  MINISTARSTVO FINANCIJA -POREZNA UPRAVA PU POŽEGA</derivirana_varijabla>
  </DomainObject.Predmet.StrankaFormated>
  <DomainObject.Predmet.StrankaFormatedOIB>
    <izvorni_sadrzaj>  MINISTARSTVO FINANCIJA -POREZNA UPRAVA PU POŽEGA</izvorni_sadrzaj>
    <derivirana_varijabla naziv="DomainObject.Predmet.StrankaFormatedOIB_1">  MINISTARSTVO FINANCIJA -POREZNA UPRAVA PU POŽEGA</derivirana_varijabla>
  </DomainObject.Predmet.StrankaFormatedOIB>
  <DomainObject.Predmet.StrankaFormatedWithAdress>
    <izvorni_sadrzaj> MINISTARSTVO FINANCIJA -POREZNA UPRAVA PU POŽEGA, 34000 Požega</izvorni_sadrzaj>
    <derivirana_varijabla naziv="DomainObject.Predmet.StrankaFormatedWithAdress_1"> MINISTARSTVO FINANCIJA -POREZNA UPRAVA PU POŽEGA, 34000 Požega</derivirana_varijabla>
  </DomainObject.Predmet.StrankaFormatedWithAdress>
  <DomainObject.Predmet.StrankaFormatedWithAdressOIB>
    <izvorni_sadrzaj> MINISTARSTVO FINANCIJA -POREZNA UPRAVA PU POŽEGA, 34000 Požega</izvorni_sadrzaj>
    <derivirana_varijabla naziv="DomainObject.Predmet.StrankaFormatedWithAdressOIB_1"> MINISTARSTVO FINANCIJA -POREZNA UPRAVA PU POŽEGA, 34000 Požega</derivirana_varijabla>
  </DomainObject.Predmet.StrankaFormatedWithAdressOIB>
  <DomainObject.Predmet.StrankaWithAdress>
    <izvorni_sadrzaj>MINISTARSTVO FINANCIJA -POREZNA UPRAVA PU POŽEGA 34000 Požega</izvorni_sadrzaj>
    <derivirana_varijabla naziv="DomainObject.Predmet.StrankaWithAdress_1">MINISTARSTVO FINANCIJA -POREZNA UPRAVA PU POŽEGA 34000 Požega</derivirana_varijabla>
  </DomainObject.Predmet.StrankaWithAdress>
  <DomainObject.Predmet.StrankaWithAdressOIB>
    <izvorni_sadrzaj>MINISTARSTVO FINANCIJA -POREZNA UPRAVA PU POŽEGA, 34000 Požega</izvorni_sadrzaj>
    <derivirana_varijabla naziv="DomainObject.Predmet.StrankaWithAdressOIB_1">MINISTARSTVO FINANCIJA -POREZNA UPRAVA PU POŽEGA, 34000 Požega</derivirana_varijabla>
  </DomainObject.Predmet.StrankaWithAdressOIB>
  <DomainObject.Predmet.StrankaNazivFormated>
    <izvorni_sadrzaj>MINISTARSTVO FINANCIJA -POREZNA UPRAVA PU POŽEGA</izvorni_sadrzaj>
    <derivirana_varijabla naziv="DomainObject.Predmet.StrankaNazivFormated_1">MINISTARSTVO FINANCIJA -POREZNA UPRAVA PU POŽEGA</derivirana_varijabla>
  </DomainObject.Predmet.StrankaNazivFormated>
  <DomainObject.Predmet.StrankaNazivFormatedOIB>
    <izvorni_sadrzaj>MINISTARSTVO FINANCIJA -POREZNA UPRAVA PU POŽEGA</izvorni_sadrzaj>
    <derivirana_varijabla naziv="DomainObject.Predmet.StrankaNazivFormatedOIB_1">MINISTARSTVO FINANCIJA -POREZNA UPRAVA PU 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MINISTARSTVO FINANCIJA -POREZNA UPRAVA PU POŽEGA</item>
    </izvorni_sadrzaj>
    <derivirana_varijabla naziv="DomainObject.Predmet.StrankaListFormated_1">
      <item>MINISTARSTVO FINANCIJA -POREZNA UPRAVA PU POŽEGA</item>
    </derivirana_varijabla>
  </DomainObject.Predmet.StrankaListFormated>
  <DomainObject.Predmet.StrankaListFormatedOIB>
    <izvorni_sadrzaj>
      <item>MINISTARSTVO FINANCIJA -POREZNA UPRAVA PU POŽEGA</item>
    </izvorni_sadrzaj>
    <derivirana_varijabla naziv="DomainObject.Predmet.StrankaListFormatedOIB_1">
      <item>MINISTARSTVO FINANCIJA -POREZNA UPRAVA PU POŽEGA</item>
    </derivirana_varijabla>
  </DomainObject.Predmet.StrankaListFormatedOIB>
  <DomainObject.Predmet.StrankaListFormatedWithAdress>
    <izvorni_sadrzaj>
      <item>MINISTARSTVO FINANCIJA -POREZNA UPRAVA PU POŽEGA, 34000 Požega</item>
    </izvorni_sadrzaj>
    <derivirana_varijabla naziv="DomainObject.Predmet.StrankaListFormatedWithAdress_1">
      <item>MINISTARSTVO FINANCIJA -POREZNA UPRAVA PU POŽEGA, 34000 Požega</item>
    </derivirana_varijabla>
  </DomainObject.Predmet.StrankaListFormatedWithAdress>
  <DomainObject.Predmet.StrankaListFormatedWithAdressOIB>
    <izvorni_sadrzaj>
      <item>MINISTARSTVO FINANCIJA -POREZNA UPRAVA PU POŽEGA, 34000 Požega</item>
    </izvorni_sadrzaj>
    <derivirana_varijabla naziv="DomainObject.Predmet.StrankaListFormatedWithAdressOIB_1">
      <item>MINISTARSTVO FINANCIJA -POREZNA UPRAVA PU POŽEGA, 34000 Požega</item>
    </derivirana_varijabla>
  </DomainObject.Predmet.StrankaListFormatedWithAdressOIB>
  <DomainObject.Predmet.StrankaListNazivFormated>
    <izvorni_sadrzaj>
      <item>MINISTARSTVO FINANCIJA -POREZNA UPRAVA PU POŽEGA</item>
    </izvorni_sadrzaj>
    <derivirana_varijabla naziv="DomainObject.Predmet.StrankaListNazivFormated_1">
      <item>MINISTARSTVO FINANCIJA -POREZNA UPRAVA PU POŽEGA</item>
    </derivirana_varijabla>
  </DomainObject.Predmet.StrankaListNazivFormated>
  <DomainObject.Predmet.StrankaListNazivFormatedOIB>
    <izvorni_sadrzaj>
      <item>MINISTARSTVO FINANCIJA -POREZNA UPRAVA PU POŽEGA</item>
    </izvorni_sadrzaj>
    <derivirana_varijabla naziv="DomainObject.Predmet.StrankaListNazivFormatedOIB_1">
      <item>MINISTARSTVO FINANCIJA -POREZNA UPRAVA PU POŽEGA</item>
    </derivirana_varijabla>
  </DomainObject.Predmet.StrankaListNazivFormatedOIB>
  <DomainObject.Predmet.ProtuStrankaListFormated>
    <izvorni_sadrzaj>
      <item>BT- TRANSPORTI  d.o.o.  SVILNA</item>
    </izvorni_sadrzaj>
    <derivirana_varijabla naziv="DomainObject.Predmet.ProtuStrankaListFormated_1">
      <item>BT- TRANSPORTI  d.o.o.  SVILNA</item>
    </derivirana_varijabla>
  </DomainObject.Predmet.ProtuStrankaListFormated>
  <DomainObject.Predmet.ProtuStrankaListFormatedOIB>
    <izvorni_sadrzaj>
      <item>BT- TRANSPORTI  d.o.o.  SVILNA, OIB 54057608366</item>
    </izvorni_sadrzaj>
    <derivirana_varijabla naziv="DomainObject.Predmet.ProtuStrankaListFormatedOIB_1">
      <item>BT- TRANSPORTI  d.o.o.  SVILNA, OIB 54057608366</item>
    </derivirana_varijabla>
  </DomainObject.Predmet.ProtuStrankaListFormatedOIB>
  <DomainObject.Predmet.ProtuStrankaListFormatedWithAdress>
    <izvorni_sadrzaj>
      <item>BT- TRANSPORTI  d.o.o.  SVILNA, Svilna 6, Svilna</item>
    </izvorni_sadrzaj>
    <derivirana_varijabla naziv="DomainObject.Predmet.ProtuStrankaListFormatedWithAdress_1">
      <item>BT- TRANSPORTI  d.o.o.  SVILNA, Svilna 6, Svilna</item>
    </derivirana_varijabla>
  </DomainObject.Predmet.ProtuStrankaListFormatedWithAdress>
  <DomainObject.Predmet.ProtuStrankaListFormatedWithAdressOIB>
    <izvorni_sadrzaj>
      <item>BT- TRANSPORTI  d.o.o.  SVILNA, OIB 54057608366, Svilna 6, Svilna</item>
    </izvorni_sadrzaj>
    <derivirana_varijabla naziv="DomainObject.Predmet.ProtuStrankaListFormatedWithAdressOIB_1">
      <item>BT- TRANSPORTI  d.o.o.  SVILNA, OIB 54057608366, Svilna 6, Svilna</item>
    </derivirana_varijabla>
  </DomainObject.Predmet.ProtuStrankaListFormatedWithAdressOIB>
  <DomainObject.Predmet.ProtuStrankaListNazivFormated>
    <izvorni_sadrzaj>
      <item>BT- TRANSPORTI  d.o.o.  SVILNA</item>
    </izvorni_sadrzaj>
    <derivirana_varijabla naziv="DomainObject.Predmet.ProtuStrankaListNazivFormated_1">
      <item>BT- TRANSPORTI  d.o.o.  SVILNA</item>
    </derivirana_varijabla>
  </DomainObject.Predmet.ProtuStrankaListNazivFormated>
  <DomainObject.Predmet.ProtuStrankaListNazivFormatedOIB>
    <izvorni_sadrzaj>
      <item>BT- TRANSPORTI  d.o.o.  SVILNA, OIB 54057608366</item>
    </izvorni_sadrzaj>
    <derivirana_varijabla naziv="DomainObject.Predmet.ProtuStrankaListNazivFormatedOIB_1">
      <item>BT- TRANSPORTI  d.o.o.  SVILNA, OIB 54057608366</item>
    </derivirana_varijabla>
  </DomainObject.Predmet.ProtuStrankaListNazivFormatedOIB>
  <DomainObject.Predmet.OstaliList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OstaliList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OstaliListFormated>
  <DomainObject.Predmet.OstaliList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izvorni_sadrzaj>
    <derivirana_varijabla naziv="DomainObject.Predmet.OstaliList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derivirana_varijabla>
  </DomainObject.Predmet.OstaliListFormatedOIB>
  <DomainObject.Predmet.OstaliListFormatedWithAdress>
    <izvorni_sadrzaj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</izvorni_sadrzaj>
    <derivirana_varijabla naziv="DomainObject.Predmet.OstaliListFormatedWithAdress_1"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</derivirana_varijabla>
  </DomainObject.Predmet.OstaliListFormatedWithAdress>
  <DomainObject.Predmet.OstaliListFormatedWithAdressOIB>
    <izvorni_sadrzaj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</izvorni_sadrzaj>
    <derivirana_varijabla naziv="DomainObject.Predmet.OstaliListFormatedWithAdressOIB_1"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</derivirana_varijabla>
  </DomainObject.Predmet.OstaliListFormatedWithAdressOIB>
  <DomainObject.Predmet.OstaliListNaziv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OstaliListNaziv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OstaliListNazivFormated>
  <DomainObject.Predmet.OstaliListNaziv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izvorni_sadrzaj>
    <derivirana_varijabla naziv="DomainObject.Predmet.OstaliListNaziv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-POREZNA UPRAVA PU POŽEGA</izvorni_sadrzaj>
    <derivirana_varijabla naziv="DomainObject.Predmet.StrankaIDrugi_1">MINISTARSTVO FINANCIJA -POREZNA UPRAVA PU POŽEGA</derivirana_varijabla>
  </DomainObject.Predmet.StrankaIDrugi>
  <DomainObject.Predmet.ProtustrankaIDrugi>
    <izvorni_sadrzaj>BT- TRANSPORTI  d.o.o.  SVILNA</izvorni_sadrzaj>
    <derivirana_varijabla naziv="DomainObject.Predmet.ProtustrankaIDrugi_1">BT- TRANSPORTI  d.o.o.  SVILNA</derivirana_varijabla>
  </DomainObject.Predmet.ProtustrankaIDrugi>
  <DomainObject.Predmet.StrankaIDrugiAdressOIB>
    <izvorni_sadrzaj>MINISTARSTVO FINANCIJA -POREZNA UPRAVA PU POŽEGA, 34000 Požega</izvorni_sadrzaj>
    <derivirana_varijabla naziv="DomainObject.Predmet.StrankaIDrugiAdressOIB_1">MINISTARSTVO FINANCIJA -POREZNA UPRAVA PU POŽEGA, 34000 Požega</derivirana_varijabla>
  </DomainObject.Predmet.StrankaIDrugiAdressOIB>
  <DomainObject.Predmet.ProtustrankaIDrugiAdressOIB>
    <izvorni_sadrzaj>BT- TRANSPORTI  d.o.o.  SVILNA, OIB 54057608366, Svilna 6, Svilna</izvorni_sadrzaj>
    <derivirana_varijabla naziv="DomainObject.Predmet.ProtustrankaIDrugiAdressOIB_1">BT- TRANSPORTI  d.o.o.  SVILNA, OIB 54057608366, Svilna 6, Svilna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SudioniciListNaziv_1"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SudioniciListNaziv>
  <DomainObject.Predmet.SudioniciListAdressOIB>
    <izvorni_sadrzaj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</izvorni_sadrzaj>
    <derivirana_varijabla naziv="DomainObject.Predmet.SudioniciListAdressOIB_1"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54057608366</item>
      <item>, OIB null</item>
      <item>, OIB 79863815810</item>
      <item>, OIB 14036333877</item>
      <item>, OIB 11576973023</item>
      <item>, OIB null</item>
      <item>, OIB null</item>
      <item>, OIB null</item>
      <item>, OIB null</item>
      <item>, OIB null</item>
      <item>, OIB null</item>
      <item>, OIB 86709918716</item>
      <item>, OIB null</item>
      <item>, OIB 27355904472</item>
      <item>, OIB null</item>
      <item>, OIB null</item>
      <item>, OIB 73966432875</item>
      <item>, OIB 26187994862</item>
      <item>, OIB null</item>
      <item>, OIB 59706054982</item>
      <item>, OIB null</item>
      <item>, OIB 64546066176</item>
      <item>, OIB 14478211640</item>
      <item>, OIB 29524210204</item>
      <item>, OIB 85127306373</item>
      <item>, OIB 22694857747</item>
      <item>, OIB 81688811423</item>
      <item>, OIB null</item>
      <item>, OIB null</item>
      <item>, OIB null</item>
      <item>, OIB null</item>
      <item>, OIB null</item>
      <item>, OIB 27913057895</item>
      <item>, OIB 44742930881</item>
      <item>, OIB null</item>
    </izvorni_sadrzaj>
    <derivirana_varijabla naziv="DomainObject.Predmet.SudioniciListNazivOIB_1">
      <item>, OIB null</item>
      <item>, OIB 54057608366</item>
      <item>, OIB null</item>
      <item>, OIB 79863815810</item>
      <item>, OIB 14036333877</item>
      <item>, OIB 11576973023</item>
      <item>, OIB null</item>
      <item>, OIB null</item>
      <item>, OIB null</item>
      <item>, OIB null</item>
      <item>, OIB null</item>
      <item>, OIB null</item>
      <item>, OIB 86709918716</item>
      <item>, OIB null</item>
      <item>, OIB 27355904472</item>
      <item>, OIB null</item>
      <item>, OIB null</item>
      <item>, OIB 73966432875</item>
      <item>, OIB 26187994862</item>
      <item>, OIB null</item>
      <item>, OIB 59706054982</item>
      <item>, OIB null</item>
      <item>, OIB 64546066176</item>
      <item>, OIB 14478211640</item>
      <item>, OIB 29524210204</item>
      <item>, OIB 85127306373</item>
      <item>, OIB 22694857747</item>
      <item>, OIB 81688811423</item>
      <item>, OIB null</item>
      <item>, OIB null</item>
      <item>, OIB null</item>
      <item>, OIB null</item>
      <item>, OIB null</item>
      <item>, OIB 27913057895</item>
      <item>, OIB 44742930881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567</properties:Words>
  <properties:Characters>2939</properties:Characters>
  <properties:Lines>87</properties:Lines>
  <properties:Paragraphs>33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2017-03-06T11:10:00Z</dcterms:created>
  <dc:creator>mjankovic3</dc:creator>
  <cp:lastModifiedBy>wsadmin</cp:lastModifiedBy>
  <cp:lastPrinted>2017-02-07T10:47:00Z</cp:lastPrinted>
  <dcterms:modified xmlns:xsi="http://www.w3.org/2001/XMLSchema-instance" xsi:type="dcterms:W3CDTF">2017-03-10T12:00:00Z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