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0629" w14:paraId="17d062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83610C">
        <w:rPr>
          <w:rFonts w:cs="Times New Roman" w:hAnsi="Times New Roman" w:ascii="Times New Roman"/>
        </w:rPr>
        <w:t>6577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83610C">
        <w:rPr>
          <w:rFonts w:cs="Times New Roman" w:hAnsi="Times New Roman" w:ascii="Times New Roman"/>
        </w:rPr>
        <w:t xml:space="preserve"> </w:t>
      </w:r>
      <w:r w:rsidR="0083610C" w:rsidRPr="0083610C">
        <w:rPr>
          <w:rFonts w:cs="Times New Roman" w:hAnsi="Times New Roman" w:ascii="Times New Roman"/>
          <w:szCs w:val="20"/>
        </w:rPr>
        <w:t>POLIO PROJEKT</w:t>
      </w:r>
      <w:r w:rsidR="0083610C" w:rsidRPr="0083610C">
        <w:rPr>
          <w:rFonts w:cs="Times New Roman" w:hAnsi="Times New Roman" w:ascii="Times New Roman"/>
        </w:rPr>
        <w:t xml:space="preserve"> d.o.o. Zagreb, Našička 3, OIB:54487484781</w:t>
      </w:r>
      <w:r w:rsidR="00EA2DC1" w:rsidRPr="0083610C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475568">
        <w:rPr>
          <w:rFonts w:cs="Times New Roman" w:hAnsi="Times New Roman" w:ascii="Times New Roman"/>
        </w:rPr>
        <w:t>4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83610C" w:rsidRPr="0083610C">
        <w:rPr>
          <w:rFonts w:cs="Times New Roman" w:hAnsi="Times New Roman" w:ascii="Times New Roman"/>
          <w:szCs w:val="20"/>
        </w:rPr>
        <w:t>POLIO PROJEKT</w:t>
      </w:r>
      <w:r w:rsidR="0083610C" w:rsidRPr="0083610C">
        <w:rPr>
          <w:rFonts w:cs="Times New Roman" w:hAnsi="Times New Roman" w:ascii="Times New Roman"/>
        </w:rPr>
        <w:t xml:space="preserve"> d.o.o. Zagreb, Našička 3, OIB:54487484781</w:t>
      </w:r>
      <w:r w:rsidR="0083610C">
        <w:rPr>
          <w:rFonts w:cs="Times New Roman" w:hAnsi="Times New Roman" w:ascii="Times New Roman"/>
          <w:b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83610C">
        <w:rPr>
          <w:rFonts w:cs="Times New Roman" w:hAnsi="Times New Roman" w:ascii="Times New Roman"/>
        </w:rPr>
        <w:t xml:space="preserve">Mario Delić, Đurđenovac, Radnička 18, OIB </w:t>
      </w:r>
      <w:r w:rsidR="0083610C" w:rsidRPr="0083610C">
        <w:rPr>
          <w:rFonts w:cs="Times New Roman" w:hAnsi="Times New Roman" w:ascii="Times New Roman"/>
        </w:rPr>
        <w:t>89669860211</w:t>
      </w:r>
      <w:r w:rsidR="0083610C">
        <w:rPr>
          <w:rFonts w:cs="Times New Roman" w:hAnsi="Times New Roman" w:ascii="Times New Roman"/>
        </w:rPr>
        <w:t xml:space="preserve"> </w:t>
      </w:r>
      <w:r w:rsidR="00F0419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75568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28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83610C">
        <w:rPr>
          <w:rFonts w:cs="Times New Roman" w:hAnsi="Times New Roman" w:ascii="Times New Roman"/>
          <w:b/>
        </w:rPr>
        <w:t>11,15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83610C">
        <w:rPr>
          <w:rFonts w:cs="Times New Roman" w:hAnsi="Times New Roman" w:ascii="Times New Roman"/>
        </w:rPr>
        <w:t xml:space="preserve"> </w:t>
      </w:r>
      <w:r w:rsidR="0083610C" w:rsidRPr="0083610C">
        <w:rPr>
          <w:rFonts w:cs="Times New Roman" w:hAnsi="Times New Roman" w:ascii="Times New Roman"/>
          <w:szCs w:val="20"/>
        </w:rPr>
        <w:t>POLIO PROJEKT</w:t>
      </w:r>
      <w:r w:rsidR="0083610C" w:rsidRPr="0083610C">
        <w:rPr>
          <w:rFonts w:cs="Times New Roman" w:hAnsi="Times New Roman" w:ascii="Times New Roman"/>
        </w:rPr>
        <w:t xml:space="preserve"> d.o.o. Zagreb, Našička 3, OIB:54487484781</w:t>
      </w:r>
      <w:r w:rsidR="0083610C" w:rsidRPr="0083610C">
        <w:rPr>
          <w:rFonts w:cs="Times New Roman" w:hAnsi="Times New Roman" w:ascii="Times New Roman"/>
          <w:b/>
        </w:rPr>
        <w:t>,</w:t>
      </w:r>
      <w:r w:rsidR="0083610C" w:rsidRPr="006529BA">
        <w:rPr>
          <w:rFonts w:cs="Times New Roman" w:hAnsi="Times New Roman" w:ascii="Times New Roman"/>
          <w:b/>
        </w:rPr>
        <w:t xml:space="preserve"> </w:t>
      </w:r>
      <w:r w:rsidR="00475568" w:rsidRPr="006529BA">
        <w:rPr>
          <w:rFonts w:cs="Times New Roman" w:hAnsi="Times New Roman" w:ascii="Times New Roman"/>
          <w:b/>
        </w:rPr>
        <w:t xml:space="preserve"> </w:t>
      </w:r>
      <w:r w:rsidR="00475568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475568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4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F6C72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8F6C72" w:rsidP="002152A3" w:rsidR="008F6C72" w:rsidRPr="008F6C72">
      <w:pPr>
        <w:jc w:val="right"/>
        <w:rPr>
          <w:rFonts w:cs="Times New Roman" w:hAnsi="Times New Roman" w:ascii="Times New Roman"/>
          <w:szCs w:val="20"/>
        </w:rPr>
      </w:pPr>
      <w:r w:rsidRPr="008F6C72">
        <w:rPr>
          <w:rFonts w:cs="Times New Roman" w:hAnsi="Times New Roman" w:ascii="Times New Roman"/>
          <w:szCs w:val="20"/>
        </w:rPr>
        <w:t>za točnost otpravka-ovlašteni službenik</w:t>
      </w:r>
    </w:p>
    <w:p w:rsidRDefault="008F6C72" w:rsidP="002152A3" w:rsidR="008F6C72" w:rsidRPr="008F6C72">
      <w:pPr>
        <w:jc w:val="right"/>
        <w:rPr>
          <w:rFonts w:cs="Times New Roman" w:hAnsi="Times New Roman" w:ascii="Times New Roman"/>
          <w:szCs w:val="20"/>
        </w:rPr>
      </w:pPr>
      <w:r w:rsidRPr="008F6C72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04197">
      <w:rPr>
        <w:rFonts w:cs="Times New Roman" w:hAnsi="Times New Roman" w:ascii="Times New Roman"/>
      </w:rPr>
      <w:t>65</w:t>
    </w:r>
    <w:r w:rsidR="0083610C">
      <w:rPr>
        <w:rFonts w:cs="Times New Roman" w:hAnsi="Times New Roman" w:ascii="Times New Roman"/>
      </w:rPr>
      <w:t>77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75568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3610C"/>
    <w:rsid w:val="008D4645"/>
    <w:rsid w:val="008F6C72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197"/>
    <w:rsid w:val="00F04992"/>
    <w:rsid w:val="00F30425"/>
    <w:rsid w:val="00F55F25"/>
    <w:rsid w:val="00F86209"/>
    <w:rsid w:val="00FB3D5D"/>
    <w:rsid w:val="00FE4F15"/>
    <w:rsid w:val="00FE7E20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St-6577/2016</izvorni_sadrzaj>
    <derivirana_varijabla naziv="DomainObject.Predmet.OznakaBroj_1">St-6577/2016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POLIO PROJEKT d.o.o. zastupanog po punomoćniku Zlatko Ostroški; Mario Delić</izvorni_sadrzaj>
    <derivirana_varijabla naziv="DomainObject.Predmet.ProtustrankaFormated_1">  POLIO PROJEKT d.o.o. zastupanog po punomoćniku Zlatko Ostroški; Mario Delić</derivirana_varijabla>
  </DomainObject.Predmet.ProtustrankaFormated>
  <DomainObject.Predmet.ProtustrankaFormatedOIB>
    <izvorni_sadrzaj>  POLIO PROJEKT d.o.o., OIB 54487484781 zastupanog po punomoćniku Zlatko Ostroški; Mario Delić</izvorni_sadrzaj>
    <derivirana_varijabla naziv="DomainObject.Predmet.ProtustrankaFormatedOIB_1">  POLIO PROJEKT d.o.o., OIB 54487484781 zastupanog po punomoćniku Zlatko Ostroški; Mario Delić</derivirana_varijabla>
  </DomainObject.Predmet.ProtustrankaFormatedOIB>
  <DomainObject.Predmet.ProtustrankaFormatedWithAdress>
    <izvorni_sadrzaj> POLIO PROJEKT d.o.o., Našička 3, 10000 Zagreb zastupanog po punomoćniku Zlatko Ostroški; Mario Delić</izvorni_sadrzaj>
    <derivirana_varijabla naziv="DomainObject.Predmet.ProtustrankaFormatedWithAdress_1"> POLIO PROJEKT d.o.o., Našička 3, 10000 Zagreb zastupanog po punomoćniku Zlatko Ostroški; Mario Delić</derivirana_varijabla>
  </DomainObject.Predmet.ProtustrankaFormatedWithAdress>
  <DomainObject.Predmet.ProtustrankaFormatedWithAdressOIB>
    <izvorni_sadrzaj> POLIO PROJEKT d.o.o., OIB 54487484781, Našička 3, 10000 Zagreb zastupanog po punomoćniku Zlatko Ostroški; Mario Delić</izvorni_sadrzaj>
    <derivirana_varijabla naziv="DomainObject.Predmet.ProtustrankaFormatedWithAdressOIB_1"> POLIO PROJEKT d.o.o., OIB 54487484781, Našička 3, 10000 Zagreb zastupanog po punomoćniku Zlatko Ostroški; Mario Delić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POLIO PROJEKT d.o.o. zastupanog po punomoćniku Zlatko Ostroški; Mario Delić</item>
    </izvorni_sadrzaj>
    <derivirana_varijabla naziv="DomainObject.Predmet.ProtuStrankaListFormated_1">
      <item>POLIO PROJEKT d.o.o. zastupanog po punomoćniku Zlatko Ostroški; Mario Delić</item>
    </derivirana_varijabla>
  </DomainObject.Predmet.ProtuStrankaListFormated>
  <DomainObject.Predmet.ProtuStrankaListFormatedOIB>
    <izvorni_sadrzaj>
      <item>POLIO PROJEKT d.o.o., OIB 54487484781 zastupanog po punomoćniku Zlatko Ostroški; Mario Delić</item>
    </izvorni_sadrzaj>
    <derivirana_varijabla naziv="DomainObject.Predmet.ProtuStrankaListFormatedOIB_1">
      <item>POLIO PROJEKT d.o.o., OIB 54487484781 zastupanog po punomoćniku Zlatko Ostroški; Mario Delić</item>
    </derivirana_varijabla>
  </DomainObject.Predmet.ProtuStrankaListFormatedOIB>
  <DomainObject.Predmet.ProtuStrankaListFormatedWithAdress>
    <izvorni_sadrzaj>
      <item>POLIO PROJEKT d.o.o., Našička 3, 10000 Zagreb zastupanog po punomoćniku Zlatko Ostroški; Mario Delić</item>
    </izvorni_sadrzaj>
    <derivirana_varijabla naziv="DomainObject.Predmet.ProtuStrankaListFormatedWithAdress_1">
      <item>POLIO PROJEKT d.o.o., Našička 3, 10000 Zagreb zastupanog po punomoćniku Zlatko Ostroški; Mario Delić</item>
    </derivirana_varijabla>
  </DomainObject.Predmet.ProtuStrankaListFormatedWithAdress>
  <DomainObject.Predmet.ProtuStrankaListFormatedWithAdressOIB>
    <izvorni_sadrzaj>
      <item>POLIO PROJEKT d.o.o., OIB 54487484781, Našička 3, 10000 Zagreb zastupanog po punomoćniku Zlatko Ostroški; Mario Delić</item>
    </izvorni_sadrzaj>
    <derivirana_varijabla naziv="DomainObject.Predmet.ProtuStrankaListFormatedWithAdressOIB_1">
      <item>POLIO PROJEKT d.o.o., OIB 54487484781, Našička 3, 10000 Zagreb zastupanog po punomoćniku Zlatko Ostroški; Mario Delić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 punomoćnik sudionika u postupku POLIO PROJEKT d.o.o.</item>
      <item>Zlatko Ostroški punomoćnik sudionika u postupku POLIO PROJEKT d.o.o.</item>
      <item>ŽDO u Zagrebu punomoćnik sudionika u postupku RH MF Porezna uprava Zagreb</item>
    </izvorni_sadrzaj>
    <derivirana_varijabla naziv="DomainObject.Predmet.OstaliListFormated_1">
      <item>Mario Delić punomoćnik sudionika u postupku POLIO PROJEKT d.o.o.</item>
      <item>Zlatko Ostroški punomoćnik sudionika u postupku POLIO PROJEKT d.o.o.</item>
      <item>ŽDO u Zagrebu punomoćnik sudionika u postupku RH MF Porezna uprava Zagreb</item>
    </derivirana_varijabla>
  </DomainObject.Predmet.OstaliListFormated>
  <DomainObject.Predmet.OstaliListFormatedOIB>
    <izvorni_sadrzaj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izvorni_sadrzaj>
    <derivirana_varijabla naziv="DomainObject.Predmet.OstaliListFormatedOIB_1"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izvorni_sadrzaj>
    <derivirana_varijabla naziv="DomainObject.Predmet.OstaliListFormatedWithAdress_1"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Delić</item>
      <item>Zlatko Ostroški</item>
      <item>ŽDO u Zagrebu</item>
    </izvorni_sadrzaj>
    <derivirana_varijabla naziv="DomainObject.Predmet.OstaliListNazivFormated_1">
      <item>Mario Delić</item>
      <item>Zlatko Ostroški</item>
      <item>ŽDO u Zagrebu</item>
    </derivirana_varijabla>
  </DomainObject.Predmet.OstaliListNazivFormated>
  <DomainObject.Predmet.OstaliListNazivFormatedOIB>
    <izvorni_sadrzaj>
      <item>Mario Delić, OIB 89669860211</item>
      <item>Zlatko Ostroški</item>
      <item>ŽDO u Zagrebu, OIB 16488001145</item>
    </izvorni_sadrzaj>
    <derivirana_varijabla naziv="DomainObject.Predmet.OstaliListNazivFormatedOIB_1">
      <item>Mario Delić, OIB 89669860211</item>
      <item>Zlatko Ostroški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POLIO PROJEKT d.o.o.</item>
      <item>RH MF Porezna uprava Zagreb</item>
      <item>Mario Delić</item>
      <item>Zlatko Ostroški</item>
      <item>ŽDO u Zagrebu</item>
    </izvorni_sadrzaj>
    <derivirana_varijabla naziv="DomainObject.Predmet.SudioniciListNaziv_1">
      <item>FINA Regionalni centar Zagreb</item>
      <item>POLIO PROJEKT d.o.o.</item>
      <item>RH MF Porezna uprava Zagreb</item>
      <item>Mario Delić</item>
      <item>Zlatko Ostroški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POLIO PROJEKT d.o.o., OIB 54487484781, Našička 3,10000 Zagreb</item>
      <item>RH MF Porezna uprava Zagreb, OIB 18683136487</item>
      <item>Mario Delić, OIB 89669860211, Radnička 18,31511 Đurđenovac</item>
      <item>Zlatko Ostroški, Đorđićeva 23/II,10000 Zagreb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POLIO PROJEKT d.o.o., OIB 54487484781, Našička 3,10000 Zagreb</item>
      <item>RH MF Porezna uprava Zagreb, OIB 18683136487</item>
      <item>Mario Delić, OIB 89669860211, Radnička 18,31511 Đurđenovac</item>
      <item>Zlatko Ostroški, Đorđićeva 23/II,10000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54487484781</item>
      <item>, OIB 18683136487</item>
      <item>, OIB 89669860211</item>
      <item>, OIB null</item>
      <item>, OIB 16488001145</item>
    </izvorni_sadrzaj>
    <derivirana_varijabla naziv="DomainObject.Predmet.SudioniciListNazivOIB_1">
      <item>, OIB 85821130368</item>
      <item>, OIB 54487484781</item>
      <item>, OIB 18683136487</item>
      <item>, OIB 89669860211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3246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2017-08-04T06:51:00Z</dcterms:created>
  <dc:creator>vmihalincic</dc:creator>
  <cp:lastModifiedBy>Višnja Svečak</cp:lastModifiedBy>
  <cp:lastPrinted>2017-08-04T06:52:00Z</cp:lastPrinted>
  <dcterms:modified xmlns:xsi="http://www.w3.org/2001/XMLSchema-instance" xsi:type="dcterms:W3CDTF">2017-08-04T06:52:00Z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