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67a7" w14:paraId="86a67a7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993469">
        <w:rPr>
          <w:szCs w:val="24"/>
        </w:rPr>
        <w:t>OLIMP MAGNETICA d.</w:t>
      </w:r>
      <w:r w:rsidR="005F64E7">
        <w:rPr>
          <w:szCs w:val="24"/>
        </w:rPr>
        <w:t xml:space="preserve"> </w:t>
      </w:r>
      <w:r w:rsidR="00993469">
        <w:rPr>
          <w:szCs w:val="24"/>
        </w:rPr>
        <w:t>o.</w:t>
      </w:r>
      <w:r w:rsidR="005F64E7">
        <w:rPr>
          <w:szCs w:val="24"/>
        </w:rPr>
        <w:t xml:space="preserve"> </w:t>
      </w:r>
      <w:r w:rsidR="00993469">
        <w:rPr>
          <w:szCs w:val="24"/>
        </w:rPr>
        <w:t>o., Stankovci, Poslovna zona Novi Stankovci, Hrvatske Vlade 1, OIB:25099603931</w:t>
      </w:r>
      <w:r w:rsidR="00C4379A">
        <w:rPr>
          <w:szCs w:val="24"/>
        </w:rPr>
        <w:t xml:space="preserve">, dana </w:t>
      </w:r>
      <w:r w:rsidR="005F64E7">
        <w:rPr>
          <w:szCs w:val="24"/>
        </w:rPr>
        <w:t>31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993469">
        <w:t>OLIMP MAGNETICA d.</w:t>
      </w:r>
      <w:r w:rsidR="005F64E7">
        <w:t xml:space="preserve"> </w:t>
      </w:r>
      <w:r w:rsidR="00993469">
        <w:t>o.</w:t>
      </w:r>
      <w:r w:rsidR="005F64E7">
        <w:t xml:space="preserve"> </w:t>
      </w:r>
      <w:r w:rsidR="00993469">
        <w:t>o., Stankovci, Poslovna zona Novi Stankovci, Hrvatske Vlade 1, OIB:25099603931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4C698B">
        <w:rPr>
          <w:b/>
          <w:bCs/>
        </w:rPr>
        <w:t>26.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4C698B">
        <w:rPr>
          <w:b/>
          <w:bCs/>
        </w:rPr>
        <w:t>13,00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4C698B">
        <w:rPr>
          <w:b/>
          <w:bCs/>
        </w:rPr>
        <w:t>26. travnja</w:t>
      </w:r>
      <w:r w:rsidR="0002147A" w:rsidRPr="0002147A">
        <w:rPr>
          <w:b/>
          <w:bCs/>
        </w:rPr>
        <w:t xml:space="preserve"> 2016. u </w:t>
      </w:r>
      <w:r w:rsidR="004C698B">
        <w:rPr>
          <w:b/>
          <w:bCs/>
        </w:rPr>
        <w:t xml:space="preserve">13,10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993469">
        <w:t>OLIMP MAGNETICA d.</w:t>
      </w:r>
      <w:r w:rsidR="005F64E7">
        <w:t xml:space="preserve"> </w:t>
      </w:r>
      <w:r w:rsidR="00993469">
        <w:t>o.</w:t>
      </w:r>
      <w:r w:rsidR="005F64E7">
        <w:t xml:space="preserve"> </w:t>
      </w:r>
      <w:r w:rsidR="00993469">
        <w:t>o., Stankovci, Poslovna zona Novi Stankovci, Hrvatske Vlade 1</w:t>
      </w:r>
      <w:r w:rsidR="009D4B15">
        <w:t xml:space="preserve">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993469">
        <w:t>860</w:t>
      </w:r>
      <w:r w:rsidR="00245588" w:rsidRPr="006761E9">
        <w:t xml:space="preserve"> dana u iznosu od </w:t>
      </w:r>
      <w:r w:rsidR="00993469">
        <w:t>91.369,24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4C698B" w:rsidR="005A3991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721F79" w:rsidP="0002147A" w:rsidR="00C443B6" w:rsidRPr="006761E9">
      <w:pPr>
        <w:jc w:val="center"/>
      </w:pPr>
      <w:r w:rsidRPr="006761E9">
        <w:t xml:space="preserve">U Zadru, </w:t>
      </w:r>
      <w:r w:rsidR="005F64E7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4C698B" w:rsidR="003C5ED2" w:rsidRPr="006761E9">
      <w:pPr>
        <w:jc w:val="right"/>
      </w:pPr>
    </w:p>
    <w:p w:rsidRDefault="0002147A" w:rsidP="004C698B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4C698B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993469">
        <w:t>OLIMP MAGNETICA d.</w:t>
      </w:r>
      <w:r w:rsidR="005F64E7">
        <w:t xml:space="preserve"> </w:t>
      </w:r>
      <w:r w:rsidR="00993469">
        <w:t>o.</w:t>
      </w:r>
      <w:r w:rsidR="005F64E7">
        <w:t xml:space="preserve"> </w:t>
      </w:r>
      <w:r w:rsidR="00993469">
        <w:t>o., Stankovci, Poslovna zona Novi Stankovci, Hrvatske Vlade 1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993469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SVJETLANA GAVRIĆ, Rijeka, Zagrebačka 10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F27D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993469">
      <w:t>364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993469">
      <w:t>364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C698B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64E7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27DA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0353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2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7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2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7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MAGNETICA društvo s ograničenom odgovornošću za proizvodnju i trgovinu</izvorni_sadrzaj>
    <derivirana_varijabla naziv="DomainObject.Predmet.ProtustrankaFormated_1">  OLIMP MAGNETICA društvo s ograničenom odgovornošću za proizvodnju i trgovinu</derivirana_varijabla>
  </DomainObject.Predmet.ProtustrankaFormated>
  <DomainObject.Predmet.ProtustrankaFormatedOIB>
    <izvorni_sadrzaj>  OLIMP MAGNETICA društvo s ograničenom odgovornošću za proizvodnju i trgovinu, OIB 25099603931</izvorni_sadrzaj>
    <derivirana_varijabla naziv="DomainObject.Predmet.ProtustrankaFormatedOIB_1">  OLIMP MAGNETICA društvo s ograničenom odgovornošću za proizvodnju i trgovinu, OIB 25099603931</derivirana_varijabla>
  </DomainObject.Predmet.ProtustrankaFormatedOIB>
  <DomainObject.Predmet.ProtustrankaFormatedWithAdress>
    <izvorni_sadrzaj> OLIMP MAGNETICA društvo s ograničenom odgovornošću za proizvodnju i trgovinu, Poslovna zona Novi Stankovci, Hrvatske Vlade 1, 23422 Stankovci</izvorni_sadrzaj>
    <derivirana_varijabla naziv="DomainObject.Predmet.ProtustrankaFormatedWithAdress_1"> OLIMP MAGNETICA društvo s ograničenom odgovornošću za proizvodnju i trgovinu, Poslovna zona Novi Stankovci, Hrvatske Vlade 1, 23422 Stankovci</derivirana_varijabla>
  </DomainObject.Predmet.ProtustrankaFormatedWithAdress>
  <DomainObject.Predmet.ProtustrankaFormatedWithAdressOIB>
    <izvorni_sadrzaj> OLIMP MAGNETICA društvo s ograničenom odgovornošću za proizvodnju i trgovinu, OIB 25099603931, Poslovna zona Novi Stankovci, Hrvatske Vlade 1, 23422 Stankovci</izvorni_sadrzaj>
    <derivirana_varijabla naziv="DomainObject.Predmet.ProtustrankaFormatedWithAdressOIB_1"> OLIMP MAGNETICA društvo s ograničenom odgovornošću za proizvodnju i trgovinu, OIB 25099603931, Poslovna zona Novi Stankovci, Hrvatske Vlade 1, 23422 Stankovci</derivirana_varijabla>
  </DomainObject.Predmet.ProtustrankaFormatedWithAdressOIB>
  <DomainObject.Predmet.ProtustrankaWithAdress>
    <izvorni_sadrzaj>OLIMP MAGNETICA društvo s ograničenom odgovornošću za proizvodnju i trgovinu Poslovna zona Novi Stankovci, Hrvatske Vlade 1, 23422 Stankovci</izvorni_sadrzaj>
    <derivirana_varijabla naziv="DomainObject.Predmet.ProtustrankaWithAdress_1">OLIMP MAGNETICA društvo s ograničenom odgovornošću za proizvodnju i trgovinu Poslovna zona Novi Stankovci, Hrvatske Vlade 1, 23422 Stankovci</derivirana_varijabla>
  </DomainObject.Predmet.ProtustrankaWithAdress>
  <DomainObject.Predmet.ProtustrankaWithAdressOIB>
    <izvorni_sadrzaj>OLIMP MAGNETICA društvo s ograničenom odgovornošću za proizvodnju i trgovinu, OIB 25099603931, Poslovna zona Novi Stankovci, Hrvatske Vlade 1, 23422 Stankovci</izvorni_sadrzaj>
    <derivirana_varijabla naziv="DomainObject.Predmet.ProtustrankaWithAdressOIB_1">OLIMP MAGNETICA društvo s ograničenom odgovornošću za proizvodnju i trgovinu, OIB 25099603931, Poslovna zona Novi Stankovci, Hrvatske Vlade 1, 23422 Stankovci</derivirana_varijabla>
  </DomainObject.Predmet.ProtustrankaWithAdressOIB>
  <DomainObject.Predmet.ProtustrankaNazivFormated>
    <izvorni_sadrzaj>OLIMP MAGNETICA društvo s ograničenom odgovornošću za proizvodnju i trgovinu</izvorni_sadrzaj>
    <derivirana_varijabla naziv="DomainObject.Predmet.ProtustrankaNazivFormated_1">OLIMP MAGNETICA društvo s ograničenom odgovornošću za proizvodnju i trgovinu</derivirana_varijabla>
  </DomainObject.Predmet.ProtustrankaNazivFormated>
  <DomainObject.Predmet.ProtustrankaNazivFormatedOIB>
    <izvorni_sadrzaj>OLIMP MAGNETICA društvo s ograničenom odgovornošću za proizvodnju i trgovinu, OIB 25099603931</izvorni_sadrzaj>
    <derivirana_varijabla naziv="DomainObject.Predmet.ProtustrankaNazivFormatedOIB_1">OLIMP MAGNETICA društvo s ograničenom odgovornošću za proizvodnju i trgovinu, OIB 25099603931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91369.24</izvorni_sadrzaj>
    <derivirana_varijabla naziv="DomainObject.Predmet.TrenutnaVrijednost_1">91369.24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MAGNETICA društvo s ograničenom odgovornošću za proizvodnju i trgovinu</item>
    </izvorni_sadrzaj>
    <derivirana_varijabla naziv="DomainObject.Predmet.ProtuStrankaListFormated_1">
      <item>OLIMP MAGNETICA društvo s ograničenom odgovornošću za proizvodnju i trgovinu</item>
    </derivirana_varijabla>
  </DomainObject.Predmet.ProtuStrankaListFormated>
  <DomainObject.Predmet.ProtuStrankaListFormatedOIB>
    <izvorni_sadrzaj>
      <item>OLIMP MAGNETICA društvo s ograničenom odgovornošću za proizvodnju i trgovinu, OIB 25099603931</item>
    </izvorni_sadrzaj>
    <derivirana_varijabla naziv="DomainObject.Predmet.ProtuStrankaListFormatedOIB_1">
      <item>OLIMP MAGNETICA društvo s ograničenom odgovornošću za proizvodnju i trgovinu, OIB 25099603931</item>
    </derivirana_varijabla>
  </DomainObject.Predmet.ProtuStrankaListFormatedOIB>
  <DomainObject.Predmet.ProtuStrankaListFormatedWithAdress>
    <izvorni_sadrzaj>
      <item>OLIMP MAGNETICA društvo s ograničenom odgovornošću za proizvodnju i trgovinu, Poslovna zona Novi Stankovci, Hrvatske Vlade 1, 23422 Stankovci</item>
    </izvorni_sadrzaj>
    <derivirana_varijabla naziv="DomainObject.Predmet.ProtuStrankaListFormatedWithAdress_1">
      <item>OLIMP MAGNETICA društvo s ograničenom odgovornošću za proizvodnju i trgovinu, Poslovna zona Novi Stankovci, Hrvatske Vlade 1, 23422 Stankovci</item>
    </derivirana_varijabla>
  </DomainObject.Predmet.ProtuStrankaListFormatedWithAdress>
  <DomainObject.Predmet.ProtuStrankaListFormatedWithAdressOIB>
    <izvorni_sadrzaj>
      <item>OLIMP MAGNETICA društvo s ograničenom odgovornošću za proizvodnju i trgovinu, OIB 25099603931, Poslovna zona Novi Stankovci, Hrvatske Vlade 1, 23422 Stankovci</item>
    </izvorni_sadrzaj>
    <derivirana_varijabla naziv="DomainObject.Predmet.ProtuStrankaListFormatedWithAdressOIB_1">
      <item>OLIMP MAGNETICA društvo s ograničenom odgovornošću za proizvodnju i trgovinu, OIB 25099603931, Poslovna zona Novi Stankovci, Hrvatske Vlade 1, 23422 Stankovci</item>
    </derivirana_varijabla>
  </DomainObject.Predmet.ProtuStrankaListFormatedWithAdressOIB>
  <DomainObject.Predmet.ProtuStrankaListNazivFormated>
    <izvorni_sadrzaj>
      <item>OLIMP MAGNETICA društvo s ograničenom odgovornošću za proizvodnju i trgovinu</item>
    </izvorni_sadrzaj>
    <derivirana_varijabla naziv="DomainObject.Predmet.ProtuStrankaListNazivFormated_1">
      <item>OLIMP MAGNETICA društvo s ograničenom odgovornošću za proizvodnju i trgovinu</item>
    </derivirana_varijabla>
  </DomainObject.Predmet.ProtuStrankaListNazivFormated>
  <DomainObject.Predmet.ProtuStrankaListNazivFormatedOIB>
    <izvorni_sadrzaj>
      <item>OLIMP MAGNETICA društvo s ograničenom odgovornošću za proizvodnju i trgovinu, OIB 25099603931</item>
    </izvorni_sadrzaj>
    <derivirana_varijabla naziv="DomainObject.Predmet.ProtuStrankaListNazivFormatedOIB_1">
      <item>OLIMP MAGNETICA društvo s ograničenom odgovornošću za proizvodnju i trgovinu, OIB 25099603931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MAGNETICA društvo s ograničenom odgovornošću za proizvodnju i trgovinu</izvorni_sadrzaj>
    <derivirana_varijabla naziv="DomainObject.Predmet.ProtustrankaIDrugi_1">OLIMP MAGNETICA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MAGNETICA društvo s ograničenom odgovornošću za proizvodnju i trgovinu, OIB 25099603931, Poslovna zona Novi Stankovci, Hrvatske Vlade 1, 23422 Stankovci</izvorni_sadrzaj>
    <derivirana_varijabla naziv="DomainObject.Predmet.ProtustrankaIDrugiAdressOIB_1">OLIMP MAGNETICA društvo s ograničenom odgovornošću za proizvodnju i trgovinu, OIB 25099603931, Poslovna zona Novi Stankovci,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MAGNETICA društvo s ograničenom odgovornošću za proizvodnju i trgovinu</item>
    </izvorni_sadrzaj>
    <derivirana_varijabla naziv="DomainObject.Predmet.SudioniciListNaziv_1">
      <item>FINA</item>
      <item>OLIMP MAGNETICA društvo s ograničenom odgovornošću za proizvodnju i trgovinu</item>
    </derivirana_varijabla>
  </DomainObject.Predmet.SudioniciListNaziv>
  <DomainObject.Predmet.SudioniciListAdressOIB>
    <izvorni_sadrzaj>
      <item>FINA, OIB 85821130368</item>
      <item>OLIMP MAGNETICA društvo s ograničenom odgovornošću za proizvodnju i trgovinu, OIB 25099603931, Poslovna zona Novi Stankovci, Hrvatske Vlade 1,23422 Stankovci</item>
    </izvorni_sadrzaj>
    <derivirana_varijabla naziv="DomainObject.Predmet.SudioniciListAdressOIB_1">
      <item>FINA, OIB 85821130368</item>
      <item>OLIMP MAGNETICA društvo s ograničenom odgovornošću za proizvodnju i trgovinu, OIB 25099603931, Poslovna zona Novi Stankovci,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25099603931</item>
    </izvorni_sadrzaj>
    <derivirana_varijabla naziv="DomainObject.Predmet.SudioniciListNazivOIB_1">
      <item>, OIB 85821130368</item>
      <item>, OIB 25099603931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C686F9-A87E-4A47-864C-5ADB8C249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1892</properties:Characters>
  <properties:Lines>64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2016-03-14T09:41:00Z</dcterms:created>
  <dc:creator>Administrator</dc:creator>
  <cp:lastModifiedBy>Merlina Klišmanić</cp:lastModifiedBy>
  <cp:lastPrinted>2016-04-06T07:51:00Z</cp:lastPrinted>
  <dcterms:modified xmlns:xsi="http://www.w3.org/2001/XMLSchema-instance" xsi:type="dcterms:W3CDTF">2016-04-06T09:32:00Z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