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6bec2" w14:paraId="026bec2" w:rsidRDefault="0075677D" w:rsidP="001940FB" w:rsidR="0075677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DF5544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75677D" w:rsidP="00AA6BCF" w:rsidR="0075677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75677D" w:rsidR="0075677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75677D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75677D" w:rsidP="0075677D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75677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75677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630302" w:rsidRPr="00630302">
        <w:rPr>
          <w:rFonts w:cs="Calibri" w:hAnsi="Calibri" w:ascii="Calibri"/>
        </w:rPr>
        <w:t>IVANKA DUBOVAC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75677D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od </w:t>
      </w:r>
      <w:r w:rsidR="00630302" w:rsidRPr="00630302">
        <w:rPr>
          <w:rFonts w:cs="Calibri" w:hAnsi="Calibri" w:ascii="Calibri"/>
        </w:rPr>
        <w:t>39.359,10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630302" w:rsidRPr="00630302">
        <w:rPr>
          <w:rFonts w:cs="Calibri" w:hAnsi="Calibri" w:ascii="Calibri"/>
        </w:rPr>
        <w:t>35.959,10</w:t>
      </w:r>
      <w:r w:rsidR="001D182A" w:rsidRPr="001D182A">
        <w:rPr>
          <w:rFonts w:cs="Calibri" w:hAnsi="Calibri" w:ascii="Calibri"/>
        </w:rPr>
        <w:t xml:space="preserve"> kn</w:t>
      </w:r>
      <w:r w:rsidR="000B6E41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630302" w:rsidRPr="00630302">
        <w:rPr>
          <w:rFonts w:cs="Calibri" w:hAnsi="Calibri" w:ascii="Calibri"/>
        </w:rPr>
        <w:t>3.400,00</w:t>
      </w:r>
      <w:r w:rsidR="00630302">
        <w:rPr>
          <w:rFonts w:cs="Calibri" w:hAnsi="Calibri" w:ascii="Calibri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75677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75677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75677D" w:rsidRPr="0075677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75677D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75677D" w:rsidP="001D182A" w:rsidR="0075677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75677D" w:rsidP="001D182A" w:rsidR="0075677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30302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630302">
              <w:rPr>
                <w:rFonts w:cs="Calibri" w:hAnsi="Calibri" w:ascii="Calibri"/>
              </w:rPr>
              <w:t>IVANKA DUBOVAC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630302">
              <w:rPr>
                <w:rFonts w:cs="Calibri" w:hAnsi="Calibri" w:ascii="Calibri"/>
              </w:rPr>
              <w:t>Doverska 18, Split</w:t>
            </w:r>
            <w:r w:rsidR="000A4152" w:rsidRPr="00630302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 xml:space="preserve"> </w:t>
            </w:r>
            <w:r w:rsidR="003A5883" w:rsidRPr="00630302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630302">
              <w:rPr>
                <w:rFonts w:cs="Calibri" w:hAnsi="Calibri" w:ascii="Calibri"/>
              </w:rPr>
              <w:t>95632525183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30302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630302">
              <w:rPr>
                <w:rFonts w:cs="Calibri" w:hAnsi="Calibri" w:ascii="Calibri"/>
              </w:rPr>
              <w:t>Ugovori o štednom depozitu broj 81-70-00278-1, 81-70-30047-6,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630302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630302">
              <w:rPr>
                <w:rFonts w:cs="Calibri" w:hAnsi="Calibri" w:ascii="Calibri"/>
              </w:rPr>
              <w:t>39.359,10</w:t>
            </w:r>
            <w:r>
              <w:rPr>
                <w:rFonts w:cs="Calibri" w:hAnsi="Calibri" w:ascii="Calibri"/>
              </w:rPr>
              <w:t xml:space="preserve">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30302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630302">
              <w:rPr>
                <w:rFonts w:cs="Calibri" w:hAnsi="Calibri" w:ascii="Calibri"/>
              </w:rPr>
              <w:t>35.959,10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30302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630302">
              <w:rPr>
                <w:rFonts w:cs="Calibri" w:hAnsi="Calibri" w:ascii="Calibri"/>
              </w:rPr>
              <w:t>3.400,00</w:t>
            </w:r>
            <w:r>
              <w:rPr>
                <w:rFonts w:cs="Calibri" w:hAnsi="Calibri" w:ascii="Calibri"/>
              </w:rPr>
              <w:t xml:space="preserve"> </w:t>
            </w:r>
            <w:r w:rsidR="001D182A" w:rsidRPr="003B3AF4">
              <w:rPr>
                <w:rFonts w:cs="Calibri" w:hAnsi="Calibri" w:ascii="Calibri"/>
                <w:color w:val="000000"/>
              </w:rPr>
              <w:t>kn</w:t>
            </w:r>
          </w:p>
        </w:tc>
      </w:tr>
    </w:tbl>
    <w:p w:rsidRDefault="0075677D" w:rsidP="00AA6BCF" w:rsidR="0075677D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DB2FDC" w:rsidP="00DB2FDC" w:rsidR="00DB2FD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64CD8" w:rsidP="00DB2FDC" w:rsidR="00DB2FD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2FDC" w:rsidP="00DB2FDC" w:rsidR="00DB2FD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DB2FDC" w:rsidP="00DB2FDC" w:rsidR="00DB2FD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DB2FDC" w:rsidP="00DB2FDC" w:rsidR="00DB2FD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B2FDC" w:rsidP="00DB2FDC" w:rsidR="00DB2FD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DB2FDC" w:rsidP="00DB2FDC" w:rsidR="00DB2FDC" w:rsidRPr="00B706F7">
      <w:pPr>
        <w:spacing w:after="0"/>
        <w:rPr>
          <w:rFonts w:eastAsia="Calibri" w:hAnsi="Calibri" w:ascii="Calibri"/>
          <w:lang w:val="hr-HR"/>
        </w:rPr>
      </w:pP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B20" w:rsidR="00A90B20">
      <w:pPr>
        <w:spacing w:after="0"/>
      </w:pPr>
      <w:r>
        <w:separator/>
      </w:r>
    </w:p>
  </w:endnote>
  <w:endnote w:id="0" w:type="continuationSeparator">
    <w:p w:rsidRDefault="00A90B20" w:rsidR="00A90B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3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B20" w:rsidR="00A90B20">
      <w:pPr>
        <w:spacing w:after="0"/>
      </w:pPr>
      <w:r>
        <w:separator/>
      </w:r>
    </w:p>
  </w:footnote>
  <w:footnote w:id="0" w:type="continuationSeparator">
    <w:p w:rsidRDefault="00A90B20" w:rsidR="00A90B2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3C9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3617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6E41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33C9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3E1E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16D9"/>
    <w:rsid w:val="0046352D"/>
    <w:rsid w:val="004648E0"/>
    <w:rsid w:val="00464CD8"/>
    <w:rsid w:val="004656E7"/>
    <w:rsid w:val="00472FCB"/>
    <w:rsid w:val="0048690C"/>
    <w:rsid w:val="00492DFC"/>
    <w:rsid w:val="00497107"/>
    <w:rsid w:val="004A333A"/>
    <w:rsid w:val="004A67B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030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17166"/>
    <w:rsid w:val="00730CEC"/>
    <w:rsid w:val="00736850"/>
    <w:rsid w:val="00736DF4"/>
    <w:rsid w:val="00744CEB"/>
    <w:rsid w:val="0075677D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17C2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75955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90B20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1312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3FD2"/>
    <w:rsid w:val="00DB1922"/>
    <w:rsid w:val="00DB2FDC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544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833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3C9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3C9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3C9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3C9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1833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3C9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3C9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3C9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3C9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FF6BFB-8190-4696-B092-57A48F159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1444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2018-08-23T10:38:00Z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2018-08-23T11:30:00Z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St-651/2017-167 / Podnesak - Podnesak (-167.docx)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