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985c" w14:paraId="a48985c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C10D47">
        <w:t>221</w:t>
      </w:r>
      <w:r w:rsidR="00AA5237">
        <w:t>/1</w:t>
      </w:r>
      <w:r w:rsidR="00091D5A">
        <w:t>5</w:t>
      </w:r>
      <w:r w:rsidR="00AA5237">
        <w:t>-</w:t>
      </w:r>
      <w:r w:rsidR="00C10D47">
        <w:t>9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Zadar, Ivana Danila 4, Zadar od 30. listopada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10D47">
        <w:t>SCAPHAE ET ARMAMENTORUM</w:t>
      </w:r>
      <w:r w:rsidR="00311993">
        <w:t xml:space="preserve"> d.o.o. </w:t>
      </w:r>
      <w:r w:rsidR="006634BC">
        <w:t xml:space="preserve">sa sjedištem u </w:t>
      </w:r>
      <w:r w:rsidR="00C10D47">
        <w:t>Zadru (Grada Zadar)</w:t>
      </w:r>
      <w:r w:rsidR="00912002">
        <w:t xml:space="preserve">, </w:t>
      </w:r>
      <w:r w:rsidR="00C10D47">
        <w:t>Zagrebačka Ulica 46/C</w:t>
      </w:r>
      <w:r w:rsidR="00912002">
        <w:t>,</w:t>
      </w:r>
      <w:r w:rsidR="00A01095">
        <w:t xml:space="preserve"> OIB: </w:t>
      </w:r>
      <w:r w:rsidR="00C10D47">
        <w:t>21951230050</w:t>
      </w:r>
      <w:r>
        <w:t xml:space="preserve">, </w:t>
      </w:r>
      <w:r w:rsidR="00AB0DEC">
        <w:t>17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C10D47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10D47">
        <w:t>SCAPHAE ET ARMAMENTORUM d.o.o. sa sjedištem u Zadru (Grada Zadar), Zagrebačka Ulica 46/C, OIB: 21951230050</w:t>
      </w:r>
      <w:r>
        <w:t xml:space="preserve"> s danom </w:t>
      </w:r>
      <w:r w:rsidR="00AB0DEC">
        <w:t>1</w:t>
      </w:r>
      <w:r>
        <w:t xml:space="preserve">7. ožujka 2016. u </w:t>
      </w:r>
      <w:r w:rsidR="00106E1E">
        <w:t>09</w:t>
      </w:r>
      <w:r>
        <w:t>,</w:t>
      </w:r>
      <w:r w:rsidR="00106E1E">
        <w:t>1</w:t>
      </w:r>
      <w:r w:rsidR="00C10D47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106E1E" w:rsidR="007C62EB">
      <w:pPr>
        <w:ind w:firstLine="705"/>
        <w:jc w:val="both"/>
      </w:pPr>
      <w:r w:rsidRPr="00106E1E">
        <w:t>II</w:t>
      </w:r>
      <w:r w:rsidR="00386298" w:rsidRPr="00106E1E">
        <w:t xml:space="preserve">. </w:t>
      </w:r>
      <w:r w:rsidR="00193657" w:rsidRPr="00106E1E">
        <w:t>Stečajnim upraviteljem</w:t>
      </w:r>
      <w:r w:rsidRPr="00106E1E">
        <w:t xml:space="preserve"> dužnika </w:t>
      </w:r>
      <w:r w:rsidR="00193657" w:rsidRPr="00106E1E">
        <w:t xml:space="preserve">imenuje se </w:t>
      </w:r>
      <w:r w:rsidR="00106E1E" w:rsidRPr="00106E1E">
        <w:t>Dinka Trumbić iz Splita, Lovretska</w:t>
      </w:r>
      <w:r w:rsidR="00106E1E" w:rsidRPr="008E37E9">
        <w:t xml:space="preserve"> 10, OIB: 43468134790</w:t>
      </w:r>
      <w:r>
        <w:t>.</w:t>
      </w:r>
    </w:p>
    <w:p w:rsidRDefault="00E41244" w:rsidP="007C62EB" w:rsidR="00E41244" w:rsidRPr="00386298">
      <w:pPr>
        <w:jc w:val="both"/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10D47">
        <w:t>SCAPHAE ET ARMAMENTORUM d.o.o. sa sjedištem u Zadru (Grada Zadar), Zagrebačka Ulica 46/C, OIB: 21951230050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2B5AA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30. </w:t>
      </w:r>
      <w:r w:rsidR="003E6CC5">
        <w:t>listopada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C10D47">
        <w:t>4640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C10D47">
        <w:t>1.323.426,68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>
        <w:t xml:space="preserve">da </w:t>
      </w:r>
      <w:r w:rsidR="0026703A">
        <w:t>ima otvoren</w:t>
      </w:r>
      <w:r w:rsidR="00C10D47">
        <w:t>e</w:t>
      </w:r>
      <w:r w:rsidR="0026703A">
        <w:t xml:space="preserve"> račun</w:t>
      </w:r>
      <w:r w:rsidR="00C10D47">
        <w:t>e</w:t>
      </w:r>
      <w:r w:rsidR="0026703A">
        <w:t xml:space="preserve"> kod </w:t>
      </w:r>
      <w:r w:rsidR="00C10D47">
        <w:t>OTP banka Hrvatska d.d. i Splitska banka</w:t>
      </w:r>
      <w:r w:rsidR="00A366D1">
        <w:t xml:space="preserve">, </w:t>
      </w:r>
      <w:r w:rsidR="00193657" w:rsidRPr="002B5AAE">
        <w:t>kao i da nema zaplijenjenih sredstava na ime predujma za namire</w:t>
      </w:r>
      <w:r w:rsidR="00193657">
        <w:t>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C10D47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AB0DEC">
        <w:t>1</w:t>
      </w:r>
      <w:r w:rsidR="001B47CD">
        <w:t xml:space="preserve">7.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EC26B5" w:rsidP="00EC26B5" w:rsidR="00EC26B5">
      <w:pPr>
        <w:ind w:firstLine="360"/>
        <w:jc w:val="both"/>
      </w:pPr>
      <w:r>
        <w:t>DNA:</w:t>
      </w:r>
    </w:p>
    <w:p w:rsidRDefault="00EC26B5" w:rsidP="00EC26B5" w:rsidR="00EC26B5">
      <w:pPr>
        <w:numPr>
          <w:ilvl w:val="0"/>
          <w:numId w:val="4"/>
        </w:numPr>
      </w:pPr>
      <w:r>
        <w:t>Stečajnoj upraviteljici uz potvrdu o imenovanju</w:t>
      </w:r>
    </w:p>
    <w:p w:rsidRDefault="00EC26B5" w:rsidP="00EC26B5" w:rsidR="00EC26B5">
      <w:pPr>
        <w:numPr>
          <w:ilvl w:val="0"/>
          <w:numId w:val="4"/>
        </w:numPr>
      </w:pPr>
      <w:r>
        <w:t xml:space="preserve">Stečajnom dužniku </w:t>
      </w:r>
    </w:p>
    <w:p w:rsidRDefault="00EC26B5" w:rsidP="00EC26B5" w:rsidR="00EC26B5">
      <w:pPr>
        <w:numPr>
          <w:ilvl w:val="0"/>
          <w:numId w:val="4"/>
        </w:numPr>
      </w:pPr>
      <w:r>
        <w:t>FINA, Regionalni centar Split, Podružnica Zadar</w:t>
      </w:r>
    </w:p>
    <w:p w:rsidRDefault="00EC26B5" w:rsidP="00EC26B5" w:rsidR="00EC26B5">
      <w:pPr>
        <w:numPr>
          <w:ilvl w:val="0"/>
          <w:numId w:val="4"/>
        </w:numPr>
      </w:pPr>
      <w:r>
        <w:t xml:space="preserve">ŽDO u Zadru, Građansko-upravnom odjelu </w:t>
      </w:r>
    </w:p>
    <w:p w:rsidRDefault="00EC26B5" w:rsidP="00EC26B5" w:rsidR="00EC26B5">
      <w:pPr>
        <w:numPr>
          <w:ilvl w:val="0"/>
          <w:numId w:val="4"/>
        </w:numPr>
      </w:pPr>
      <w:r>
        <w:t>RH, Ministarstvo financija, Porezna uprava Zadar</w:t>
      </w:r>
    </w:p>
    <w:p w:rsidRDefault="00EC26B5" w:rsidP="00EC26B5" w:rsidR="00EC26B5">
      <w:pPr>
        <w:numPr>
          <w:ilvl w:val="0"/>
          <w:numId w:val="4"/>
        </w:numPr>
      </w:pPr>
      <w:r>
        <w:t>Općinskom sudu u Zadru</w:t>
      </w:r>
    </w:p>
    <w:p w:rsidRDefault="00EC26B5" w:rsidP="00EC26B5" w:rsidR="00EC26B5">
      <w:pPr>
        <w:numPr>
          <w:ilvl w:val="0"/>
          <w:numId w:val="4"/>
        </w:numPr>
      </w:pPr>
      <w:r>
        <w:t>Općinskom sudu u Zadru, zemljišnoknjižnom odjelu</w:t>
      </w:r>
    </w:p>
    <w:p w:rsidRDefault="00EC26B5" w:rsidP="00EC26B5" w:rsidR="00EC26B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EC26B5" w:rsidP="00EC26B5" w:rsidR="00EC26B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EC26B5" w:rsidP="00EC26B5" w:rsidR="00EC26B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EC26B5" w:rsidP="00EC26B5" w:rsidR="00EC26B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EC26B5" w:rsidP="00EC26B5" w:rsidR="00EC26B5">
      <w:pPr>
        <w:numPr>
          <w:ilvl w:val="0"/>
          <w:numId w:val="4"/>
        </w:numPr>
      </w:pPr>
      <w:r>
        <w:t>e-Oglasna ploča suda</w:t>
      </w:r>
    </w:p>
    <w:p w:rsidRDefault="00EC26B5" w:rsidP="00EC26B5" w:rsidR="00EC26B5">
      <w:pPr>
        <w:numPr>
          <w:ilvl w:val="0"/>
          <w:numId w:val="4"/>
        </w:numPr>
      </w:pPr>
      <w:r>
        <w:t>Pisarnici ovog suda</w:t>
      </w:r>
    </w:p>
    <w:p w:rsidRDefault="00EC26B5" w:rsidP="00EC26B5" w:rsidR="00EC26B5">
      <w:pPr>
        <w:numPr>
          <w:ilvl w:val="0"/>
          <w:numId w:val="4"/>
        </w:numPr>
      </w:pPr>
      <w:r>
        <w:t xml:space="preserve">U spis </w:t>
      </w:r>
    </w:p>
    <w:p w:rsidRDefault="00EC26B5" w:rsidP="00EC26B5" w:rsidR="00EC26B5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5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C10D47">
      <w:t>221/15-9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1E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02767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B0DEC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0D47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62507"/>
    <w:rsid w:val="00E7096C"/>
    <w:rsid w:val="00E77411"/>
    <w:rsid w:val="00E82130"/>
    <w:rsid w:val="00E8481F"/>
    <w:rsid w:val="00E85F98"/>
    <w:rsid w:val="00E8758E"/>
    <w:rsid w:val="00E912CB"/>
    <w:rsid w:val="00EB0EBA"/>
    <w:rsid w:val="00EC26B5"/>
    <w:rsid w:val="00EC6F99"/>
    <w:rsid w:val="00EF6F21"/>
    <w:rsid w:val="00F34B4B"/>
    <w:rsid w:val="00F35619"/>
    <w:rsid w:val="00F36175"/>
    <w:rsid w:val="00F42AAC"/>
    <w:rsid w:val="00F4631E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2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2507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781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SCAPHAE ET ARMAMENTORUM društvo s ograničenom odgovornošću za brodostrojarski inženjering i opremu brodova</izvorni_sadrzaj>
    <derivirana_varijabla naziv="DomainObject.Predmet.ProtustrankaFormated_1">  SCAPHAE ET ARMAMENTORUM društvo s ograničenom odgovornošću za brodostrojarski inženjering i opremu brodova</derivirana_varijabla>
  </DomainObject.Predmet.ProtustrankaFormated>
  <DomainObject.Predmet.ProtustrankaFormatedOIB>
    <izvorni_sadrzaj>  SCAPHAE ET ARMAMENTORUM društvo s ograničenom odgovornošću za brodostrojarski inženjering i opremu brodova, OIB 21951230050</izvorni_sadrzaj>
    <derivirana_varijabla naziv="DomainObject.Predmet.ProtustrankaFormatedOIB_1">  SCAPHAE ET ARMAMENTORUM društvo s ograničenom odgovornošću za brodostrojarski inženjering i opremu brodova, OIB 21951230050</derivirana_varijabla>
  </DomainObject.Predmet.ProtustrankaFormatedOIB>
  <DomainObject.Predmet.ProtustrankaFormatedWithAdress>
    <izvorni_sadrzaj> SCAPHAE ET ARMAMENTORUM društvo s ograničenom odgovornošću za brodostrojarski inženjering i opremu brodova, Zagrebačka Ulica 46/C, 23000 Zadar</izvorni_sadrzaj>
    <derivirana_varijabla naziv="DomainObject.Predmet.ProtustrankaFormatedWithAdress_1"> SCAPHAE ET ARMAMENTORUM društvo s ograničenom odgovornošću za brodostrojarski inženjering i opremu brodova, Zagrebačka Ulica 46/C, 23000 Zadar</derivirana_varijabla>
  </DomainObject.Predmet.ProtustrankaFormatedWithAdress>
  <DomainObject.Predmet.ProtustrankaFormatedWithAdressOIB>
    <izvorni_sadrzaj> SCAPHAE ET ARMAMENTORUM društvo s ograničenom odgovornošću za brodostrojarski inženjering i opremu brodova, OIB 21951230050, Zagrebačka Ulica 46/C, 23000 Zadar</izvorni_sadrzaj>
    <derivirana_varijabla naziv="DomainObject.Predmet.ProtustrankaFormatedWithAdressOIB_1"> SCAPHAE ET ARMAMENTORUM društvo s ograničenom odgovornošću za brodostrojarski inženjering i opremu brodova, OIB 21951230050, Zagrebačka Ulica 46/C, 23000 Zadar</derivirana_varijabla>
  </DomainObject.Predmet.ProtustrankaFormatedWithAdressOIB>
  <DomainObject.Predmet.ProtustrankaWithAdress>
    <izvorni_sadrzaj>SCAPHAE ET ARMAMENTORUM društvo s ograničenom odgovornošću za brodostrojarski inženjering i opremu brodova Zagrebačka Ulica 46/C, 23000 Zadar</izvorni_sadrzaj>
    <derivirana_varijabla naziv="DomainObject.Predmet.ProtustrankaWithAdress_1">SCAPHAE ET ARMAMENTORUM društvo s ograničenom odgovornošću za brodostrojarski inženjering i opremu brodova Zagrebačka Ulica 46/C, 23000 Zadar</derivirana_varijabla>
  </DomainObject.Predmet.ProtustrankaWithAdress>
  <DomainObject.Predmet.ProtustrankaWithAdressOIB>
    <izvorni_sadrzaj>SCAPHAE ET ARMAMENTORUM društvo s ograničenom odgovornošću za brodostrojarski inženjering i opremu brodova, OIB 21951230050, Zagrebačka Ulica 46/C, 23000 Zadar</izvorni_sadrzaj>
    <derivirana_varijabla naziv="DomainObject.Predmet.ProtustrankaWithAdressOIB_1">SCAPHAE ET ARMAMENTORUM društvo s ograničenom odgovornošću za brodostrojarski inženjering i opremu brodova, OIB 21951230050, Zagrebačka Ulica 46/C, 23000 Zadar</derivirana_varijabla>
  </DomainObject.Predmet.ProtustrankaWithAdressOIB>
  <DomainObject.Predmet.ProtustrankaNazivFormated>
    <izvorni_sadrzaj>SCAPHAE ET ARMAMENTORUM društvo s ograničenom odgovornošću za brodostrojarski inženjering i opremu brodova</izvorni_sadrzaj>
    <derivirana_varijabla naziv="DomainObject.Predmet.ProtustrankaNazivFormated_1">SCAPHAE ET ARMAMENTORUM društvo s ograničenom odgovornošću za brodostrojarski inženjering i opremu brodova</derivirana_varijabla>
  </DomainObject.Predmet.ProtustrankaNazivFormated>
  <DomainObject.Predmet.ProtustrankaNazivFormatedOIB>
    <izvorni_sadrzaj>SCAPHAE ET ARMAMENTORUM društvo s ograničenom odgovornošću za brodostrojarski inženjering i opremu brodova, OIB 21951230050</izvorni_sadrzaj>
    <derivirana_varijabla naziv="DomainObject.Predmet.ProtustrankaNazivFormatedOIB_1">SCAPHAE ET ARMAMENTORUM društvo s ograničenom odgovornošću za brodostrojarski inženjering i opremu brodova, OIB 21951230050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1323426.68</izvorni_sadrzaj>
    <derivirana_varijabla naziv="DomainObject.Predmet.TrenutnaVrijednost_1">1323426.68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SCAPHAE ET ARMAMENTORUM društvo s ograničenom odgovornošću za brodostrojarski inženjering i opremu brodova</item>
    </izvorni_sadrzaj>
    <derivirana_varijabla naziv="DomainObject.Predmet.ProtuStrankaListFormated_1">
      <item>SCAPHAE ET ARMAMENTORUM društvo s ograničenom odgovornošću za brodostrojarski inženjering i opremu brodova</item>
    </derivirana_varijabla>
  </DomainObject.Predmet.ProtuStrankaListFormated>
  <DomainObject.Predmet.ProtuStrankaListFormatedOIB>
    <izvorni_sadrzaj>
      <item>SCAPHAE ET ARMAMENTORUM društvo s ograničenom odgovornošću za brodostrojarski inženjering i opremu brodova, OIB 21951230050</item>
    </izvorni_sadrzaj>
    <derivirana_varijabla naziv="DomainObject.Predmet.ProtuStrankaListFormatedOIB_1">
      <item>SCAPHAE ET ARMAMENTORUM društvo s ograničenom odgovornošću za brodostrojarski inženjering i opremu brodova, OIB 21951230050</item>
    </derivirana_varijabla>
  </DomainObject.Predmet.ProtuStrankaListFormatedOIB>
  <DomainObject.Predmet.ProtuStrankaListFormatedWithAdress>
    <izvorni_sadrzaj>
      <item>SCAPHAE ET ARMAMENTORUM društvo s ograničenom odgovornošću za brodostrojarski inženjering i opremu brodova, Zagrebačka Ulica 46/C, 23000 Zadar</item>
    </izvorni_sadrzaj>
    <derivirana_varijabla naziv="DomainObject.Predmet.ProtuStrankaListFormatedWithAdress_1">
      <item>SCAPHAE ET ARMAMENTORUM društvo s ograničenom odgovornošću za brodostrojarski inženjering i opremu brodova, Zagrebačka Ulica 46/C, 23000 Zadar</item>
    </derivirana_varijabla>
  </DomainObject.Predmet.ProtuStrankaListFormatedWithAdress>
  <DomainObject.Predmet.ProtuStrankaListFormatedWithAdressOIB>
    <izvorni_sadrzaj>
      <item>SCAPHAE ET ARMAMENTORUM društvo s ograničenom odgovornošću za brodostrojarski inženjering i opremu brodova, OIB 21951230050, Zagrebačka Ulica 46/C, 23000 Zadar</item>
    </izvorni_sadrzaj>
    <derivirana_varijabla naziv="DomainObject.Predmet.ProtuStrankaListFormatedWithAdressOIB_1">
      <item>SCAPHAE ET ARMAMENTORUM društvo s ograničenom odgovornošću za brodostrojarski inženjering i opremu brodova, OIB 21951230050, Zagrebačka Ulica 46/C, 23000 Zadar</item>
    </derivirana_varijabla>
  </DomainObject.Predmet.ProtuStrankaListFormatedWithAdressOIB>
  <DomainObject.Predmet.ProtuStrankaListNazivFormated>
    <izvorni_sadrzaj>
      <item>SCAPHAE ET ARMAMENTORUM društvo s ograničenom odgovornošću za brodostrojarski inženjering i opremu brodova</item>
    </izvorni_sadrzaj>
    <derivirana_varijabla naziv="DomainObject.Predmet.ProtuStrankaListNazivFormated_1">
      <item>SCAPHAE ET ARMAMENTORUM društvo s ograničenom odgovornošću za brodostrojarski inženjering i opremu brodova</item>
    </derivirana_varijabla>
  </DomainObject.Predmet.ProtuStrankaListNazivFormated>
  <DomainObject.Predmet.ProtuStrankaListNazivFormatedOIB>
    <izvorni_sadrzaj>
      <item>SCAPHAE ET ARMAMENTORUM društvo s ograničenom odgovornošću za brodostrojarski inženjering i opremu brodova, OIB 21951230050</item>
    </izvorni_sadrzaj>
    <derivirana_varijabla naziv="DomainObject.Predmet.ProtuStrankaListNazivFormatedOIB_1">
      <item>SCAPHAE ET ARMAMENTORUM društvo s ograničenom odgovornošću za brodostrojarski inženjering i opremu brodova, OIB 21951230050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SCAPHAE ET ARMAMENTORUM društvo s ograničenom odgovornošću za brodostrojarski inženjering i opremu brodova</izvorni_sadrzaj>
    <derivirana_varijabla naziv="DomainObject.Predmet.ProtustrankaIDrugi_1">SCAPHAE ET ARMAMENTORUM društvo s ograničenom odgovornošću za brodostrojarski inženjering i opremu brodova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SCAPHAE ET ARMAMENTORUM društvo s ograničenom odgovornošću za brodostrojarski inženjering i opremu brodova, OIB 21951230050, Zagrebačka Ulica 46/C, 23000 Zadar</izvorni_sadrzaj>
    <derivirana_varijabla naziv="DomainObject.Predmet.ProtustrankaIDrugiAdressOIB_1">SCAPHAE ET ARMAMENTORUM društvo s ograničenom odgovornošću za brodostrojarski inženjering i opremu brodova, OIB 21951230050, Zagrebačka Ulica 46/C,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SCAPHAE ET ARMAMENTORUM društvo s ograničenom odgovornošću za brodostrojarski inženjering i opremu brodova</item>
    </izvorni_sadrzaj>
    <derivirana_varijabla naziv="DomainObject.Predmet.SudioniciListNaziv_1">
      <item>FINA</item>
      <item>SCAPHAE ET ARMAMENTORUM društvo s ograničenom odgovornošću za brodostrojarski inženjering i opremu brodova</item>
    </derivirana_varijabla>
  </DomainObject.Predmet.SudioniciListNaziv>
  <DomainObject.Predmet.SudioniciListAdressOIB>
    <izvorni_sadrzaj>
      <item>FINA, OIB 85821130368</item>
      <item>SCAPHAE ET ARMAMENTORUM društvo s ograničenom odgovornošću za brodostrojarski inženjering i opremu brodova, OIB 21951230050, Zagrebačka Ulica 46/C,23000 Zadar</item>
    </izvorni_sadrzaj>
    <derivirana_varijabla naziv="DomainObject.Predmet.SudioniciListAdressOIB_1">
      <item>FINA, OIB 85821130368</item>
      <item>SCAPHAE ET ARMAMENTORUM društvo s ograničenom odgovornošću za brodostrojarski inženjering i opremu brodova, OIB 21951230050, Zagrebačka Ulica 46/C,23000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21951230050</item>
    </izvorni_sadrzaj>
    <derivirana_varijabla naziv="DomainObject.Predmet.SudioniciListNazivOIB_1">
      <item>, OIB 85821130368</item>
      <item>, OIB 21951230050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4848</properties:Characters>
  <properties:Lines>124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2016-03-15T09:45:00Z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2016-03-17T08:09:00Z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