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b0286" w14:paraId="ceb0286" w:rsidRDefault="00691AB0" w:rsidP="00691AB0" w:rsidR="00691AB0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St-1</w:t>
      </w:r>
      <w:r>
        <w:rPr>
          <w:szCs w:val="24"/>
        </w:rPr>
        <w:t>146</w:t>
      </w:r>
      <w:r>
        <w:rPr>
          <w:szCs w:val="24"/>
        </w:rPr>
        <w:t>/2015-</w:t>
      </w:r>
      <w:r>
        <w:rPr>
          <w:szCs w:val="24"/>
        </w:rPr>
        <w:t>5</w:t>
      </w:r>
    </w:p>
    <w:p w:rsidRDefault="00691AB0" w:rsidP="00691AB0" w:rsidR="00691AB0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691AB0" w:rsidP="00691AB0" w:rsidR="00691AB0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691AB0" w:rsidP="00691AB0" w:rsidR="00691AB0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691AB0" w:rsidP="00691AB0" w:rsidR="00691AB0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691AB0" w:rsidP="00691AB0" w:rsidR="00691AB0">
      <w:pPr>
        <w:rPr>
          <w:szCs w:val="24"/>
        </w:rPr>
      </w:pPr>
    </w:p>
    <w:p w:rsidRDefault="00691AB0" w:rsidP="00691AB0" w:rsidR="00691AB0">
      <w:pPr>
        <w:rPr>
          <w:szCs w:val="24"/>
        </w:rPr>
      </w:pPr>
    </w:p>
    <w:p w:rsidRDefault="00691AB0" w:rsidP="00691AB0" w:rsidR="00691AB0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691AB0" w:rsidP="00691AB0" w:rsidR="00691AB0">
      <w:pPr>
        <w:rPr>
          <w:szCs w:val="24"/>
        </w:rPr>
      </w:pPr>
    </w:p>
    <w:p w:rsidRDefault="00691AB0" w:rsidP="00691AB0" w:rsidR="00691AB0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691AB0" w:rsidP="00691AB0" w:rsidR="00691AB0">
      <w:pPr>
        <w:rPr>
          <w:szCs w:val="24"/>
        </w:rPr>
      </w:pPr>
    </w:p>
    <w:p w:rsidRDefault="00691AB0" w:rsidP="00691AB0" w:rsidR="00691AB0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MALAŠIĆ d.o.o., OIB: 89942518936, sa sjedištem u Josipa </w:t>
      </w:r>
      <w:proofErr w:type="spellStart"/>
      <w:r>
        <w:t>Bajkovca</w:t>
      </w:r>
      <w:proofErr w:type="spellEnd"/>
      <w:r>
        <w:t xml:space="preserve"> 8, </w:t>
      </w:r>
      <w:proofErr w:type="spellStart"/>
      <w:r>
        <w:t>Strahoninec</w:t>
      </w:r>
      <w:proofErr w:type="spellEnd"/>
      <w:r>
        <w:t>, dana 14. ožujka 2016. godine</w:t>
      </w:r>
    </w:p>
    <w:p w:rsidRDefault="00691AB0" w:rsidP="00691AB0" w:rsidR="00691AB0">
      <w:pPr>
        <w:jc w:val="both"/>
      </w:pPr>
    </w:p>
    <w:p w:rsidRDefault="00691AB0" w:rsidP="00691AB0" w:rsidR="00691AB0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691AB0" w:rsidP="00691AB0" w:rsidR="00691AB0">
      <w:pPr>
        <w:rPr>
          <w:szCs w:val="24"/>
        </w:rPr>
      </w:pPr>
    </w:p>
    <w:p w:rsidRDefault="00691AB0" w:rsidP="00691AB0" w:rsidR="00691AB0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MALAŠIĆ d.o.o., OIB: 89942518936, sa sjedištem u Josipa </w:t>
      </w:r>
      <w:proofErr w:type="spellStart"/>
      <w:r>
        <w:t>Bajkovca</w:t>
      </w:r>
      <w:proofErr w:type="spellEnd"/>
      <w:r>
        <w:t xml:space="preserve"> 8, </w:t>
      </w:r>
      <w:proofErr w:type="spellStart"/>
      <w:r>
        <w:t>Strahoninec</w:t>
      </w:r>
      <w:proofErr w:type="spellEnd"/>
      <w:r>
        <w:rPr>
          <w:szCs w:val="24"/>
        </w:rPr>
        <w:t>, s danom 14. ožujka 2016. u 13,00 sati.</w:t>
      </w:r>
    </w:p>
    <w:p w:rsidRDefault="00691AB0" w:rsidP="00691AB0" w:rsidR="00691AB0">
      <w:pPr>
        <w:jc w:val="both"/>
        <w:rPr>
          <w:szCs w:val="24"/>
        </w:rPr>
      </w:pPr>
    </w:p>
    <w:p w:rsidRDefault="00691AB0" w:rsidP="00691AB0" w:rsidR="00691AB0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MALAŠIĆ d.o.o., OIB: 89942518936, sa sjedištem u Josipa </w:t>
      </w:r>
      <w:proofErr w:type="spellStart"/>
      <w:r>
        <w:t>Bajkovca</w:t>
      </w:r>
      <w:proofErr w:type="spellEnd"/>
      <w:r>
        <w:t xml:space="preserve"> 8, </w:t>
      </w:r>
      <w:proofErr w:type="spellStart"/>
      <w:r>
        <w:t>Strahoninec</w:t>
      </w:r>
      <w:proofErr w:type="spellEnd"/>
      <w:r>
        <w:t>.</w:t>
      </w:r>
    </w:p>
    <w:p w:rsidRDefault="00691AB0" w:rsidP="00691AB0" w:rsidR="00691AB0">
      <w:pPr>
        <w:jc w:val="both"/>
      </w:pPr>
    </w:p>
    <w:p w:rsidRDefault="00691AB0" w:rsidP="00691AB0" w:rsidR="00691AB0">
      <w:pPr>
        <w:jc w:val="both"/>
      </w:pPr>
      <w:r>
        <w:tab/>
        <w:t xml:space="preserve">III Za stečajnog upravitelja imenuje se </w:t>
      </w:r>
      <w:r>
        <w:t xml:space="preserve">Marijan </w:t>
      </w:r>
      <w:proofErr w:type="spellStart"/>
      <w:r>
        <w:t>Drljanovčan</w:t>
      </w:r>
      <w:proofErr w:type="spellEnd"/>
      <w:r>
        <w:t xml:space="preserve">, Antuna Mihanovića 131, </w:t>
      </w:r>
      <w:proofErr w:type="spellStart"/>
      <w:r>
        <w:t>Miholjanec</w:t>
      </w:r>
      <w:proofErr w:type="spellEnd"/>
      <w:r>
        <w:t>.</w:t>
      </w:r>
    </w:p>
    <w:p w:rsidRDefault="00691AB0" w:rsidP="00691AB0" w:rsidR="00691AB0">
      <w:pPr>
        <w:jc w:val="both"/>
        <w:rPr>
          <w:color w:val="FF0000"/>
        </w:rPr>
      </w:pPr>
    </w:p>
    <w:p w:rsidRDefault="00691AB0" w:rsidP="00691AB0" w:rsidR="00691AB0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691AB0" w:rsidP="00691AB0" w:rsidR="00691AB0">
      <w:pPr>
        <w:jc w:val="both"/>
        <w:rPr>
          <w:szCs w:val="24"/>
        </w:rPr>
      </w:pPr>
    </w:p>
    <w:p w:rsidRDefault="00691AB0" w:rsidP="00691AB0" w:rsidR="00691AB0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MALAŠIĆ d.o.o., OIB: 89942518936, sa sjedištem u Josipa </w:t>
      </w:r>
      <w:proofErr w:type="spellStart"/>
      <w:r>
        <w:t>Bajkovca</w:t>
      </w:r>
      <w:proofErr w:type="spellEnd"/>
      <w:r>
        <w:t xml:space="preserve"> 8, </w:t>
      </w:r>
      <w:proofErr w:type="spellStart"/>
      <w:r>
        <w:t>Strahoninec</w:t>
      </w:r>
      <w:proofErr w:type="spellEnd"/>
      <w:r>
        <w:rPr>
          <w:szCs w:val="24"/>
        </w:rPr>
        <w:t>, bit će brisan iz sudskog registra.</w:t>
      </w:r>
    </w:p>
    <w:p w:rsidRDefault="00691AB0" w:rsidP="00691AB0" w:rsidR="00691AB0">
      <w:pPr>
        <w:rPr>
          <w:szCs w:val="24"/>
        </w:rPr>
      </w:pPr>
    </w:p>
    <w:p w:rsidRDefault="00691AB0" w:rsidP="00691AB0" w:rsidR="00691AB0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691AB0" w:rsidP="00691AB0" w:rsidR="00691AB0">
      <w:pPr>
        <w:rPr>
          <w:szCs w:val="24"/>
        </w:rPr>
      </w:pPr>
    </w:p>
    <w:p w:rsidRDefault="00691AB0" w:rsidP="00691AB0" w:rsidR="00691AB0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24</w:t>
      </w:r>
      <w:r>
        <w:rPr>
          <w:szCs w:val="24"/>
        </w:rPr>
        <w:t xml:space="preserve">. </w:t>
      </w:r>
      <w:r>
        <w:rPr>
          <w:szCs w:val="24"/>
        </w:rPr>
        <w:t>prosinca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691AB0" w:rsidP="00691AB0" w:rsidR="00691AB0">
      <w:pPr>
        <w:rPr>
          <w:szCs w:val="24"/>
        </w:rPr>
      </w:pPr>
    </w:p>
    <w:p w:rsidRDefault="00691AB0" w:rsidP="00691AB0" w:rsidR="00691AB0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691AB0" w:rsidP="00691AB0" w:rsidR="00691AB0">
      <w:pPr>
        <w:rPr>
          <w:szCs w:val="24"/>
        </w:rPr>
      </w:pPr>
    </w:p>
    <w:p w:rsidRDefault="00691AB0" w:rsidP="00691AB0" w:rsidR="00691AB0">
      <w:pPr>
        <w:rPr>
          <w:szCs w:val="24"/>
        </w:rPr>
      </w:pPr>
    </w:p>
    <w:p w:rsidRDefault="00691AB0" w:rsidP="00691AB0" w:rsidR="00691AB0">
      <w:pPr>
        <w:jc w:val="center"/>
        <w:rPr>
          <w:szCs w:val="24"/>
        </w:rPr>
      </w:pPr>
      <w:r>
        <w:rPr>
          <w:szCs w:val="24"/>
        </w:rPr>
        <w:t>U Varaždinu, 14. ožujka 2016.</w:t>
      </w:r>
    </w:p>
    <w:p w:rsidRDefault="00691AB0" w:rsidP="00691AB0" w:rsidR="00691AB0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691AB0" w:rsidP="00691AB0" w:rsidR="00691AB0">
      <w:pPr>
        <w:rPr>
          <w:szCs w:val="24"/>
        </w:rPr>
      </w:pPr>
      <w:r>
        <w:rPr>
          <w:szCs w:val="24"/>
        </w:rPr>
        <w:t xml:space="preserve">     </w:t>
      </w:r>
    </w:p>
    <w:p w:rsidRDefault="00691AB0" w:rsidP="00691AB0" w:rsidR="00691AB0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691AB0" w:rsidP="00691AB0" w:rsidR="00691AB0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691AB0" w:rsidP="00691AB0" w:rsidR="00691AB0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691AB0" w:rsidP="00691AB0" w:rsidR="00691AB0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691AB0" w:rsidP="00691AB0" w:rsidR="00691AB0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691AB0" w:rsidP="00691AB0" w:rsidR="00691AB0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691AB0" w:rsidP="00691AB0" w:rsidR="00691AB0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91AB0" w:rsidP="00691AB0" w:rsidR="00691AB0">
      <w:pPr>
        <w:rPr>
          <w:szCs w:val="24"/>
        </w:rPr>
      </w:pPr>
    </w:p>
    <w:p w:rsidRDefault="00691AB0" w:rsidP="00691AB0" w:rsidR="00691AB0">
      <w:pPr>
        <w:rPr>
          <w:szCs w:val="24"/>
        </w:rPr>
      </w:pPr>
    </w:p>
    <w:p w:rsidRDefault="00691AB0" w:rsidP="00691AB0" w:rsidR="00691AB0">
      <w:pPr>
        <w:rPr>
          <w:szCs w:val="24"/>
        </w:rPr>
      </w:pPr>
      <w:r>
        <w:rPr>
          <w:szCs w:val="24"/>
        </w:rPr>
        <w:t>DNA:</w:t>
      </w:r>
    </w:p>
    <w:p w:rsidRDefault="00691AB0" w:rsidP="00691AB0" w:rsidR="00691AB0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691AB0" w:rsidP="00691AB0" w:rsidR="00691AB0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691AB0" w:rsidP="00691AB0" w:rsidR="00691AB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MALAŠIĆ d.o.o., OIB: 89942518936, sa sjedištem u Josipa </w:t>
      </w:r>
      <w:proofErr w:type="spellStart"/>
      <w:r>
        <w:t>Bajkovca</w:t>
      </w:r>
      <w:proofErr w:type="spellEnd"/>
      <w:r>
        <w:t xml:space="preserve"> 8, </w:t>
      </w:r>
      <w:proofErr w:type="spellStart"/>
      <w:r>
        <w:t>Strahoninec</w:t>
      </w:r>
      <w:proofErr w:type="spellEnd"/>
    </w:p>
    <w:p w:rsidRDefault="00691AB0" w:rsidP="00691AB0" w:rsidR="00691AB0">
      <w:pPr>
        <w:numPr>
          <w:ilvl w:val="0"/>
          <w:numId w:val="47"/>
        </w:numPr>
        <w:rPr>
          <w:szCs w:val="24"/>
        </w:rPr>
      </w:pPr>
      <w:r>
        <w:t xml:space="preserve">Direktor dužnika Dalibor </w:t>
      </w:r>
      <w:proofErr w:type="spellStart"/>
      <w:r>
        <w:t>Malašić</w:t>
      </w:r>
      <w:proofErr w:type="spellEnd"/>
      <w:r>
        <w:t xml:space="preserve">, </w:t>
      </w:r>
      <w:proofErr w:type="spellStart"/>
      <w:r>
        <w:t>Strahoninec</w:t>
      </w:r>
      <w:proofErr w:type="spellEnd"/>
      <w:r>
        <w:t xml:space="preserve">, Josipa </w:t>
      </w:r>
      <w:proofErr w:type="spellStart"/>
      <w:r>
        <w:t>Bajkovca</w:t>
      </w:r>
      <w:proofErr w:type="spellEnd"/>
      <w:r>
        <w:t xml:space="preserve"> 8</w:t>
      </w:r>
    </w:p>
    <w:p w:rsidRDefault="00691AB0" w:rsidP="00691AB0" w:rsidR="00691AB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691AB0" w:rsidP="00691AB0" w:rsidR="00691AB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Čakovec, O. </w:t>
      </w:r>
      <w:proofErr w:type="spellStart"/>
      <w:r>
        <w:rPr>
          <w:szCs w:val="24"/>
        </w:rPr>
        <w:t>Keršovanija</w:t>
      </w:r>
      <w:proofErr w:type="spellEnd"/>
      <w:r>
        <w:rPr>
          <w:szCs w:val="24"/>
        </w:rPr>
        <w:t xml:space="preserve"> 11</w:t>
      </w:r>
    </w:p>
    <w:p w:rsidRDefault="00691AB0" w:rsidP="00691AB0" w:rsidR="00691AB0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Marijan </w:t>
      </w:r>
      <w:proofErr w:type="spellStart"/>
      <w:r>
        <w:t>Drljanovčan</w:t>
      </w:r>
      <w:proofErr w:type="spellEnd"/>
      <w:r>
        <w:t xml:space="preserve">, </w:t>
      </w:r>
      <w:proofErr w:type="spellStart"/>
      <w:r>
        <w:t>Miholjanec</w:t>
      </w:r>
      <w:proofErr w:type="spellEnd"/>
      <w:r>
        <w:t>, Antuna Mihanovića 131</w:t>
      </w:r>
    </w:p>
    <w:p w:rsidRDefault="00691AB0" w:rsidP="00691AB0" w:rsidR="00691AB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691AB0" w:rsidP="00691AB0" w:rsidR="00691AB0">
      <w:pPr>
        <w:rPr>
          <w:szCs w:val="24"/>
        </w:rPr>
      </w:pPr>
    </w:p>
    <w:p w:rsidRDefault="00691AB0" w:rsidP="00691AB0" w:rsidR="00691AB0">
      <w:pPr>
        <w:rPr>
          <w:szCs w:val="24"/>
        </w:rPr>
      </w:pPr>
    </w:p>
    <w:p w:rsidRDefault="00691AB0" w:rsidP="00691AB0" w:rsidR="00691AB0">
      <w:pPr>
        <w:rPr>
          <w:szCs w:val="24"/>
        </w:rPr>
      </w:pPr>
    </w:p>
    <w:p w:rsidRDefault="00691AB0" w:rsidP="00691AB0" w:rsidR="00691AB0">
      <w:pPr>
        <w:rPr>
          <w:szCs w:val="24"/>
        </w:rPr>
      </w:pPr>
    </w:p>
    <w:p w:rsidRDefault="00691AB0" w:rsidP="00691AB0" w:rsidR="00691AB0">
      <w:pPr>
        <w:rPr>
          <w:szCs w:val="24"/>
        </w:rPr>
      </w:pPr>
    </w:p>
    <w:p w:rsidRDefault="00691AB0" w:rsidP="00691AB0" w:rsidR="00691AB0"/>
    <w:p w:rsidRDefault="00691AB0" w:rsidP="00691AB0" w:rsidR="00691AB0"/>
    <w:p w:rsidRDefault="00691AB0" w:rsidP="00691AB0" w:rsidR="00691AB0"/>
    <w:p w:rsidRDefault="00691AB0" w:rsidP="00691AB0" w:rsidR="00691AB0"/>
    <w:p w:rsidRDefault="00691AB0" w:rsidP="00691AB0" w:rsidR="00691AB0"/>
    <w:p w:rsidRDefault="00DA0242" w:rsidP="00691AB0" w:rsidR="00DA0242" w:rsidRPr="00691AB0"/>
    <w:sectPr w:rsidSect="00EB0D4C" w:rsidR="00DA0242" w:rsidRPr="00691AB0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1AB0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691AB0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691AB0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439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St-1146/2015-5</izvorni_sadrzaj>
    <derivirana_varijabla naziv="DomainObject.Oznaka_1">St-1146/2015-5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St-1146/2015</izvorni_sadrzaj>
    <derivirana_varijabla naziv="DomainObject.Predmet.OznakaBroj_1">St-1146/2015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MALAŠIĆ društvo s ograničenom odgovornošću za graditeljstvo, proizvodnju, trgovinu i usluge</izvorni_sadrzaj>
    <derivirana_varijabla naziv="DomainObject.Predmet.ProtustrankaFormated_1">  MALAŠIĆ društvo s ograničenom odgovornošću za graditeljstvo, proizvodnju, trgovinu i usluge</derivirana_varijabla>
  </DomainObject.Predmet.ProtustrankaFormated>
  <DomainObject.Predmet.ProtustrankaFormatedOIB>
    <izvorni_sadrzaj>  MALAŠIĆ društvo s ograničenom odgovornošću za graditeljstvo, proizvodnju, trgovinu i usluge, OIB 89942518936</izvorni_sadrzaj>
    <derivirana_varijabla naziv="DomainObject.Predmet.ProtustrankaFormatedOIB_1">  MALAŠIĆ društvo s ograničenom odgovornošću za graditeljstvo, proizvodnju, trgovinu i usluge, OIB 89942518936</derivirana_varijabla>
  </DomainObject.Predmet.ProtustrankaFormatedOIB>
  <DomainObject.Predmet.ProtustrankaFormatedWithAdress>
    <izvorni_sadrzaj> MALAŠIĆ društvo s ograničenom odgovornošću za graditeljstvo, proizvodnju, trgovinu i usluge, Josipa Bajkovca 8, 40000 Strahoninec</izvorni_sadrzaj>
    <derivirana_varijabla naziv="DomainObject.Predmet.ProtustrankaFormatedWithAdress_1"> MALAŠIĆ društvo s ograničenom odgovornošću za graditeljstvo, proizvodnju, trgovinu i usluge, Josipa Bajkovca 8, 40000 Strahoninec</derivirana_varijabla>
  </DomainObject.Predmet.ProtustrankaFormatedWithAdress>
  <DomainObject.Predmet.ProtustrankaFormatedWithAdressOIB>
    <izvorni_sadrzaj> MALAŠIĆ društvo s ograničenom odgovornošću za graditeljstvo, proizvodnju, trgovinu i usluge, OIB 89942518936, Josipa Bajkovca 8, 40000 Strahoninec</izvorni_sadrzaj>
    <derivirana_varijabla naziv="DomainObject.Predmet.ProtustrankaFormatedWithAdressOIB_1"> MALAŠIĆ društvo s ograničenom odgovornošću za graditeljstvo, proizvodnju, trgovinu i usluge, OIB 89942518936, Josipa Bajkovca 8, 40000 Strahoninec</derivirana_varijabla>
  </DomainObject.Predmet.ProtustrankaFormatedWithAdressOIB>
  <DomainObject.Predmet.ProtustrankaWithAdress>
    <izvorni_sadrzaj>MALAŠIĆ društvo s ograničenom odgovornošću za graditeljstvo, proizvodnju, trgovinu i usluge Josipa Bajkovca 8, 40000 Strahoninec</izvorni_sadrzaj>
    <derivirana_varijabla naziv="DomainObject.Predmet.ProtustrankaWithAdress_1">MALAŠIĆ društvo s ograničenom odgovornošću za graditeljstvo, proizvodnju, trgovinu i usluge Josipa Bajkovca 8, 40000 Strahoninec</derivirana_varijabla>
  </DomainObject.Predmet.ProtustrankaWithAdress>
  <DomainObject.Predmet.ProtustrankaWithAdressOIB>
    <izvorni_sadrzaj>MALAŠIĆ društvo s ograničenom odgovornošću za graditeljstvo, proizvodnju, trgovinu i usluge, OIB 89942518936, Josipa Bajkovca 8, 40000 Strahoninec</izvorni_sadrzaj>
    <derivirana_varijabla naziv="DomainObject.Predmet.ProtustrankaWithAdressOIB_1">MALAŠIĆ društvo s ograničenom odgovornošću za graditeljstvo, proizvodnju, trgovinu i usluge, OIB 89942518936, Josipa Bajkovca 8, 40000 Strahoninec</derivirana_varijabla>
  </DomainObject.Predmet.ProtustrankaWithAdressOIB>
  <DomainObject.Predmet.ProtustrankaNazivFormated>
    <izvorni_sadrzaj>MALAŠIĆ društvo s ograničenom odgovornošću za graditeljstvo, proizvodnju, trgovinu i usluge</izvorni_sadrzaj>
    <derivirana_varijabla naziv="DomainObject.Predmet.ProtustrankaNazivFormated_1">MALAŠIĆ društvo s ograničenom odgovornošću za graditeljstvo, proizvodnju, trgovinu i usluge</derivirana_varijabla>
  </DomainObject.Predmet.ProtustrankaNazivFormated>
  <DomainObject.Predmet.ProtustrankaNazivFormatedOIB>
    <izvorni_sadrzaj>MALAŠIĆ društvo s ograničenom odgovornošću za graditeljstvo, proizvodnju, trgovinu i usluge, OIB 89942518936</izvorni_sadrzaj>
    <derivirana_varijabla naziv="DomainObject.Predmet.ProtustrankaNazivFormatedOIB_1">MALAŠIĆ društvo s ograničenom odgovornošću za graditeljstvo, proizvodnju, trgovinu i usluge, OIB 89942518936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18429.16</izvorni_sadrzaj>
    <derivirana_varijabla naziv="DomainObject.Predmet.TrenutnaVrijednost_1">18429.16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MALAŠIĆ društvo s ograničenom odgovornošću za graditeljstvo, proizvodnju, trgovinu i usluge</item>
    </izvorni_sadrzaj>
    <derivirana_varijabla naziv="DomainObject.Predmet.ProtuStrankaListFormated_1">
      <item>MALAŠIĆ društvo s ograničenom odgovornošću za graditeljstvo, proizvodnju, trgovinu i usluge</item>
    </derivirana_varijabla>
  </DomainObject.Predmet.ProtuStrankaListFormated>
  <DomainObject.Predmet.ProtuStrankaListFormatedOIB>
    <izvorni_sadrzaj>
      <item>MALAŠIĆ društvo s ograničenom odgovornošću za graditeljstvo, proizvodnju, trgovinu i usluge, OIB 89942518936</item>
    </izvorni_sadrzaj>
    <derivirana_varijabla naziv="DomainObject.Predmet.ProtuStrankaListFormatedOIB_1">
      <item>MALAŠIĆ društvo s ograničenom odgovornošću za graditeljstvo, proizvodnju, trgovinu i usluge, OIB 89942518936</item>
    </derivirana_varijabla>
  </DomainObject.Predmet.ProtuStrankaListFormatedOIB>
  <DomainObject.Predmet.ProtuStrankaListFormatedWithAdress>
    <izvorni_sadrzaj>
      <item>MALAŠIĆ društvo s ograničenom odgovornošću za graditeljstvo, proizvodnju, trgovinu i usluge, Josipa Bajkovca 8, 40000 Strahoninec</item>
    </izvorni_sadrzaj>
    <derivirana_varijabla naziv="DomainObject.Predmet.ProtuStrankaListFormatedWithAdress_1">
      <item>MALAŠIĆ društvo s ograničenom odgovornošću za graditeljstvo, proizvodnju, trgovinu i usluge, Josipa Bajkovca 8, 40000 Strahoninec</item>
    </derivirana_varijabla>
  </DomainObject.Predmet.ProtuStrankaListFormatedWithAdress>
  <DomainObject.Predmet.ProtuStrankaListFormatedWithAdressOIB>
    <izvorni_sadrzaj>
      <item>MALAŠIĆ društvo s ograničenom odgovornošću za graditeljstvo, proizvodnju, trgovinu i usluge, OIB 89942518936, Josipa Bajkovca 8, 40000 Strahoninec</item>
    </izvorni_sadrzaj>
    <derivirana_varijabla naziv="DomainObject.Predmet.ProtuStrankaListFormatedWithAdressOIB_1">
      <item>MALAŠIĆ društvo s ograničenom odgovornošću za graditeljstvo, proizvodnju, trgovinu i usluge, OIB 89942518936, Josipa Bajkovca 8, 40000 Strahoninec</item>
    </derivirana_varijabla>
  </DomainObject.Predmet.ProtuStrankaListFormatedWithAdressOIB>
  <DomainObject.Predmet.ProtuStrankaListNazivFormated>
    <izvorni_sadrzaj>
      <item>MALAŠIĆ društvo s ograničenom odgovornošću za graditeljstvo, proizvodnju, trgovinu i usluge</item>
    </izvorni_sadrzaj>
    <derivirana_varijabla naziv="DomainObject.Predmet.ProtuStrankaListNazivFormated_1">
      <item>MALAŠIĆ društvo s ograničenom odgovornošću za graditeljstvo, proizvodnju, trgovinu i usluge</item>
    </derivirana_varijabla>
  </DomainObject.Predmet.ProtuStrankaListNazivFormated>
  <DomainObject.Predmet.ProtuStrankaListNazivFormatedOIB>
    <izvorni_sadrzaj>
      <item>MALAŠIĆ društvo s ograničenom odgovornošću za graditeljstvo, proizvodnju, trgovinu i usluge, OIB 89942518936</item>
    </izvorni_sadrzaj>
    <derivirana_varijabla naziv="DomainObject.Predmet.ProtuStrankaListNazivFormatedOIB_1">
      <item>MALAŠIĆ društvo s ograničenom odgovornošću za graditeljstvo, proizvodnju, trgovinu i usluge, OIB 89942518936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St-1146/2015-5</izvorni_sadrzaj>
    <derivirana_varijabla naziv="DomainObject.PoslovniBrojDokumenta_1">St-1146/2015-5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MALAŠIĆ društvo s ograničenom odgovornošću za graditeljstvo, proizvodnju, trgovinu i usluge</izvorni_sadrzaj>
    <derivirana_varijabla naziv="DomainObject.Predmet.ProtustrankaIDrugi_1">MALAŠIĆ društvo s ograničenom odgovornošću za graditeljstvo,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MALAŠIĆ društvo s ograničenom odgovornošću za graditeljstvo, proizvodnju, trgovinu i usluge, OIB 89942518936, Josipa Bajkovca 8, 40000 Strahoninec</izvorni_sadrzaj>
    <derivirana_varijabla naziv="DomainObject.Predmet.ProtustrankaIDrugiAdressOIB_1">MALAŠIĆ društvo s ograničenom odgovornošću za graditeljstvo, proizvodnju, trgovinu i usluge, OIB 89942518936, Josipa Bajkovca 8,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MALAŠIĆ društvo s ograničenom odgovornošću za graditeljstvo,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MALAŠIĆ društvo s ograničenom odgovornošću za graditeljstvo,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MALAŠIĆ društvo s ograničenom odgovornošću za graditeljstvo, proizvodnju, trgovinu i usluge, OIB 89942518936, Josipa Bajkovca 8,40000 Strahoninec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MALAŠIĆ društvo s ograničenom odgovornošću za graditeljstvo, proizvodnju, trgovinu i usluge, OIB 89942518936, Josipa Bajkovca 8,40000 Strahoninec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B18D17-C1A0-4E6F-B0FF-F69D4858B0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2824</properties:Characters>
  <properties:Lines>90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2016-03-14T07:53:00Z</cp:lastPrinted>
  <dcterms:modified xmlns:xsi="http://www.w3.org/2001/XMLSchema-instance" xsi:type="dcterms:W3CDTF">2016-03-14T07:53:00Z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St-1146/2015-5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