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b352b" w14:paraId="2db352b" w:rsidRDefault="009D794D" w:rsidP="00E94491" w:rsidR="00E94491">
      <w:pPr>
        <w15:collapsed w:val="false"/>
      </w:pPr>
      <w:bookmarkStart w:name="_GoBack" w:id="0"/>
      <w:bookmarkEnd w:id="0"/>
      <w:r w:rsidRPr="00B167AD">
        <w:t xml:space="preserve">  </w:t>
      </w:r>
      <w:r w:rsidR="00E94491">
        <w:rPr>
          <w:sz w:val="22"/>
        </w:rPr>
        <w:t xml:space="preserve">                 </w:t>
      </w:r>
      <w:r w:rsidR="00E94491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4491" w:rsidP="00E94491" w:rsidR="00E94491">
      <w:pPr>
        <w:jc w:val="both"/>
      </w:pPr>
      <w:r>
        <w:t xml:space="preserve">  REPUBLIKA HRVATSKA</w:t>
      </w:r>
    </w:p>
    <w:p w:rsidRDefault="00E94491" w:rsidP="00E94491" w:rsidR="00E94491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E94491" w:rsidP="00E94491" w:rsidR="00E94491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94755E" w:rsidP="00E94491" w:rsidR="00D37596" w:rsidRPr="00B167AD">
      <w:r>
        <w:t xml:space="preserve">           </w:t>
      </w:r>
      <w:r>
        <w:tab/>
        <w:t xml:space="preserve">  </w:t>
      </w:r>
    </w:p>
    <w:p w:rsidRDefault="00B167AD" w:rsidP="00B167AD" w:rsidR="00B167AD" w:rsidRPr="00B167AD">
      <w:pPr>
        <w:jc w:val="center"/>
      </w:pPr>
      <w:r w:rsidRPr="00B167AD">
        <w:t>R E P U B L I K A  H R V A T S K A</w:t>
      </w:r>
    </w:p>
    <w:p w:rsidRDefault="00B167AD" w:rsidP="00B167AD" w:rsidR="00B167AD" w:rsidRPr="00B167AD">
      <w:pPr>
        <w:ind w:right="512"/>
      </w:pPr>
    </w:p>
    <w:p w:rsidRDefault="00B167AD" w:rsidP="00B167AD" w:rsidR="00B167AD" w:rsidRPr="00B167AD">
      <w:pPr>
        <w:ind w:right="512"/>
        <w:jc w:val="center"/>
      </w:pPr>
      <w:r w:rsidRPr="00B167AD">
        <w:t>R J E Š E N J E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ab/>
      </w:r>
      <w:r w:rsidR="003802C9" w:rsidRPr="00B167AD">
        <w:t xml:space="preserve">Trgovački sud u Pazinu, po stečajnom sucu Damiru Rabaru, u stečajnom postupku nad </w:t>
      </w:r>
      <w:r w:rsidR="00B167AD" w:rsidRPr="00B167AD">
        <w:t xml:space="preserve">dužnikom </w:t>
      </w:r>
      <w:proofErr w:type="spellStart"/>
      <w:r w:rsidR="0024037E">
        <w:t>SOLDO</w:t>
      </w:r>
      <w:proofErr w:type="spellEnd"/>
      <w:r w:rsidR="0024037E">
        <w:t xml:space="preserve"> d.o.o. u stečaju, Buje, Trg J. B. Tita 7, </w:t>
      </w:r>
      <w:proofErr w:type="spellStart"/>
      <w:r w:rsidR="0024037E">
        <w:t>OIB</w:t>
      </w:r>
      <w:proofErr w:type="spellEnd"/>
      <w:r w:rsidR="0024037E">
        <w:t xml:space="preserve"> </w:t>
      </w:r>
      <w:proofErr w:type="spellStart"/>
      <w:r w:rsidR="0024037E">
        <w:t>98925119046</w:t>
      </w:r>
      <w:proofErr w:type="spellEnd"/>
      <w:r w:rsidR="00B167AD" w:rsidRPr="00B167AD">
        <w:t xml:space="preserve">, </w:t>
      </w:r>
      <w:r w:rsidR="000923D4" w:rsidRPr="00B167AD">
        <w:t xml:space="preserve">temeljem članka </w:t>
      </w:r>
      <w:proofErr w:type="spellStart"/>
      <w:r w:rsidR="005C75A8">
        <w:t>103</w:t>
      </w:r>
      <w:proofErr w:type="spellEnd"/>
      <w:r w:rsidR="005C75A8">
        <w:t xml:space="preserve">. </w:t>
      </w:r>
      <w:proofErr w:type="spellStart"/>
      <w:r w:rsidR="005C75A8">
        <w:t>st.1</w:t>
      </w:r>
      <w:proofErr w:type="spellEnd"/>
      <w:r w:rsidR="005C75A8">
        <w:t>.</w:t>
      </w:r>
      <w:r w:rsidRPr="00B167AD">
        <w:t xml:space="preserve">  </w:t>
      </w:r>
      <w:smartTag w:element="zakoni" w:uri="http://www.java.hr/xml/smarttags/zakoni">
        <w:r w:rsidRPr="00B167AD">
          <w:t>Stečajnog zakona</w:t>
        </w:r>
      </w:smartTag>
      <w:r w:rsidRPr="00B167AD">
        <w:t xml:space="preserve">, </w:t>
      </w:r>
      <w:proofErr w:type="spellStart"/>
      <w:r w:rsidR="0024037E">
        <w:t>27</w:t>
      </w:r>
      <w:proofErr w:type="spellEnd"/>
      <w:r w:rsidR="000800B7">
        <w:t>. rujna</w:t>
      </w:r>
      <w:r w:rsidR="0094755E">
        <w:t xml:space="preserve"> </w:t>
      </w:r>
      <w:proofErr w:type="spellStart"/>
      <w:r w:rsidR="0094755E">
        <w:t>2018</w:t>
      </w:r>
      <w:proofErr w:type="spellEnd"/>
      <w:r w:rsidRPr="00B167AD">
        <w:t xml:space="preserve">. </w:t>
      </w:r>
    </w:p>
    <w:p w:rsidRDefault="00D37596" w:rsidP="00D37596" w:rsidR="00D37596" w:rsidRPr="00B167AD"/>
    <w:p w:rsidRDefault="00D37596" w:rsidP="00D37596" w:rsidR="00D37596" w:rsidRPr="00B167AD">
      <w:pPr>
        <w:jc w:val="center"/>
      </w:pPr>
      <w:r w:rsidRPr="00B167AD">
        <w:t xml:space="preserve"> r i j e š i o   j e</w:t>
      </w:r>
    </w:p>
    <w:p w:rsidRDefault="00D37596" w:rsidP="00D37596" w:rsidR="00D37596" w:rsidRPr="00B167AD">
      <w:pPr>
        <w:jc w:val="center"/>
      </w:pPr>
    </w:p>
    <w:p w:rsidRDefault="00D37596" w:rsidP="00E94491" w:rsidR="00D37596" w:rsidRPr="00B167AD">
      <w:pPr>
        <w:jc w:val="both"/>
      </w:pPr>
      <w:r w:rsidRPr="00B167AD">
        <w:t xml:space="preserve">      I.</w:t>
      </w:r>
      <w:r w:rsidRPr="00B167AD">
        <w:tab/>
        <w:t xml:space="preserve">     Skupština vjerovnika u stečajnom postupku nad dužnikom </w:t>
      </w:r>
      <w:proofErr w:type="spellStart"/>
      <w:r w:rsidR="0024037E">
        <w:t>SOLDO</w:t>
      </w:r>
      <w:proofErr w:type="spellEnd"/>
      <w:r w:rsidR="0024037E">
        <w:t xml:space="preserve"> d.o.o. u stečaju, Buje, Trg J. B. Tita 7, </w:t>
      </w:r>
      <w:proofErr w:type="spellStart"/>
      <w:r w:rsidR="0024037E">
        <w:t>OIB</w:t>
      </w:r>
      <w:proofErr w:type="spellEnd"/>
      <w:r w:rsidR="0024037E">
        <w:t xml:space="preserve"> </w:t>
      </w:r>
      <w:proofErr w:type="spellStart"/>
      <w:r w:rsidR="0024037E">
        <w:t>98925119046</w:t>
      </w:r>
      <w:proofErr w:type="spellEnd"/>
      <w:r w:rsidR="00B167AD" w:rsidRPr="00B167AD">
        <w:t>,</w:t>
      </w:r>
      <w:r w:rsidRPr="00B167AD">
        <w:t xml:space="preserve"> održati će se dana</w:t>
      </w:r>
    </w:p>
    <w:p w:rsidRDefault="00D37596" w:rsidP="00D37596" w:rsidR="00D37596" w:rsidRPr="00B167AD">
      <w:pPr>
        <w:ind w:firstLine="708"/>
      </w:pPr>
    </w:p>
    <w:p w:rsidRDefault="00D37596" w:rsidP="00D37596" w:rsidR="00D37596" w:rsidRPr="00B167AD">
      <w:pPr>
        <w:jc w:val="center"/>
      </w:pPr>
      <w:r w:rsidRPr="00B167AD">
        <w:t xml:space="preserve">  </w:t>
      </w:r>
      <w:proofErr w:type="spellStart"/>
      <w:r w:rsidR="0024037E">
        <w:t>11</w:t>
      </w:r>
      <w:proofErr w:type="spellEnd"/>
      <w:r w:rsidR="000800B7">
        <w:t>. listopada</w:t>
      </w:r>
      <w:r w:rsidR="0094755E">
        <w:t xml:space="preserve"> </w:t>
      </w:r>
      <w:proofErr w:type="spellStart"/>
      <w:r w:rsidR="0094755E">
        <w:t>2018</w:t>
      </w:r>
      <w:proofErr w:type="spellEnd"/>
      <w:r w:rsidR="00B167AD">
        <w:t xml:space="preserve">. godine </w:t>
      </w:r>
      <w:proofErr w:type="spellStart"/>
      <w:r w:rsidR="00B167AD">
        <w:t>u</w:t>
      </w:r>
      <w:r w:rsidR="0024037E">
        <w:t>14</w:t>
      </w:r>
      <w:proofErr w:type="spellEnd"/>
      <w:r w:rsidR="00FB269A">
        <w:t>,</w:t>
      </w:r>
      <w:proofErr w:type="spellStart"/>
      <w:r w:rsidR="000800B7">
        <w:t>0</w:t>
      </w:r>
      <w:r w:rsidR="00FB269A">
        <w:t>0</w:t>
      </w:r>
      <w:proofErr w:type="spellEnd"/>
      <w:r w:rsidR="00B167AD">
        <w:t xml:space="preserve"> sati u </w:t>
      </w:r>
      <w:r w:rsidRPr="00B167AD">
        <w:t>Trgovačk</w:t>
      </w:r>
      <w:r w:rsidR="00DE342A">
        <w:t>om</w:t>
      </w:r>
      <w:r w:rsidRPr="00B167AD">
        <w:t xml:space="preserve"> sud</w:t>
      </w:r>
      <w:r w:rsidR="00DE342A">
        <w:t>u</w:t>
      </w:r>
      <w:r w:rsidRPr="00B167AD">
        <w:t xml:space="preserve"> </w:t>
      </w:r>
      <w:r w:rsidR="00E94491">
        <w:t xml:space="preserve">u </w:t>
      </w:r>
      <w:r w:rsidR="00104375" w:rsidRPr="00B167AD">
        <w:t>Pazinu</w:t>
      </w:r>
      <w:r w:rsidR="00E94491">
        <w:t>,</w:t>
      </w:r>
    </w:p>
    <w:p w:rsidRDefault="00D37596" w:rsidP="00D37596" w:rsidR="00D37596" w:rsidRPr="00B167AD">
      <w:pPr>
        <w:jc w:val="center"/>
      </w:pPr>
      <w:proofErr w:type="spellStart"/>
      <w:r w:rsidRPr="00B167AD">
        <w:t>Dršćevka</w:t>
      </w:r>
      <w:proofErr w:type="spellEnd"/>
      <w:r w:rsidRPr="00B167AD">
        <w:t xml:space="preserve"> 1, soba br. II</w:t>
      </w:r>
    </w:p>
    <w:p w:rsidRDefault="00D37596" w:rsidP="00D37596" w:rsidR="00D37596">
      <w:pPr>
        <w:jc w:val="center"/>
      </w:pPr>
    </w:p>
    <w:p w:rsidRDefault="00B3559A" w:rsidP="00D37596" w:rsidR="00B3559A" w:rsidRPr="00B167AD">
      <w:pPr>
        <w:jc w:val="center"/>
      </w:pPr>
    </w:p>
    <w:p w:rsidRDefault="00D37596" w:rsidP="00D37596" w:rsidR="00D37596" w:rsidRPr="00B167AD">
      <w:pPr>
        <w:ind w:left="360"/>
        <w:jc w:val="both"/>
      </w:pPr>
      <w:r w:rsidRPr="00B167AD">
        <w:t>Dnevni red Skupštine je :</w:t>
      </w:r>
    </w:p>
    <w:p w:rsidRDefault="0024037E" w:rsidP="00FB269A" w:rsidR="00FB269A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>Raspravljanje i odlučivanje o zaključenju ugovora o zastupanju</w:t>
      </w:r>
      <w:r w:rsidR="0094755E">
        <w:rPr>
          <w:color w:val="000000"/>
          <w:szCs w:val="20"/>
        </w:rPr>
        <w:t>.</w:t>
      </w:r>
    </w:p>
    <w:p w:rsidRDefault="00FB269A" w:rsidP="00FB269A" w:rsidR="00FB269A" w:rsidRPr="00972DF0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>Razno.</w:t>
      </w:r>
    </w:p>
    <w:p w:rsidRDefault="00156989" w:rsidP="00D37596" w:rsidR="00156989">
      <w:pPr>
        <w:jc w:val="both"/>
      </w:pPr>
    </w:p>
    <w:p w:rsidRDefault="0025058A" w:rsidP="00D37596" w:rsidR="0025058A" w:rsidRPr="00B167AD">
      <w:pPr>
        <w:jc w:val="both"/>
      </w:pPr>
    </w:p>
    <w:p w:rsidRDefault="00D37596" w:rsidP="00156989" w:rsidR="00D37596" w:rsidRPr="00B167AD">
      <w:pPr>
        <w:jc w:val="center"/>
      </w:pPr>
      <w:r w:rsidRPr="00B167AD">
        <w:t>Obrazloženje</w:t>
      </w:r>
    </w:p>
    <w:p w:rsidRDefault="00D37596" w:rsidP="00D37596" w:rsidR="00AD18DD" w:rsidRPr="00B167AD">
      <w:pPr>
        <w:jc w:val="both"/>
      </w:pPr>
      <w:r w:rsidRPr="00B167AD">
        <w:tab/>
      </w:r>
    </w:p>
    <w:p w:rsidRDefault="00AD18DD" w:rsidP="00D37596" w:rsidR="00AD18DD" w:rsidRPr="00B167AD">
      <w:pPr>
        <w:jc w:val="both"/>
      </w:pPr>
      <w:r w:rsidRPr="00B167AD">
        <w:tab/>
      </w:r>
      <w:r w:rsidR="00590EB0" w:rsidRPr="00B167AD">
        <w:t xml:space="preserve">Temeljem odredbe čl. </w:t>
      </w:r>
      <w:proofErr w:type="spellStart"/>
      <w:r w:rsidR="005C75A8">
        <w:t>103</w:t>
      </w:r>
      <w:proofErr w:type="spellEnd"/>
      <w:r w:rsidR="00590EB0" w:rsidRPr="00B167AD">
        <w:t>. st. 1 . Stečajnog zakona donesena je odluka kao u izreci.</w:t>
      </w:r>
    </w:p>
    <w:p w:rsidRDefault="00D37596" w:rsidP="00156989" w:rsidR="00D37596" w:rsidRPr="00B167AD"/>
    <w:p w:rsidRDefault="00D37596" w:rsidP="00D37596" w:rsidR="00D37596" w:rsidRPr="00B167AD">
      <w:pPr>
        <w:jc w:val="center"/>
      </w:pPr>
      <w:r w:rsidRPr="00B167AD">
        <w:t xml:space="preserve">U Pazinu, </w:t>
      </w:r>
      <w:proofErr w:type="spellStart"/>
      <w:r w:rsidR="0024037E">
        <w:t>27</w:t>
      </w:r>
      <w:proofErr w:type="spellEnd"/>
      <w:r w:rsidR="000800B7">
        <w:t>. rujna</w:t>
      </w:r>
      <w:r w:rsidR="0094755E">
        <w:t xml:space="preserve"> </w:t>
      </w:r>
      <w:proofErr w:type="spellStart"/>
      <w:r w:rsidR="0094755E">
        <w:t>2018</w:t>
      </w:r>
      <w:proofErr w:type="spellEnd"/>
      <w:r w:rsidR="00E94491">
        <w:t>.</w:t>
      </w:r>
    </w:p>
    <w:p w:rsidRDefault="009448BB" w:rsidP="0094755E" w:rsidR="0094755E">
      <w:pPr>
        <w:jc w:val="center"/>
      </w:pPr>
      <w:r>
        <w:t xml:space="preserve">  </w:t>
      </w:r>
    </w:p>
    <w:p w:rsidRDefault="0094755E" w:rsidP="00D37596" w:rsidR="0094755E" w:rsidRPr="00B167AD">
      <w:pPr>
        <w:jc w:val="center"/>
      </w:pPr>
    </w:p>
    <w:p w:rsidRDefault="00D37596" w:rsidP="00D37596" w:rsidR="00D37596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   Stečajni sudac</w:t>
      </w:r>
    </w:p>
    <w:p w:rsidRDefault="00D37596" w:rsidP="00D37596" w:rsidR="00D37596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</w:t>
      </w:r>
      <w:r w:rsidRPr="00B167AD">
        <w:tab/>
        <w:t xml:space="preserve">       </w:t>
      </w:r>
      <w:r w:rsidR="00104375" w:rsidRPr="00B167AD">
        <w:t xml:space="preserve">    </w:t>
      </w:r>
      <w:r w:rsidR="00EC7769">
        <w:t xml:space="preserve"> </w:t>
      </w:r>
      <w:r w:rsidR="0025058A">
        <w:t xml:space="preserve">  </w:t>
      </w:r>
      <w:r w:rsidR="00154142">
        <w:t xml:space="preserve"> </w:t>
      </w:r>
      <w:r w:rsidR="0024037E">
        <w:t xml:space="preserve"> </w:t>
      </w:r>
      <w:r w:rsidR="00104375" w:rsidRPr="00B167AD">
        <w:t>Damir Rabar</w:t>
      </w:r>
      <w:r w:rsidR="00BC199E">
        <w:t>, v.r.</w:t>
      </w:r>
    </w:p>
    <w:p w:rsidRDefault="007D443C" w:rsidP="00D37596" w:rsidR="007D443C" w:rsidRPr="00B167AD">
      <w:pPr>
        <w:jc w:val="both"/>
      </w:pPr>
    </w:p>
    <w:p w:rsidRDefault="0094755E" w:rsidP="00D37596" w:rsidR="0094755E">
      <w:pPr>
        <w:jc w:val="both"/>
      </w:pPr>
    </w:p>
    <w:p w:rsidRDefault="0025058A" w:rsidP="00D37596" w:rsidR="0025058A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UPUTA O PRAVNOM LIJEKU:</w:t>
      </w:r>
    </w:p>
    <w:p w:rsidRDefault="00D37596" w:rsidP="00D37596" w:rsidR="00D37596" w:rsidRPr="00B167AD">
      <w:pPr>
        <w:jc w:val="both"/>
      </w:pPr>
      <w:r w:rsidRPr="00B167AD">
        <w:t>Protiv ovog rješenja nije dopuštena posebna žalba.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DNA:</w:t>
      </w:r>
    </w:p>
    <w:p w:rsidRDefault="00125449" w:rsidP="00D37596" w:rsidR="00D37596" w:rsidRPr="00B167AD">
      <w:pPr>
        <w:jc w:val="both"/>
      </w:pPr>
      <w:r w:rsidRPr="00B167AD">
        <w:t xml:space="preserve">- </w:t>
      </w:r>
      <w:r w:rsidR="00D37596" w:rsidRPr="00B167AD">
        <w:t>Stečajni upravitelj</w:t>
      </w:r>
    </w:p>
    <w:p w:rsidRDefault="00125449" w:rsidP="00E94491" w:rsidR="005A7E62" w:rsidRPr="00B167AD">
      <w:pPr>
        <w:jc w:val="both"/>
      </w:pPr>
      <w:r w:rsidRPr="00B167AD">
        <w:t xml:space="preserve">- </w:t>
      </w:r>
      <w:r w:rsidR="00E94491">
        <w:t>e-oglasna ploča suda</w:t>
      </w:r>
      <w:r w:rsidR="00B3559A">
        <w:t xml:space="preserve"> (8 dana).</w:t>
      </w:r>
    </w:p>
    <w:sectPr w:rsidSect="007D443C" w:rsidR="005A7E62" w:rsidRPr="00B167AD">
      <w:headerReference w:type="default" r:id="rId11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6203" w:rsidR="00B66203">
      <w:r>
        <w:separator/>
      </w:r>
    </w:p>
  </w:endnote>
  <w:endnote w:id="0" w:type="continuationSeparator">
    <w:p w:rsidRDefault="00B66203" w:rsidR="00B66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6203" w:rsidR="00B66203">
      <w:r>
        <w:separator/>
      </w:r>
    </w:p>
  </w:footnote>
  <w:footnote w:id="0" w:type="continuationSeparator">
    <w:p w:rsidRDefault="00B66203" w:rsidR="00B662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6203" w:rsidR="00B66203" w:rsidRPr="00062910">
    <w:pPr>
      <w:pStyle w:val="Zaglavlje"/>
    </w:pPr>
    <w:r>
      <w:tab/>
    </w:r>
    <w:r>
      <w:tab/>
    </w:r>
    <w:r>
      <w:t>1</w:t>
    </w:r>
    <w:r w:rsidRPr="00062910">
      <w:t xml:space="preserve"> St-</w:t>
    </w:r>
    <w:proofErr w:type="spellStart"/>
    <w:r w:rsidR="0024037E">
      <w:t>342</w:t>
    </w:r>
    <w:proofErr w:type="spellEnd"/>
    <w:r w:rsidR="0094755E">
      <w:t>/</w:t>
    </w:r>
    <w:proofErr w:type="spellStart"/>
    <w:r w:rsidR="000800B7">
      <w:t>20</w:t>
    </w:r>
    <w:r w:rsidR="0094755E">
      <w:t>1</w:t>
    </w:r>
    <w:r w:rsidR="0024037E">
      <w:t>6</w:t>
    </w:r>
    <w:proofErr w:type="spellEnd"/>
    <w:r w:rsidR="0094755E">
      <w:t>-</w:t>
    </w:r>
    <w:proofErr w:type="spellStart"/>
    <w:r w:rsidR="0024037E">
      <w:t>64</w:t>
    </w:r>
    <w:proofErr w:type="spellEnd"/>
    <w:r w:rsidRPr="00062910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A57693"/>
    <w:multiLevelType w:val="hybridMultilevel"/>
    <w:tmpl w:val="5BAA03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B77C31"/>
    <w:multiLevelType w:val="hybridMultilevel"/>
    <w:tmpl w:val="A770F5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61722D"/>
    <w:multiLevelType w:val="hybridMultilevel"/>
    <w:tmpl w:val="4522B07E"/>
    <w:lvl w:tplc="361678AE" w:ilvl="0">
      <w:start w:val="1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3">
    <w:nsid w:val="472C1F5D"/>
    <w:multiLevelType w:val="hybridMultilevel"/>
    <w:tmpl w:val="CCBCF716"/>
    <w:lvl w:tplc="D0EEE2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9E459E8"/>
    <w:multiLevelType w:val="hybridMultilevel"/>
    <w:tmpl w:val="B0A2B4A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971B5A"/>
    <w:multiLevelType w:val="hybridMultilevel"/>
    <w:tmpl w:val="1B32B4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257B5E"/>
    <w:multiLevelType w:val="hybridMultilevel"/>
    <w:tmpl w:val="47C6F0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B316BE6"/>
    <w:multiLevelType w:val="hybridMultilevel"/>
    <w:tmpl w:val="742062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94D"/>
    <w:rsid w:val="00042F61"/>
    <w:rsid w:val="00043BAC"/>
    <w:rsid w:val="00062910"/>
    <w:rsid w:val="000800B7"/>
    <w:rsid w:val="000923D4"/>
    <w:rsid w:val="000B7E92"/>
    <w:rsid w:val="000F1D30"/>
    <w:rsid w:val="000F3280"/>
    <w:rsid w:val="000F7417"/>
    <w:rsid w:val="00104375"/>
    <w:rsid w:val="001133D6"/>
    <w:rsid w:val="00125449"/>
    <w:rsid w:val="00125B90"/>
    <w:rsid w:val="00141302"/>
    <w:rsid w:val="00150E92"/>
    <w:rsid w:val="00154142"/>
    <w:rsid w:val="00156989"/>
    <w:rsid w:val="00165A84"/>
    <w:rsid w:val="001D4AF5"/>
    <w:rsid w:val="001E5203"/>
    <w:rsid w:val="0024037E"/>
    <w:rsid w:val="0025058A"/>
    <w:rsid w:val="00276C59"/>
    <w:rsid w:val="00283D28"/>
    <w:rsid w:val="002A0D13"/>
    <w:rsid w:val="002A6D2B"/>
    <w:rsid w:val="002B5398"/>
    <w:rsid w:val="002C3671"/>
    <w:rsid w:val="002F0F39"/>
    <w:rsid w:val="00375832"/>
    <w:rsid w:val="003802C9"/>
    <w:rsid w:val="00392704"/>
    <w:rsid w:val="003A2FD5"/>
    <w:rsid w:val="003B4D8E"/>
    <w:rsid w:val="00412468"/>
    <w:rsid w:val="00416719"/>
    <w:rsid w:val="004365DA"/>
    <w:rsid w:val="0047418F"/>
    <w:rsid w:val="004B4846"/>
    <w:rsid w:val="00511196"/>
    <w:rsid w:val="00521499"/>
    <w:rsid w:val="00535408"/>
    <w:rsid w:val="005745EA"/>
    <w:rsid w:val="00590EB0"/>
    <w:rsid w:val="00591801"/>
    <w:rsid w:val="005931E3"/>
    <w:rsid w:val="005A7573"/>
    <w:rsid w:val="005A7E62"/>
    <w:rsid w:val="005C4F94"/>
    <w:rsid w:val="005C75A8"/>
    <w:rsid w:val="005D580D"/>
    <w:rsid w:val="00650A87"/>
    <w:rsid w:val="00662479"/>
    <w:rsid w:val="006713DD"/>
    <w:rsid w:val="006A2BFB"/>
    <w:rsid w:val="006E28EE"/>
    <w:rsid w:val="006F391F"/>
    <w:rsid w:val="00761E37"/>
    <w:rsid w:val="0079357A"/>
    <w:rsid w:val="007A0008"/>
    <w:rsid w:val="007C03EA"/>
    <w:rsid w:val="007C55A7"/>
    <w:rsid w:val="007D1AD6"/>
    <w:rsid w:val="007D2CE0"/>
    <w:rsid w:val="007D443C"/>
    <w:rsid w:val="00816037"/>
    <w:rsid w:val="00850B9E"/>
    <w:rsid w:val="00854F24"/>
    <w:rsid w:val="008B3FFB"/>
    <w:rsid w:val="008C50AD"/>
    <w:rsid w:val="008C54B4"/>
    <w:rsid w:val="008D466E"/>
    <w:rsid w:val="008E23A2"/>
    <w:rsid w:val="009448BB"/>
    <w:rsid w:val="0094755E"/>
    <w:rsid w:val="00963C82"/>
    <w:rsid w:val="0096730F"/>
    <w:rsid w:val="009952F0"/>
    <w:rsid w:val="009A3DE9"/>
    <w:rsid w:val="009D794D"/>
    <w:rsid w:val="009F388B"/>
    <w:rsid w:val="00A320E6"/>
    <w:rsid w:val="00A33D1F"/>
    <w:rsid w:val="00A50257"/>
    <w:rsid w:val="00A52B76"/>
    <w:rsid w:val="00A90C1B"/>
    <w:rsid w:val="00A94C57"/>
    <w:rsid w:val="00AC2030"/>
    <w:rsid w:val="00AC4465"/>
    <w:rsid w:val="00AC7E25"/>
    <w:rsid w:val="00AD18DD"/>
    <w:rsid w:val="00B10781"/>
    <w:rsid w:val="00B1526A"/>
    <w:rsid w:val="00B167AD"/>
    <w:rsid w:val="00B22F27"/>
    <w:rsid w:val="00B3303A"/>
    <w:rsid w:val="00B3368F"/>
    <w:rsid w:val="00B3559A"/>
    <w:rsid w:val="00B41E9F"/>
    <w:rsid w:val="00B66203"/>
    <w:rsid w:val="00B835EF"/>
    <w:rsid w:val="00B9168B"/>
    <w:rsid w:val="00BA67F0"/>
    <w:rsid w:val="00BC199E"/>
    <w:rsid w:val="00BC5579"/>
    <w:rsid w:val="00C546B2"/>
    <w:rsid w:val="00C7039F"/>
    <w:rsid w:val="00CB3A01"/>
    <w:rsid w:val="00CB752C"/>
    <w:rsid w:val="00CC3F69"/>
    <w:rsid w:val="00CF044C"/>
    <w:rsid w:val="00D17A32"/>
    <w:rsid w:val="00D32EA5"/>
    <w:rsid w:val="00D366B0"/>
    <w:rsid w:val="00D37596"/>
    <w:rsid w:val="00D41388"/>
    <w:rsid w:val="00D55726"/>
    <w:rsid w:val="00D6164C"/>
    <w:rsid w:val="00D81184"/>
    <w:rsid w:val="00DB4328"/>
    <w:rsid w:val="00DC15C8"/>
    <w:rsid w:val="00DD14AD"/>
    <w:rsid w:val="00DE342A"/>
    <w:rsid w:val="00DE4C11"/>
    <w:rsid w:val="00E03C71"/>
    <w:rsid w:val="00E41275"/>
    <w:rsid w:val="00E5372F"/>
    <w:rsid w:val="00E637FC"/>
    <w:rsid w:val="00E94491"/>
    <w:rsid w:val="00E96CDA"/>
    <w:rsid w:val="00E97407"/>
    <w:rsid w:val="00EA0F29"/>
    <w:rsid w:val="00EC7769"/>
    <w:rsid w:val="00EF1FB7"/>
    <w:rsid w:val="00F2505F"/>
    <w:rsid w:val="00F532A6"/>
    <w:rsid w:val="00F60B82"/>
    <w:rsid w:val="00F82C96"/>
    <w:rsid w:val="00FB2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794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2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794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2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88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St-342/2016</izvorni_sadrzaj>
    <derivirana_varijabla naziv="DomainObject.Predmet.OznakaBroj_1">St-342/2016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dana 27.2.2017. na VTS-u
preslik dijela spisa</izvorni_sadrzaj>
    <derivirana_varijabla naziv="DomainObject.Predmet.PrimjedbaSuca_1">od dana 27.2.2017. na VTS-u
preslik dijela spisa</derivirana_varijabla>
  </DomainObject.Predmet.PrimjedbaSuca>
  <DomainObject.Predmet.ProtustrankaFormated>
    <izvorni_sadrzaj>  SOLDO d. o. o. BUJE zastupanog po punomoćniku Odvj. Dejan Jakac</izvorni_sadrzaj>
    <derivirana_varijabla naziv="DomainObject.Predmet.ProtustrankaFormated_1">  SOLDO d. o. o. BUJE zastupanog po punomoćniku Odvj. Dejan Jakac</derivirana_varijabla>
  </DomainObject.Predmet.ProtustrankaFormated>
  <DomainObject.Predmet.ProtustrankaFormatedOIB>
    <izvorni_sadrzaj>  SOLDO d. o. o. BUJE, OIB 98925119046 zastupanog po punomoćniku Odvj. Dejan Jakac</izvorni_sadrzaj>
    <derivirana_varijabla naziv="DomainObject.Predmet.ProtustrankaFormatedOIB_1">  SOLDO d. o. o. BUJE, OIB 98925119046 zastupanog po punomoćniku Odvj. Dejan Jakac</derivirana_varijabla>
  </DomainObject.Predmet.ProtustrankaFormatedOIB>
  <DomainObject.Predmet.ProtustrankaFormatedWithAdress>
    <izvorni_sadrzaj> SOLDO d. o. o. BUJE, Trg J.B.Tita 7, 52460 Buje zastupanog po punomoćniku Odvj. Dejan Jakac</izvorni_sadrzaj>
    <derivirana_varijabla naziv="DomainObject.Predmet.ProtustrankaFormatedWithAdress_1"> SOLDO d. o. o. BUJE, Trg J.B.Tita 7, 52460 Buje zastupanog po punomoćniku Odvj. Dejan Jakac</derivirana_varijabla>
  </DomainObject.Predmet.ProtustrankaFormatedWithAdress>
  <DomainObject.Predmet.ProtustrankaFormatedWithAdressOIB>
    <izvorni_sadrzaj> SOLDO d. o. o. BUJE, OIB 98925119046, Trg J.B.Tita 7, 52460 Buje zastupanog po punomoćniku Odvj. Dejan Jakac</izvorni_sadrzaj>
    <derivirana_varijabla naziv="DomainObject.Predmet.ProtustrankaFormatedWithAdressOIB_1"> SOLDO d. o. o. BUJE, OIB 98925119046, Trg J.B.Tita 7, 52460 Buje zastupanog po punomoćniku Odvj. Dejan Jakac</derivirana_varijabla>
  </DomainObject.Predmet.ProtustrankaFormatedWithAdressOIB>
  <DomainObject.Predmet.ProtustrankaWithAdress>
    <izvorni_sadrzaj>SOLDO d. o. o. BUJE Trg J.B.Tita 7, 52460 Buje</izvorni_sadrzaj>
    <derivirana_varijabla naziv="DomainObject.Predmet.ProtustrankaWithAdress_1">SOLDO d. o. o. BUJE Trg J.B.Tita 7, 52460 Buje</derivirana_varijabla>
  </DomainObject.Predmet.ProtustrankaWithAdress>
  <DomainObject.Predmet.ProtustrankaWithAdressOIB>
    <izvorni_sadrzaj>SOLDO d. o. o. BUJE, OIB 98925119046, Trg J.B.Tita 7, 52460 Buje</izvorni_sadrzaj>
    <derivirana_varijabla naziv="DomainObject.Predmet.ProtustrankaWithAdressOIB_1">SOLDO d. o. o. BUJE, OIB 98925119046, Trg J.B.Tita 7, 52460 Buje</derivirana_varijabla>
  </DomainObject.Predmet.ProtustrankaWithAdressOIB>
  <DomainObject.Predmet.ProtustrankaNazivFormated>
    <izvorni_sadrzaj>SOLDO d. o. o. BUJE</izvorni_sadrzaj>
    <derivirana_varijabla naziv="DomainObject.Predmet.ProtustrankaNazivFormated_1">SOLDO d. o. o. BUJE</derivirana_varijabla>
  </DomainObject.Predmet.ProtustrankaNazivFormated>
  <DomainObject.Predmet.ProtustrankaNazivFormatedOIB>
    <izvorni_sadrzaj>SOLDO d. o. o. BUJE, OIB 98925119046</izvorni_sadrzaj>
    <derivirana_varijabla naziv="DomainObject.Predmet.ProtustrankaNazivFormatedOIB_1">SOLDO d. o. o. BUJE, OIB 98925119046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181095.84</izvorni_sadrzaj>
    <derivirana_varijabla naziv="DomainObject.Predmet.TrenutnaVrijednost_1">181095.84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SOLDO d. o. o. BUJE zastupanog po punomoćniku Odvj. Dejan Jakac</item>
    </izvorni_sadrzaj>
    <derivirana_varijabla naziv="DomainObject.Predmet.ProtuStrankaListFormated_1">
      <item>SOLDO d. o. o. BUJE zastupanog po punomoćniku Odvj. Dejan Jakac</item>
    </derivirana_varijabla>
  </DomainObject.Predmet.ProtuStrankaListFormated>
  <DomainObject.Predmet.ProtuStrankaListFormatedOIB>
    <izvorni_sadrzaj>
      <item>SOLDO d. o. o. BUJE, OIB 98925119046 zastupanog po punomoćniku Odvj. Dejan Jakac</item>
    </izvorni_sadrzaj>
    <derivirana_varijabla naziv="DomainObject.Predmet.ProtuStrankaListFormatedOIB_1">
      <item>SOLDO d. o. o. BUJE, OIB 98925119046 zastupanog po punomoćniku Odvj. Dejan Jakac</item>
    </derivirana_varijabla>
  </DomainObject.Predmet.ProtuStrankaListFormatedOIB>
  <DomainObject.Predmet.ProtuStrankaListFormatedWithAdress>
    <izvorni_sadrzaj>
      <item>SOLDO d. o. o. BUJE, Trg J.B.Tita 7, 52460 Buje zastupanog po punomoćniku Odvj. Dejan Jakac</item>
    </izvorni_sadrzaj>
    <derivirana_varijabla naziv="DomainObject.Predmet.ProtuStrankaListFormatedWithAdress_1">
      <item>SOLDO d. o. o. BUJE, Trg J.B.Tita 7, 52460 Buje zastupanog po punomoćniku Odvj. Dejan Jakac</item>
    </derivirana_varijabla>
  </DomainObject.Predmet.ProtuStrankaListFormatedWithAdress>
  <DomainObject.Predmet.ProtuStrankaListFormatedWithAdressOIB>
    <izvorni_sadrzaj>
      <item>SOLDO d. o. o. BUJE, OIB 98925119046, Trg J.B.Tita 7, 52460 Buje zastupanog po punomoćniku Odvj. Dejan Jakac</item>
    </izvorni_sadrzaj>
    <derivirana_varijabla naziv="DomainObject.Predmet.ProtuStrankaListFormatedWithAdressOIB_1">
      <item>SOLDO d. o. o. BUJE, OIB 98925119046, Trg J.B.Tita 7, 52460 Buje zastupanog po punomoćniku Odvj. Dejan Jakac</item>
    </derivirana_varijabla>
  </DomainObject.Predmet.ProtuStrankaListFormatedWithAdressOIB>
  <DomainObject.Predmet.ProtuStrankaListNazivFormated>
    <izvorni_sadrzaj>
      <item>SOLDO d. o. o. BUJE</item>
    </izvorni_sadrzaj>
    <derivirana_varijabla naziv="DomainObject.Predmet.ProtuStrankaListNazivFormated_1">
      <item>SOLDO d. o. o. BUJE</item>
    </derivirana_varijabla>
  </DomainObject.Predmet.ProtuStrankaListNazivFormated>
  <DomainObject.Predmet.ProtuStrankaListNazivFormatedOIB>
    <izvorni_sadrzaj>
      <item>SOLDO d. o. o. BUJE, OIB 98925119046</item>
    </izvorni_sadrzaj>
    <derivirana_varijabla naziv="DomainObject.Predmet.ProtuStrankaListNazivFormatedOIB_1">
      <item>SOLDO d. o. o. BUJE, OIB 98925119046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Odvj. Dejan Jakac punomoćnik sudionika u postupku SOLDO d. o. o. BUJE</item>
      <item>Škorjanec Vladimir</item>
      <item>Majda Škorjanec</item>
      <item>Odvj. Nadija Benolić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Odvj. Dejan Jakac punomoćnik sudionika u postupku SOLDO d. o. o. BUJE</item>
      <item>Škorjanec Vladimir</item>
      <item>Majda Škorjanec</item>
      <item>Odvj. Nadija Benolić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Odvj. Dejan Jakac punomoćnik sudionika u postupku SOLDO d. o. o. BUJE</item>
      <item>Škorjanec Vladimir</item>
      <item>Majda Škorjanec</item>
      <item>Odvj. Nadija Benolić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Odvj. Dejan Jakac punomoćnik sudionika u postupku SOLDO d. o. o. BUJE</item>
      <item>Škorjanec Vladimir</item>
      <item>Majda Škorjanec</item>
      <item>Odvj. Nadija Benolić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  <item>Škorjanec Vladimir, Korte 140, Izola</item>
      <item>Majda Škorjanec, Šared 31/A, Izola</item>
      <item>Odvj. Nadija Benolić, Trgovačka 2a, 52470 Umag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  <item>Škorjanec Vladimir, Korte 140, Izola</item>
      <item>Majda Škorjanec, Šared 31/A, Izola</item>
      <item>Odvj. Nadija Benolić, Trgovačka 2a, 52470 Umag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  <item>Škorjanec Vladimir, Korte 140, Izola</item>
      <item>Majda Škorjanec, Šared 31/A, Izola</item>
      <item>Odvj. Nadija Benolić, Trgovačka 2a, 52470 Umag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  <item>Škorjanec Vladimir, Korte 140, Izola</item>
      <item>Majda Škorjanec, Šared 31/A, Izola</item>
      <item>Odvj. Nadija Benolić, Trgovačka 2a, 52470 Umag</item>
    </derivirana_varijabla>
  </DomainObject.Predmet.OstaliListFormatedWithAdressOIB>
  <DomainObject.Predmet.OstaliListNazivFormated>
    <izvorni_sadrzaj>
      <item>ŽDO PULA</item>
      <item>Odvj. Dejan Jakac</item>
      <item>Škorjanec Vladimir</item>
      <item>Majda Škorjanec</item>
      <item>Odvj. Nadija Benolić</item>
    </izvorni_sadrzaj>
    <derivirana_varijabla naziv="DomainObject.Predmet.OstaliListNazivFormated_1">
      <item>ŽDO PULA</item>
      <item>Odvj. Dejan Jakac</item>
      <item>Škorjanec Vladimir</item>
      <item>Majda Škorjanec</item>
      <item>Odvj. Nadija Benolić</item>
    </derivirana_varijabla>
  </DomainObject.Predmet.OstaliListNazivFormated>
  <DomainObject.Predmet.OstaliListNazivFormatedOIB>
    <izvorni_sadrzaj>
      <item>ŽDO PULA</item>
      <item>Odvj. Dejan Jakac</item>
      <item>Škorjanec Vladimir</item>
      <item>Majda Škorjanec</item>
      <item>Odvj. Nadija Benolić</item>
    </izvorni_sadrzaj>
    <derivirana_varijabla naziv="DomainObject.Predmet.OstaliListNazivFormatedOIB_1">
      <item>ŽDO PULA</item>
      <item>Odvj. Dejan Jakac</item>
      <item>Škorjanec Vladimir</item>
      <item>Majda Škorjanec</item>
      <item>Odvj. Nadija Benolić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SOLDO d. o. o. BUJE</izvorni_sadrzaj>
    <derivirana_varijabla naziv="DomainObject.Predmet.ProtustrankaIDrugi_1">SOLDO d. o. o. BUJE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SOLDO d. o. o. BUJE, OIB 98925119046, Trg J.B.Tita 7, 52460 Buje</izvorni_sadrzaj>
    <derivirana_varijabla naziv="DomainObject.Predmet.ProtustrankaIDrugiAdressOIB_1">SOLDO d. o. o. BUJE, OIB 98925119046, Trg J.B.Tita 7,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SOLDO d. o. o. BUJE</item>
      <item>ŽDO PULA</item>
      <item>REPUBLIKA HRVATSKA, Ministarstvo financija, Porezna uprava, Područni ured Istra, Primorje, Gorski Kotar  i Lika</item>
      <item>Odvj. Dejan Jakac</item>
      <item>Škorjanec Vladimir</item>
      <item>Majda Škorjanec</item>
      <item>Odvj. Nadija Benolić</item>
    </izvorni_sadrzaj>
    <derivirana_varijabla naziv="DomainObject.Predmet.SudioniciListNaziv_1">
      <item>SOLDO d. o. o. BUJE</item>
      <item>ŽDO PULA</item>
      <item>REPUBLIKA HRVATSKA, Ministarstvo financija, Porezna uprava, Područni ured Istra, Primorje, Gorski Kotar  i Lika</item>
      <item>Odvj. Dejan Jakac</item>
      <item>Škorjanec Vladimir</item>
      <item>Majda Škorjanec</item>
      <item>Odvj. Nadija Benolić</item>
    </derivirana_varijabla>
  </DomainObject.Predmet.SudioniciListNaziv>
  <DomainObject.Predmet.SudioniciListAdressOIB>
    <izvorni_sadrzaj>
      <item>SOLDO d. o. o. BUJE, OIB 98925119046, Trg J.B.Tita 7,52460 Buje</item>
      <item>ŽDO PULA</item>
      <item>REPUBLIKA HRVATSKA, Ministarstvo financija, Porezna uprava, Područni ured Istra, Primorje, Gorski Kotar  i Lika, OIB 52634238587</item>
      <item>Odvj. Dejan Jakac, II. Istarske brigade 14/I,52420 Buzet</item>
      <item>Škorjanec Vladimir, Korte 140,Izola</item>
      <item>Majda Škorjanec, Šared 31/A,Izola</item>
      <item>Odvj. Nadija Benolić, Trgovačka 2a,52470 Umag</item>
    </izvorni_sadrzaj>
    <derivirana_varijabla naziv="DomainObject.Predmet.SudioniciListAdressOIB_1">
      <item>SOLDO d. o. o. BUJE, OIB 98925119046, Trg J.B.Tita 7,52460 Buje</item>
      <item>ŽDO PULA</item>
      <item>REPUBLIKA HRVATSKA, Ministarstvo financija, Porezna uprava, Područni ured Istra, Primorje, Gorski Kotar  i Lika, OIB 52634238587</item>
      <item>Odvj. Dejan Jakac, II. Istarske brigade 14/I,52420 Buzet</item>
      <item>Škorjanec Vladimir, Korte 140,Izola</item>
      <item>Majda Škorjanec, Šared 31/A,Izola</item>
      <item>Odvj. Nadija Benolić, Trgovačka 2a,52470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98925119046</item>
      <item>, OIB null</item>
      <item>, OIB 52634238587</item>
      <item>, OIB null</item>
      <item>, OIB null</item>
      <item>, OIB null</item>
      <item>, OIB null</item>
    </izvorni_sadrzaj>
    <derivirana_varijabla naziv="DomainObject.Predmet.SudioniciListNazivOIB_1">
      <item>, OIB 98925119046</item>
      <item>, OIB null</item>
      <item>, OIB 52634238587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258554-BC4F-4902-908F-3B3CA900DA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181</properties:Words>
  <properties:Characters>791</properties:Characters>
  <properties:Lines>45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2018-09-27T08:27:00Z</dcterms:created>
  <dc:creator>jjeromela</dc:creator>
  <cp:lastModifiedBy>Lorena Paris Aničić</cp:lastModifiedBy>
  <cp:lastPrinted>2018-09-27T08:29:00Z</cp:lastPrinted>
  <dcterms:modified xmlns:xsi="http://www.w3.org/2001/XMLSchema-instance" xsi:type="dcterms:W3CDTF">2018-09-27T08:30:00Z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