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b7e4" w14:paraId="554b7e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017BF">
        <w:rPr>
          <w:sz w:val="24"/>
          <w:szCs w:val="24"/>
          <w:lang w:val="hr-HR"/>
        </w:rPr>
        <w:t>494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1017BF">
        <w:t>DIS CENTAR d.o.o., Zadar, Poljana Šime Budinića 2,</w:t>
      </w:r>
      <w:r w:rsidR="00453944">
        <w:t xml:space="preserve"> </w:t>
      </w:r>
      <w:r w:rsidR="008A2C49">
        <w:t xml:space="preserve">OIB: </w:t>
      </w:r>
      <w:r w:rsidR="001017BF">
        <w:t>76722031229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017BF">
        <w:rPr>
          <w:szCs w:val="24"/>
        </w:rPr>
        <w:t>07.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80FF5" w:rsidRPr="00880FF5">
        <w:rPr>
          <w:sz w:val="24"/>
          <w:szCs w:val="24"/>
          <w:lang w:val="hr-HR"/>
        </w:rPr>
        <w:t>DARIU STIPČEVIĆU iz Zadra, Poljana Šime Budinića 2</w:t>
      </w:r>
      <w:r w:rsidR="00453944" w:rsidRPr="00880FF5">
        <w:rPr>
          <w:sz w:val="24"/>
          <w:szCs w:val="24"/>
          <w:lang w:val="hr-HR"/>
        </w:rPr>
        <w:t xml:space="preserve">, OIB: </w:t>
      </w:r>
      <w:r w:rsidR="00880FF5" w:rsidRPr="00880FF5">
        <w:rPr>
          <w:sz w:val="24"/>
          <w:szCs w:val="24"/>
          <w:lang w:val="hr-HR"/>
        </w:rPr>
        <w:t>44969767693</w:t>
      </w:r>
      <w:r w:rsidR="00D25E9C" w:rsidRPr="00880FF5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453944">
        <w:rPr>
          <w:sz w:val="24"/>
          <w:szCs w:val="24"/>
          <w:lang w:val="hr-HR"/>
        </w:rPr>
        <w:t>4</w:t>
      </w:r>
      <w:r w:rsidR="00880FF5">
        <w:rPr>
          <w:sz w:val="24"/>
          <w:szCs w:val="24"/>
          <w:lang w:val="hr-HR"/>
        </w:rPr>
        <w:t>94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1017B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1017BF">
        <w:rPr>
          <w:sz w:val="24"/>
          <w:szCs w:val="24"/>
        </w:rPr>
        <w:t>D</w:t>
      </w:r>
      <w:r w:rsidR="001017BF" w:rsidRPr="001017BF">
        <w:rPr>
          <w:sz w:val="24"/>
          <w:szCs w:val="24"/>
        </w:rPr>
        <w:t>IS CENTAR d.o.o., Zadar</w:t>
      </w:r>
      <w:r w:rsidR="00886EB2" w:rsidRPr="001017B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017BF" w:rsidRPr="001017BF">
        <w:rPr>
          <w:sz w:val="24"/>
          <w:szCs w:val="24"/>
        </w:rPr>
        <w:t>07. travnja</w:t>
      </w:r>
      <w:r w:rsidR="001017BF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B76A41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80FF5" w:rsidRPr="00880FF5">
        <w:rPr>
          <w:szCs w:val="24"/>
        </w:rPr>
        <w:t>DARI</w:t>
      </w:r>
      <w:r w:rsidR="00880FF5">
        <w:rPr>
          <w:szCs w:val="24"/>
        </w:rPr>
        <w:t>O STIPČEVIĆ</w:t>
      </w:r>
      <w:r w:rsidR="00880FF5" w:rsidRPr="00880FF5">
        <w:rPr>
          <w:szCs w:val="24"/>
        </w:rPr>
        <w:t xml:space="preserve"> iz Zadra, Poljana Šime Budinića 2</w:t>
      </w:r>
      <w:r w:rsidR="00880FF5">
        <w:rPr>
          <w:szCs w:val="24"/>
        </w:rPr>
        <w:t xml:space="preserve">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66B0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017BF">
      <w:rPr>
        <w:sz w:val="24"/>
        <w:szCs w:val="24"/>
        <w:lang w:val="hr-HR"/>
      </w:rPr>
      <w:t>494/16-4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017BF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53944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0FF5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66B00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6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B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6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B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 CENTAR d.o.o. za ugostiteljstvo, trgovinu i turizam.</izvorni_sadrzaj>
    <derivirana_varijabla naziv="DomainObject.Predmet.ProtustrankaFormated_1">  DIS CENTAR d.o.o. za ugostiteljstvo, trgovinu i turizam.</derivirana_varijabla>
  </DomainObject.Predmet.ProtustrankaFormated>
  <DomainObject.Predmet.ProtustrankaFormatedOIB>
    <izvorni_sadrzaj>  DIS CENTAR d.o.o. za ugostiteljstvo, trgovinu i turizam., OIB 76722031229</izvorni_sadrzaj>
    <derivirana_varijabla naziv="DomainObject.Predmet.ProtustrankaFormatedOIB_1">  DIS CENTAR d.o.o. za ugostiteljstvo, trgovinu i turizam., OIB 76722031229</derivirana_varijabla>
  </DomainObject.Predmet.ProtustrankaFormatedOIB>
  <DomainObject.Predmet.ProtustrankaFormatedWithAdress>
    <izvorni_sadrzaj> DIS CENTAR d.o.o. za ugostiteljstvo, trgovinu i turizam., Poljana Šime Budinića/2, 23000 Zadar</izvorni_sadrzaj>
    <derivirana_varijabla naziv="DomainObject.Predmet.ProtustrankaFormatedWithAdress_1"> DIS CENTAR d.o.o. za ugostiteljstvo, trgovinu i turizam., Poljana Šime Budinića/2, 23000 Zadar</derivirana_varijabla>
  </DomainObject.Predmet.ProtustrankaFormatedWithAdress>
  <DomainObject.Predmet.ProtustrankaFormatedWithAdressOIB>
    <izvorni_sadrzaj> DIS CENTAR d.o.o. za ugostiteljstvo, trgovinu i turizam., OIB 76722031229, Poljana Šime Budinića/2, 23000 Zadar</izvorni_sadrzaj>
    <derivirana_varijabla naziv="DomainObject.Predmet.ProtustrankaFormatedWithAdressOIB_1"> DIS CENTAR d.o.o. za ugostiteljstvo, trgovinu i turizam., OIB 76722031229, Poljana Šime Budinića/2, 23000 Zadar</derivirana_varijabla>
  </DomainObject.Predmet.ProtustrankaFormatedWithAdressOIB>
  <DomainObject.Predmet.ProtustrankaWithAdress>
    <izvorni_sadrzaj>DIS CENTAR d.o.o. za ugostiteljstvo, trgovinu i turizam. Poljana Šime Budinića/2, 23000 Zadar</izvorni_sadrzaj>
    <derivirana_varijabla naziv="DomainObject.Predmet.ProtustrankaWithAdress_1">DIS CENTAR d.o.o. za ugostiteljstvo, trgovinu i turizam. Poljana Šime Budinića/2, 23000 Zadar</derivirana_varijabla>
  </DomainObject.Predmet.ProtustrankaWithAdress>
  <DomainObject.Predmet.ProtustrankaWithAdressOIB>
    <izvorni_sadrzaj>DIS CENTAR d.o.o. za ugostiteljstvo, trgovinu i turizam., OIB 76722031229, Poljana Šime Budinića/2, 23000 Zadar</izvorni_sadrzaj>
    <derivirana_varijabla naziv="DomainObject.Predmet.ProtustrankaWithAdressOIB_1">DIS CENTAR d.o.o. za ugostiteljstvo, trgovinu i turizam., OIB 76722031229, Poljana Šime Budinića/2, 23000 Zadar</derivirana_varijabla>
  </DomainObject.Predmet.ProtustrankaWithAdressOIB>
  <DomainObject.Predmet.ProtustrankaNazivFormated>
    <izvorni_sadrzaj>DIS CENTAR d.o.o. za ugostiteljstvo, trgovinu i turizam.</izvorni_sadrzaj>
    <derivirana_varijabla naziv="DomainObject.Predmet.ProtustrankaNazivFormated_1">DIS CENTAR d.o.o. za ugostiteljstvo, trgovinu i turizam.</derivirana_varijabla>
  </DomainObject.Predmet.ProtustrankaNazivFormated>
  <DomainObject.Predmet.ProtustrankaNazivFormatedOIB>
    <izvorni_sadrzaj>DIS CENTAR d.o.o. za ugostiteljstvo, trgovinu i turizam., OIB 76722031229</izvorni_sadrzaj>
    <derivirana_varijabla naziv="DomainObject.Predmet.ProtustrankaNazivFormatedOIB_1">DIS CENTAR d.o.o. za ugostiteljstvo, trgovinu i turizam., OIB 76722031229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50329.83</izvorni_sadrzaj>
    <derivirana_varijabla naziv="DomainObject.Predmet.TrenutnaVrijednost_1">50329.83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DIS CENTAR d.o.o. za ugostiteljstvo, trgovinu i turizam.</item>
    </izvorni_sadrzaj>
    <derivirana_varijabla naziv="DomainObject.Predmet.ProtuStrankaListFormated_1">
      <item>DIS CENTAR d.o.o. za ugostiteljstvo, trgovinu i turizam.</item>
    </derivirana_varijabla>
  </DomainObject.Predmet.ProtuStrankaListFormated>
  <DomainObject.Predmet.ProtuStrankaListFormatedOIB>
    <izvorni_sadrzaj>
      <item>DIS CENTAR d.o.o. za ugostiteljstvo, trgovinu i turizam., OIB 76722031229</item>
    </izvorni_sadrzaj>
    <derivirana_varijabla naziv="DomainObject.Predmet.ProtuStrankaListFormatedOIB_1">
      <item>DIS CENTAR d.o.o. za ugostiteljstvo, trgovinu i turizam., OIB 76722031229</item>
    </derivirana_varijabla>
  </DomainObject.Predmet.ProtuStrankaListFormatedOIB>
  <DomainObject.Predmet.ProtuStrankaListFormatedWithAdress>
    <izvorni_sadrzaj>
      <item>DIS CENTAR d.o.o. za ugostiteljstvo, trgovinu i turizam., Poljana Šime Budinića/2, 23000 Zadar</item>
    </izvorni_sadrzaj>
    <derivirana_varijabla naziv="DomainObject.Predmet.ProtuStrankaListFormatedWithAdress_1">
      <item>DIS CENTAR d.o.o. za ugostiteljstvo, trgovinu i turizam., Poljana Šime Budinića/2, 23000 Zadar</item>
    </derivirana_varijabla>
  </DomainObject.Predmet.ProtuStrankaListFormatedWithAdress>
  <DomainObject.Predmet.ProtuStrankaListFormatedWithAdressOIB>
    <izvorni_sadrzaj>
      <item>DIS CENTAR d.o.o. za ugostiteljstvo, trgovinu i turizam., OIB 76722031229, Poljana Šime Budinića/2, 23000 Zadar</item>
    </izvorni_sadrzaj>
    <derivirana_varijabla naziv="DomainObject.Predmet.ProtuStrankaListFormatedWithAdressOIB_1">
      <item>DIS CENTAR d.o.o. za ugostiteljstvo, trgovinu i turizam., OIB 76722031229, Poljana Šime Budinića/2, 23000 Zadar</item>
    </derivirana_varijabla>
  </DomainObject.Predmet.ProtuStrankaListFormatedWithAdressOIB>
  <DomainObject.Predmet.ProtuStrankaListNazivFormated>
    <izvorni_sadrzaj>
      <item>DIS CENTAR d.o.o. za ugostiteljstvo, trgovinu i turizam.</item>
    </izvorni_sadrzaj>
    <derivirana_varijabla naziv="DomainObject.Predmet.ProtuStrankaListNazivFormated_1">
      <item>DIS CENTAR d.o.o. za ugostiteljstvo, trgovinu i turizam.</item>
    </derivirana_varijabla>
  </DomainObject.Predmet.ProtuStrankaListNazivFormated>
  <DomainObject.Predmet.ProtuStrankaListNazivFormatedOIB>
    <izvorni_sadrzaj>
      <item>DIS CENTAR d.o.o. za ugostiteljstvo, trgovinu i turizam., OIB 76722031229</item>
    </izvorni_sadrzaj>
    <derivirana_varijabla naziv="DomainObject.Predmet.ProtuStrankaListNazivFormatedOIB_1">
      <item>DIS CENTAR d.o.o. za ugostiteljstvo, trgovinu i turizam., OIB 76722031229</item>
    </derivirana_varijabla>
  </DomainObject.Predmet.ProtuStrankaListNazivFormatedOIB>
  <DomainObject.Predmet.OstaliListFormated>
    <izvorni_sadrzaj>
      <item>Dario Stipčević</item>
    </izvorni_sadrzaj>
    <derivirana_varijabla naziv="DomainObject.Predmet.OstaliListFormated_1">
      <item>Dario Stipčević</item>
    </derivirana_varijabla>
  </DomainObject.Predmet.OstaliListFormated>
  <DomainObject.Predmet.OstaliListFormatedOIB>
    <izvorni_sadrzaj>
      <item>Dario Stipčević, OIB 44969767693</item>
    </izvorni_sadrzaj>
    <derivirana_varijabla naziv="DomainObject.Predmet.OstaliListFormatedOIB_1">
      <item>Dario Stipčević, OIB 44969767693</item>
    </derivirana_varijabla>
  </DomainObject.Predmet.OstaliListFormatedOIB>
  <DomainObject.Predmet.OstaliListFormatedWithAdress>
    <izvorni_sadrzaj>
      <item>Dario Stipčević, Poljana Šime Budinića 2, 23000 Zadar</item>
    </izvorni_sadrzaj>
    <derivirana_varijabla naziv="DomainObject.Predmet.OstaliListFormatedWithAdress_1">
      <item>Dario Stipčević, Poljana Šime Budinića 2, 23000 Zadar</item>
    </derivirana_varijabla>
  </DomainObject.Predmet.OstaliListFormatedWithAdress>
  <DomainObject.Predmet.OstaliListFormatedWithAdressOIB>
    <izvorni_sadrzaj>
      <item>Dario Stipčević, OIB 44969767693, Poljana Šime Budinića 2, 23000 Zadar</item>
    </izvorni_sadrzaj>
    <derivirana_varijabla naziv="DomainObject.Predmet.OstaliListFormatedWithAdressOIB_1">
      <item>Dario Stipčević, OIB 44969767693, Poljana Šime Budinića 2, 23000 Zadar</item>
    </derivirana_varijabla>
  </DomainObject.Predmet.OstaliListFormatedWithAdressOIB>
  <DomainObject.Predmet.OstaliListNazivFormated>
    <izvorni_sadrzaj>
      <item>Dario Stipčević</item>
    </izvorni_sadrzaj>
    <derivirana_varijabla naziv="DomainObject.Predmet.OstaliListNazivFormated_1">
      <item>Dario Stipčević</item>
    </derivirana_varijabla>
  </DomainObject.Predmet.OstaliListNazivFormated>
  <DomainObject.Predmet.OstaliListNazivFormatedOIB>
    <izvorni_sadrzaj>
      <item>Dario Stipčević, OIB 44969767693</item>
    </izvorni_sadrzaj>
    <derivirana_varijabla naziv="DomainObject.Predmet.OstaliListNazivFormatedOIB_1">
      <item>Dario Stipčević, OIB 44969767693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DIS CENTAR d.o.o. za ugostiteljstvo, trgovinu i turizam.</izvorni_sadrzaj>
    <derivirana_varijabla naziv="DomainObject.Predmet.ProtustrankaIDrugi_1">DIS CENTAR d.o.o. za ugostiteljstvo, trgovinu i turizam.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DIS CENTAR d.o.o. za ugostiteljstvo, trgovinu i turizam., OIB 76722031229, Poljana Šime Budinića/2, 23000 Zadar</izvorni_sadrzaj>
    <derivirana_varijabla naziv="DomainObject.Predmet.ProtustrankaIDrugiAdressOIB_1">DIS CENTAR d.o.o. za ugostiteljstvo, trgovinu i turizam., OIB 76722031229, Poljana Šime Budinića/2,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DIS CENTAR d.o.o. za ugostiteljstvo, trgovinu i turizam.</item>
      <item>Dario Stipčević</item>
    </izvorni_sadrzaj>
    <derivirana_varijabla naziv="DomainObject.Predmet.SudioniciListNaziv_1">
      <item>FINA</item>
      <item>DIS CENTAR d.o.o. za ugostiteljstvo, trgovinu i turizam.</item>
      <item>Dario Stipčević</item>
    </derivirana_varijabla>
  </DomainObject.Predmet.SudioniciListNaziv>
  <DomainObject.Predmet.SudioniciListAdressOIB>
    <izvorni_sadrzaj>
      <item>FINA, OIB 85821130368</item>
      <item>DIS CENTAR d.o.o. za ugostiteljstvo, trgovinu i turizam., OIB 76722031229, Poljana Šime Budinića/2,23000 Zadar</item>
      <item>Dario Stipčević, OIB 44969767693, Poljana Šime Budinića 2,23000 Zadar</item>
    </izvorni_sadrzaj>
    <derivirana_varijabla naziv="DomainObject.Predmet.SudioniciListAdressOIB_1">
      <item>FINA, OIB 85821130368</item>
      <item>DIS CENTAR d.o.o. za ugostiteljstvo, trgovinu i turizam., OIB 76722031229, Poljana Šime Budinića/2,23000 Zadar</item>
      <item>Dario Stipčević, OIB 44969767693, Poljana Šime Budinića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76722031229</item>
      <item>, OIB 44969767693</item>
    </izvorni_sadrzaj>
    <derivirana_varijabla naziv="DomainObject.Predmet.SudioniciListNazivOIB_1">
      <item>, OIB 85821130368</item>
      <item>, OIB 76722031229</item>
      <item>, OIB 44969767693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9DF83-677B-48DF-90F8-1CBE821A0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344</properties:Words>
  <properties:Characters>1692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2016-04-06T13:03:00Z</dcterms:created>
  <dc:creator>Ante Kačić</dc:creator>
  <cp:lastModifiedBy>wsadmin</cp:lastModifiedBy>
  <cp:lastPrinted>2015-11-27T10:35:00Z</cp:lastPrinted>
  <dcterms:modified xmlns:xsi="http://www.w3.org/2001/XMLSchema-instance" xsi:type="dcterms:W3CDTF">2016-04-07T08:54:00Z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