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29df4f3" w14:textId="29df4f3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B3703C">
        <w:t>3008</w:t>
      </w:r>
      <w:proofErr w:type="spellEnd"/>
      <w:r w:rsidR="00775769">
        <w:t>/</w:t>
      </w:r>
      <w:proofErr w:type="spellStart"/>
      <w:r w:rsidR="00775769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="00B3703C">
        <w:rPr>
          <w:szCs w:val="20"/>
        </w:rPr>
        <w:t>PROREEF</w:t>
      </w:r>
      <w:proofErr w:type="spellEnd"/>
      <w:r w:rsidR="00B3703C">
        <w:rPr>
          <w:szCs w:val="20"/>
        </w:rPr>
        <w:t xml:space="preserve"> morska akvaristika </w:t>
      </w:r>
      <w:r w:rsidRPr="00B3703C" w:rsidR="00B3703C">
        <w:rPr>
          <w:szCs w:val="20"/>
        </w:rPr>
        <w:t>j.d.o.o.</w:t>
      </w:r>
      <w:r w:rsidR="00E71887">
        <w:rPr>
          <w:szCs w:val="20"/>
        </w:rPr>
        <w:t xml:space="preserve">, </w:t>
      </w:r>
      <w:r w:rsidR="00D915FA">
        <w:rPr>
          <w:szCs w:val="20"/>
        </w:rPr>
        <w:t>Zagreb</w:t>
      </w:r>
      <w:r w:rsidR="00E71887">
        <w:rPr>
          <w:szCs w:val="20"/>
        </w:rPr>
        <w:t xml:space="preserve">, </w:t>
      </w:r>
      <w:r w:rsidR="00B3703C">
        <w:rPr>
          <w:szCs w:val="20"/>
        </w:rPr>
        <w:t>Gustava Krkleca 5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A65A6C">
        <w:rPr>
          <w:szCs w:val="20"/>
        </w:rPr>
        <w:t>54166262797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A65A6C">
        <w:t>32.781,35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75769"/>
    <w:rsid w:val="007A1913"/>
    <w:rsid w:val="0081377B"/>
    <w:rsid w:val="008325BC"/>
    <w:rsid w:val="0085059C"/>
    <w:rsid w:val="00914DBB"/>
    <w:rsid w:val="0093078B"/>
    <w:rsid w:val="00950F54"/>
    <w:rsid w:val="00970179"/>
    <w:rsid w:val="00984C91"/>
    <w:rsid w:val="009C37EB"/>
    <w:rsid w:val="009D3B13"/>
    <w:rsid w:val="00A53DC3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07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07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07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07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07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prosinca 2019.</izvorni_sadrzaj>
    <derivirana_varijabla naziv="DomainObject.Predmet.DatumIzradeOptuznogAkta_1">5. prosinca 2019.</derivirana_varijabla>
  </DomainObject.Predmet.DatumIzradeOptuznogAkta>
  <DomainObject.Predmet.DatumIzradeOptuznogAktaFormated>
    <izvorni_sadrzaj>5.12.2019.</izvorni_sadrzaj>
    <derivirana_varijabla naziv="DomainObject.Predmet.DatumIzradeOptuznogAktaFormated_1">5.12.2019.</derivirana_varijabla>
  </DomainObject.Predmet.DatumIzradeOptuznogAktaFormated>
  <DomainObject.Predmet.DatumOsnivanja>
    <izvorni_sadrzaj>5. prosinca 2019.</izvorni_sadrzaj>
    <derivirana_varijabla naziv="DomainObject.Predmet.DatumOsnivanja_1">5.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prosinca 2019.</izvorni_sadrzaj>
    <derivirana_varijabla naziv="DomainObject.Predmet.DatumPrimitkaOptuznogAkta_1">5.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St-3008/2019</izvorni_sadrzaj>
    <derivirana_varijabla naziv="DomainObject.Predmet.OznakaBroj_1">St-3008/2019</derivirana_varijabla>
  </DomainObject.Predmet.OznakaBroj>
  <DomainObject.Predmet.OznakaBrojOptuznogAkta>
    <izvorni_sadrzaj>04-06-19-5260</izvorni_sadrzaj>
    <derivirana_varijabla naziv="DomainObject.Predmet.OznakaBrojOptuznogAkta_1">04-06-19-5260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PROREEF morska akvaristika jednostavno društvo s ograničenom odgovornošću za usluge zastupanog po punomoćniku Samir Matijašević</izvorni_sadrzaj>
    <derivirana_varijabla naziv="DomainObject.Predmet.ProtustrankaFormated_1">  PROREEF morska akvaristika jednostavno društvo s ograničenom odgovornošću za usluge zastupanog po punomoćniku Samir Matijašević</derivirana_varijabla>
  </DomainObject.Predmet.ProtustrankaFormated>
  <DomainObject.Predmet.ProtustrankaFormatedOIB>
    <izvorni_sadrzaj>  PROREEF morska akvaristika jednostavno društvo s ograničenom odgovornošću za usluge, OIB 54166262797 zastupanog po punomoćniku Samir Matijašević</izvorni_sadrzaj>
    <derivirana_varijabla naziv="DomainObject.Predmet.ProtustrankaFormatedOIB_1">  PROREEF morska akvaristika jednostavno društvo s ograničenom odgovornošću za usluge, OIB 54166262797 zastupanog po punomoćniku Samir Matijašević</derivirana_varijabla>
  </DomainObject.Predmet.ProtustrankaFormatedOIB>
  <DomainObject.Predmet.ProtustrankaFormatedWithAdress>
    <izvorni_sadrzaj> PROREEF morska akvaristika jednostavno društvo s ograničenom odgovornošću za usluge, Gustava Krkleca 5, 10000 Zagreb zastupanog po punomoćniku Samir Matijašević</izvorni_sadrzaj>
    <derivirana_varijabla naziv="DomainObject.Predmet.ProtustrankaFormatedWithAdress_1"> PROREEF morska akvaristika jednostavno društvo s ograničenom odgovornošću za usluge, Gustava Krkleca 5, 10000 Zagreb zastupanog po punomoćniku Samir Matijašević</derivirana_varijabla>
  </DomainObject.Predmet.ProtustrankaFormatedWithAdress>
  <DomainObject.Predmet.ProtustrankaFormatedWithAdressOIB>
    <izvorni_sadrzaj> PROREEF morska akvaristika jednostavno društvo s ograničenom odgovornošću za usluge, OIB 54166262797, Gustava Krkleca 5, 10000 Zagreb zastupanog po punomoćniku Samir Matijašević</izvorni_sadrzaj>
    <derivirana_varijabla naziv="DomainObject.Predmet.ProtustrankaFormatedWithAdressOIB_1"> PROREEF morska akvaristika jednostavno društvo s ograničenom odgovornošću za usluge, OIB 54166262797, Gustava Krkleca 5, 10000 Zagreb zastupanog po punomoćniku Samir Matijašević</derivirana_varijabla>
  </DomainObject.Predmet.ProtustrankaFormatedWithAdressOIB>
  <DomainObject.Predmet.ProtustrankaWithAdress>
    <izvorni_sadrzaj>PROREEF morska akvaristika jednostavno društvo s ograničenom odgovornošću za usluge Gustava Krkleca 5, 10000 Zagreb</izvorni_sadrzaj>
    <derivirana_varijabla naziv="DomainObject.Predmet.ProtustrankaWithAdress_1">PROREEF morska akvaristika jednostavno društvo s ograničenom odgovornošću za usluge Gustava Krkleca 5, 10000 Zagreb</derivirana_varijabla>
  </DomainObject.Predmet.ProtustrankaWithAdress>
  <DomainObject.Predmet.ProtustrankaWithAdressOIB>
    <izvorni_sadrzaj>PROREEF morska akvaristika jednostavno društvo s ograničenom odgovornošću za usluge, OIB 54166262797, Gustava Krkleca 5, 10000 Zagreb</izvorni_sadrzaj>
    <derivirana_varijabla naziv="DomainObject.Predmet.ProtustrankaWithAdressOIB_1">PROREEF morska akvaristika jednostavno društvo s ograničenom odgovornošću za usluge, OIB 54166262797, Gustava Krkleca 5, 10000 Zagreb</derivirana_varijabla>
  </DomainObject.Predmet.ProtustrankaWithAdressOIB>
  <DomainObject.Predmet.ProtustrankaNazivFormated>
    <izvorni_sadrzaj>PROREEF morska akvaristika jednostavno društvo s ograničenom odgovornošću za usluge</izvorni_sadrzaj>
    <derivirana_varijabla naziv="DomainObject.Predmet.ProtustrankaNazivFormated_1">PROREEF morska akvaristika jednostavno društvo s ograničenom odgovornošću za usluge</derivirana_varijabla>
  </DomainObject.Predmet.ProtustrankaNazivFormated>
  <DomainObject.Predmet.ProtustrankaNazivFormatedOIB>
    <izvorni_sadrzaj>PROREEF morska akvaristika jednostavno društvo s ograničenom odgovornošću za usluge, OIB 54166262797</izvorni_sadrzaj>
    <derivirana_varijabla naziv="DomainObject.Predmet.ProtustrankaNazivFormatedOIB_1">PROREEF morska akvaristika jednostavno društvo s ograničenom odgovornošću za usluge, OIB 54166262797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PROREEF morska akvaristika jednostavno društvo s ograničenom odgovornošću za usluge zastupanog po punomoćniku Samir Matijašević</item>
    </izvorni_sadrzaj>
    <derivirana_varijabla naziv="DomainObject.Predmet.ProtuStrankaListFormated_1">
      <item>PROREEF morska akvaristika jednostavno društvo s ograničenom odgovornošću za usluge zastupanog po punomoćniku Samir Matijašević</item>
    </derivirana_varijabla>
  </DomainObject.Predmet.ProtuStrankaListFormated>
  <DomainObject.Predmet.ProtuStrankaListFormatedOIB>
    <izvorni_sadrzaj>
      <item>PROREEF morska akvaristika jednostavno društvo s ograničenom odgovornošću za usluge, OIB 54166262797 zastupanog po punomoćniku Samir Matijašević</item>
    </izvorni_sadrzaj>
    <derivirana_varijabla naziv="DomainObject.Predmet.ProtuStrankaListFormatedOIB_1">
      <item>PROREEF morska akvaristika jednostavno društvo s ograničenom odgovornošću za usluge, OIB 54166262797 zastupanog po punomoćniku Samir Matijašević</item>
    </derivirana_varijabla>
  </DomainObject.Predmet.ProtuStrankaListFormatedOIB>
  <DomainObject.Predmet.ProtuStrankaListFormatedWithAdress>
    <izvorni_sadrzaj>
      <item>PROREEF morska akvaristika jednostavno društvo s ograničenom odgovornošću za usluge, Gustava Krkleca 5, 10000 Zagreb zastupanog po punomoćniku Samir Matijašević</item>
    </izvorni_sadrzaj>
    <derivirana_varijabla naziv="DomainObject.Predmet.ProtuStrankaListFormatedWithAdress_1">
      <item>PROREEF morska akvaristika jednostavno društvo s ograničenom odgovornošću za usluge, Gustava Krkleca 5, 10000 Zagreb zastupanog po punomoćniku Samir Matijašević</item>
    </derivirana_varijabla>
  </DomainObject.Predmet.ProtuStrankaListFormatedWithAdress>
  <DomainObject.Predmet.ProtuStrankaListFormatedWithAdressOIB>
    <izvorni_sadrzaj>
      <item>PROREEF morska akvaristika jednostavno društvo s ograničenom odgovornošću za usluge, OIB 54166262797, Gustava Krkleca 5, 10000 Zagreb zastupanog po punomoćniku Samir Matijašević</item>
    </izvorni_sadrzaj>
    <derivirana_varijabla naziv="DomainObject.Predmet.ProtuStrankaListFormatedWithAdressOIB_1">
      <item>PROREEF morska akvaristika jednostavno društvo s ograničenom odgovornošću za usluge, OIB 54166262797, Gustava Krkleca 5, 10000 Zagreb zastupanog po punomoćniku Samir Matijašević</item>
    </derivirana_varijabla>
  </DomainObject.Predmet.ProtuStrankaListFormatedWithAdressOIB>
  <DomainObject.Predmet.ProtuStrankaListNazivFormated>
    <izvorni_sadrzaj>
      <item>PROREEF morska akvaristika jednostavno društvo s ograničenom odgovornošću za usluge</item>
    </izvorni_sadrzaj>
    <derivirana_varijabla naziv="DomainObject.Predmet.ProtuStrankaListNazivFormated_1">
      <item>PROREEF morska akvaristika jednostavno društvo s ograničenom odgovornošću za usluge</item>
    </derivirana_varijabla>
  </DomainObject.Predmet.ProtuStrankaListNazivFormated>
  <DomainObject.Predmet.ProtuStrankaListNazivFormatedOIB>
    <izvorni_sadrzaj>
      <item>PROREEF morska akvaristika jednostavno društvo s ograničenom odgovornošću za usluge, OIB 54166262797</item>
    </izvorni_sadrzaj>
    <derivirana_varijabla naziv="DomainObject.Predmet.ProtuStrankaListNazivFormatedOIB_1">
      <item>PROREEF morska akvaristika jednostavno društvo s ograničenom odgovornošću za usluge, OIB 54166262797</item>
    </derivirana_varijabla>
  </DomainObject.Predmet.ProtuStrankaListNazivFormatedOIB>
  <DomainObject.Predmet.OstaliListFormated>
    <izvorni_sadrzaj>
      <item>Samir Matijašević punomoćnik sudionika u postupku PROREEF morska akvaristika jednostavno društvo s ograničenom odgovornošću za usluge</item>
    </izvorni_sadrzaj>
    <derivirana_varijabla naziv="DomainObject.Predmet.OstaliListFormated_1">
      <item>Samir Matijašević punomoćnik sudionika u postupku PROREEF morska akvaristika jednostavno društvo s ograničenom odgovornošću za usluge</item>
    </derivirana_varijabla>
  </DomainObject.Predmet.OstaliListFormated>
  <DomainObject.Predmet.OstaliListFormatedOIB>
    <izvorni_sadrzaj>
      <item>Samir Matijašević, OIB 90057507115 punomoćnik sudionika u postupku PROREEF morska akvaristika jednostavno društvo s ograničenom odgovornošću za usluge</item>
    </izvorni_sadrzaj>
    <derivirana_varijabla naziv="DomainObject.Predmet.OstaliListFormatedOIB_1">
      <item>Samir Matijašević, OIB 90057507115 punomoćnik sudionika u postupku PROREEF morska akvaristika jednostavno društvo s ograničenom odgovornošću za usluge</item>
    </derivirana_varijabla>
  </DomainObject.Predmet.OstaliListFormatedOIB>
  <DomainObject.Predmet.OstaliListFormatedWithAdress>
    <izvorni_sadrzaj>
      <item>Samir Matijašević, Ivane Brlić-Mažuranić 25, 10000 Zagreb punomoćnik sudionika u postupku PROREEF morska akvaristika jednostavno društvo s ograničenom odgovornošću za usluge</item>
    </izvorni_sadrzaj>
    <derivirana_varijabla naziv="DomainObject.Predmet.OstaliListFormatedWithAdress_1">
      <item>Samir Matijašević, Ivane Brlić-Mažuranić 25, 10000 Zagreb punomoćnik sudionika u postupku PROREEF morska akvaristika jednostavno društvo s ograničenom odgovornošću za usluge</item>
    </derivirana_varijabla>
  </DomainObject.Predmet.OstaliListFormatedWithAdress>
  <DomainObject.Predmet.OstaliListFormatedWithAdressOIB>
    <izvorni_sadrzaj>
      <item>Samir Matijašević, OIB 90057507115, Ivane Brlić-Mažuranić 25, 10000 Zagreb punomoćnik sudionika u postupku PROREEF morska akvaristika jednostavno društvo s ograničenom odgovornošću za usluge</item>
    </izvorni_sadrzaj>
    <derivirana_varijabla naziv="DomainObject.Predmet.OstaliListFormatedWithAdressOIB_1">
      <item>Samir Matijašević, OIB 90057507115, Ivane Brlić-Mažuranić 25, 10000 Zagreb punomoćnik sudionika u postupku PROREEF morska akvaristika jednostavno društvo s ograničenom odgovornošću za usluge</item>
    </derivirana_varijabla>
  </DomainObject.Predmet.OstaliListFormatedWithAdressOIB>
  <DomainObject.Predmet.OstaliListNazivFormated>
    <izvorni_sadrzaj>
      <item>Samir Matijašević</item>
    </izvorni_sadrzaj>
    <derivirana_varijabla naziv="DomainObject.Predmet.OstaliListNazivFormated_1">
      <item>Samir Matijašević</item>
    </derivirana_varijabla>
  </DomainObject.Predmet.OstaliListNazivFormated>
  <DomainObject.Predmet.OstaliListNazivFormatedOIB>
    <izvorni_sadrzaj>
      <item>Samir Matijašević, OIB 90057507115</item>
    </izvorni_sadrzaj>
    <derivirana_varijabla naziv="DomainObject.Predmet.OstaliListNazivFormatedOIB_1">
      <item>Samir Matijašević, OIB 90057507115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PROREEF morska akvaristika jednostavno društvo s ograničenom odgovornošću za usluge</izvorni_sadrzaj>
    <derivirana_varijabla naziv="DomainObject.Predmet.ProtustrankaIDrugi_1">PROREEF morska akvaristika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PROREEF morska akvaristika jednostavno društvo s ograničenom odgovornošću za usluge, OIB 54166262797, Gustava Krkleca 5, 10000 Zagreb</izvorni_sadrzaj>
    <derivirana_varijabla naziv="DomainObject.Predmet.ProtustrankaIDrugiAdressOIB_1">PROREEF morska akvaristika jednostavno društvo s ograničenom odgovornošću za usluge, OIB 54166262797,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PROREEF morska akvaristika jednostavno društvo s ograničenom odgovornošću za usluge</item>
      <item>Financijska agencija</item>
      <item>Samir Matijašević</item>
    </izvorni_sadrzaj>
    <derivirana_varijabla naziv="DomainObject.Predmet.SudioniciListNaziv_1">
      <item>PROREEF morska akvaristika jednostavno društvo s ograničenom odgovornošću za usluge</item>
      <item>Financijska agencija</item>
      <item>Samir Matijašević</item>
    </derivirana_varijabla>
  </DomainObject.Predmet.SudioniciListNaziv>
  <DomainObject.Predmet.SudioniciListAdressOIB>
    <izvorni_sadrzaj>
      <item>PROREEF morska akvaristika jednostavno društvo s ograničenom odgovornošću za usluge, OIB 54166262797, Gustava Krkleca 5,10000 Zagreb</item>
      <item>Financijska agencija, OIB 85821130368, TRG SVIBANJSKIH ŽRTAVA 1995. 1,10000 Zagreb</item>
      <item>Samir Matijašević, OIB 90057507115, Ivane Brlić-Mažuranić 25,10000 Zagreb</item>
    </izvorni_sadrzaj>
    <derivirana_varijabla naziv="DomainObject.Predmet.SudioniciListAdressOIB_1">
      <item>PROREEF morska akvaristika jednostavno društvo s ograničenom odgovornošću za usluge, OIB 54166262797, Gustava Krkleca 5,10000 Zagreb</item>
      <item>Financijska agencija, OIB 85821130368, TRG SVIBANJSKIH ŽRTAVA 1995. 1,10000 Zagreb</item>
      <item>Samir Matijašević, OIB 90057507115, Ivane Brlić-Mažuranić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54166262797</item>
      <item>, OIB 85821130368</item>
      <item>, OIB 90057507115</item>
    </izvorni_sadrzaj>
    <derivirana_varijabla naziv="DomainObject.Predmet.SudioniciListNazivOIB_1">
      <item>, OIB 54166262797</item>
      <item>, OIB 85821130368</item>
      <item>, OIB 90057507115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2019.</izvorni_sadrzaj>
    <derivirana_varijabla naziv="DomainObject.Predmet.DatumPocetkaProcesa_1">5.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1341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2020-03-04T07:56:00Z</dcterms:created>
  <dc:creator>Ivana Manestar</dc:creator>
  <cp:lastModifiedBy>Petra Komučar</cp:lastModifiedBy>
  <cp:lastPrinted>2019-01-29T07:26:00Z</cp:lastPrinted>
  <dcterms:modified xmlns:xsi="http://www.w3.org/2001/XMLSchema-instance" xsi:type="dcterms:W3CDTF">2020-03-04T07:56:00Z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(St-3008-19 PROREEF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