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9acaf" w14:paraId="d69acaf" w:rsidRDefault="00F82782" w:rsidP="00597F65" w:rsidR="00597F65">
      <w:pPr>
        <w:jc w:val="right"/>
        <w15:collapsed w:val="false"/>
      </w:pPr>
      <w:r>
        <w:t xml:space="preserve"> </w:t>
      </w:r>
      <w:r w:rsidR="002D77B4">
        <w:t xml:space="preserve">Broj: </w:t>
      </w:r>
      <w:r w:rsidR="00961211">
        <w:t xml:space="preserve">6 </w:t>
      </w:r>
      <w:r w:rsidR="002D77B4">
        <w:t>St-</w:t>
      </w:r>
      <w:r w:rsidR="00961211">
        <w:t>838</w:t>
      </w:r>
      <w:r w:rsidR="0090799C">
        <w:t>/18-</w:t>
      </w:r>
      <w:r w:rsidR="00961211">
        <w:t>3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90799C">
        <w:t xml:space="preserve">FINA RC Osijek za otvaranje stečajnog postupka nad dužnikom </w:t>
      </w:r>
      <w:r w:rsidR="00961211">
        <w:rPr>
          <w:b/>
        </w:rPr>
        <w:t xml:space="preserve">ĐURĐEVIĆ j.d.o.o. </w:t>
      </w:r>
      <w:proofErr w:type="spellStart"/>
      <w:r w:rsidR="00961211">
        <w:rPr>
          <w:b/>
        </w:rPr>
        <w:t>Ladimirevci</w:t>
      </w:r>
      <w:proofErr w:type="spellEnd"/>
      <w:r w:rsidR="00961211">
        <w:rPr>
          <w:b/>
        </w:rPr>
        <w:t xml:space="preserve">, </w:t>
      </w:r>
      <w:proofErr w:type="spellStart"/>
      <w:r w:rsidR="00961211">
        <w:rPr>
          <w:b/>
        </w:rPr>
        <w:t>Đuke</w:t>
      </w:r>
      <w:proofErr w:type="spellEnd"/>
      <w:r w:rsidR="00961211">
        <w:rPr>
          <w:b/>
        </w:rPr>
        <w:t xml:space="preserve"> Maričića-Munje 108, OIB: 09565098470, MBS: 030180145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961211">
        <w:t>9. svibnja</w:t>
      </w:r>
      <w:r w:rsidR="003768C2">
        <w:t xml:space="preserve"> 2018. g.,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90799C" w:rsidP="004F25AD" w:rsidR="0090799C">
      <w:pPr>
        <w:tabs>
          <w:tab w:pos="3705" w:val="left"/>
        </w:tabs>
        <w:jc w:val="both"/>
      </w:pP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>
      <w:pPr>
        <w:pStyle w:val="Tijeloteksta"/>
      </w:pPr>
    </w:p>
    <w:p w:rsidRDefault="0090799C" w:rsidP="004B741D" w:rsidR="0090799C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961211">
        <w:rPr>
          <w:b/>
        </w:rPr>
        <w:t xml:space="preserve">ĐURĐEVIĆ j.d.o.o. </w:t>
      </w:r>
      <w:proofErr w:type="spellStart"/>
      <w:r w:rsidR="00961211">
        <w:rPr>
          <w:b/>
        </w:rPr>
        <w:t>Ladimirevci</w:t>
      </w:r>
      <w:proofErr w:type="spellEnd"/>
      <w:r w:rsidR="00961211">
        <w:rPr>
          <w:b/>
        </w:rPr>
        <w:t xml:space="preserve">, </w:t>
      </w:r>
      <w:proofErr w:type="spellStart"/>
      <w:r w:rsidR="00961211">
        <w:rPr>
          <w:b/>
        </w:rPr>
        <w:t>Đuke</w:t>
      </w:r>
      <w:proofErr w:type="spellEnd"/>
      <w:r w:rsidR="00961211">
        <w:rPr>
          <w:b/>
        </w:rPr>
        <w:t xml:space="preserve"> Maričića-Munje 108, OIB: 09565098470, MBS: 030180145</w:t>
      </w:r>
      <w:r>
        <w:t>.</w:t>
      </w:r>
      <w:r w:rsidR="00C75BB5">
        <w:t xml:space="preserve"> </w:t>
      </w:r>
      <w:r>
        <w:t xml:space="preserve">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961211">
        <w:rPr>
          <w:b/>
        </w:rPr>
        <w:t>6. lipanj</w:t>
      </w:r>
      <w:r w:rsidRPr="00914EB4">
        <w:rPr>
          <w:b/>
        </w:rPr>
        <w:t xml:space="preserve"> 2018. u </w:t>
      </w:r>
      <w:r w:rsidR="00961211">
        <w:rPr>
          <w:b/>
        </w:rPr>
        <w:t>11,00</w:t>
      </w:r>
      <w:r w:rsidRPr="00914EB4">
        <w:rPr>
          <w:b/>
        </w:rPr>
        <w:t xml:space="preserve"> sati</w:t>
      </w:r>
      <w:r>
        <w:t xml:space="preserve"> u zgradi ovog suda u Osijeku, Zagrebačka br. 2, soba br. 36/II, na koje se pozivaju sve zainteresirane stranke dostavom ovog rješenja.</w:t>
      </w:r>
    </w:p>
    <w:p w:rsidRDefault="003768C2" w:rsidP="00FA4D61" w:rsidR="003768C2" w:rsidRPr="005D6CA0">
      <w:pPr>
        <w:pStyle w:val="Tijeloteksta"/>
        <w:numPr>
          <w:ilvl w:val="0"/>
          <w:numId w:val="1"/>
        </w:numPr>
      </w:pPr>
      <w:r>
        <w:t>U ovom postupku imenuje se privremeni stečajni upravitelj u osobi</w:t>
      </w:r>
      <w:r w:rsidR="005D6CA0">
        <w:t xml:space="preserve"> </w:t>
      </w:r>
      <w:r w:rsidR="00FA4D61" w:rsidRPr="00FA4D61">
        <w:rPr>
          <w:b/>
        </w:rPr>
        <w:t xml:space="preserve">Sanela </w:t>
      </w:r>
      <w:proofErr w:type="spellStart"/>
      <w:r w:rsidR="00FA4D61" w:rsidRPr="00FA4D61">
        <w:rPr>
          <w:b/>
        </w:rPr>
        <w:t>Kučar</w:t>
      </w:r>
      <w:proofErr w:type="spellEnd"/>
      <w:r w:rsidR="00FA4D61" w:rsidRPr="00FA4D61">
        <w:rPr>
          <w:b/>
        </w:rPr>
        <w:t>, Osijek, Strossmayerova 37, OIB: 97473612486</w:t>
      </w:r>
      <w:r w:rsidR="005D6CA0">
        <w:t>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5173F9">
      <w:pPr>
        <w:pStyle w:val="Tijeloteksta"/>
      </w:pPr>
      <w:r>
        <w:tab/>
      </w:r>
      <w:r w:rsidR="005173F9">
        <w:t xml:space="preserve">Predlagatelj – </w:t>
      </w:r>
      <w:r w:rsidR="0090799C">
        <w:t>FINA RC Osijek</w:t>
      </w:r>
      <w:r w:rsidR="00C75BB5">
        <w:t xml:space="preserve"> je dana </w:t>
      </w:r>
      <w:r w:rsidR="00961211">
        <w:t>4. svibnja</w:t>
      </w:r>
      <w:r w:rsidR="00867ED7">
        <w:t xml:space="preserve"> 2018</w:t>
      </w:r>
      <w:r w:rsidR="004F1D1A">
        <w:t>. g.</w:t>
      </w:r>
      <w:r w:rsidR="00C75BB5">
        <w:t xml:space="preserve"> podnijela,</w:t>
      </w:r>
      <w:r w:rsidR="00B72723">
        <w:t xml:space="preserve"> </w:t>
      </w:r>
      <w:r w:rsidR="005173F9">
        <w:t>na propisanom obrascu</w:t>
      </w:r>
      <w:r w:rsidR="00B72723">
        <w:t>,</w:t>
      </w:r>
      <w:r w:rsidR="005173F9">
        <w:t xml:space="preserve"> prijedlog za otvaranje  stečajnog postupka nad dužnikom</w:t>
      </w:r>
      <w:r w:rsidR="00AE7DAB">
        <w:t xml:space="preserve"> </w:t>
      </w:r>
      <w:r w:rsidR="00961211">
        <w:rPr>
          <w:b/>
        </w:rPr>
        <w:t xml:space="preserve">ĐURĐEVIĆ j.d.o.o. </w:t>
      </w:r>
      <w:proofErr w:type="spellStart"/>
      <w:r w:rsidR="00961211">
        <w:rPr>
          <w:b/>
        </w:rPr>
        <w:t>Ladimirevci</w:t>
      </w:r>
      <w:proofErr w:type="spellEnd"/>
      <w:r w:rsidR="00961211">
        <w:rPr>
          <w:b/>
        </w:rPr>
        <w:t xml:space="preserve">, </w:t>
      </w:r>
      <w:proofErr w:type="spellStart"/>
      <w:r w:rsidR="00961211">
        <w:rPr>
          <w:b/>
        </w:rPr>
        <w:t>Đuke</w:t>
      </w:r>
      <w:proofErr w:type="spellEnd"/>
      <w:r w:rsidR="00961211">
        <w:rPr>
          <w:b/>
        </w:rPr>
        <w:t xml:space="preserve"> Maričića-Munje 108, OIB: 09565098470, MBS: 030180145</w:t>
      </w:r>
      <w:r w:rsidR="005173F9">
        <w:rPr>
          <w:b/>
        </w:rPr>
        <w:t>.</w:t>
      </w:r>
      <w:r w:rsidR="005173F9">
        <w:t xml:space="preserve"> </w:t>
      </w:r>
    </w:p>
    <w:p w:rsidRDefault="0090799C" w:rsidP="005173F9" w:rsidR="0090799C">
      <w:pPr>
        <w:pStyle w:val="Tijeloteksta"/>
      </w:pPr>
    </w:p>
    <w:p w:rsidRDefault="0090799C" w:rsidP="005173F9" w:rsidR="0090799C">
      <w:pPr>
        <w:pStyle w:val="Tijeloteksta"/>
      </w:pPr>
    </w:p>
    <w:p w:rsidRDefault="0090799C" w:rsidP="005173F9" w:rsidR="0090799C">
      <w:pPr>
        <w:pStyle w:val="Tijeloteksta"/>
      </w:pPr>
    </w:p>
    <w:p w:rsidRDefault="00961211" w:rsidP="00961211" w:rsidR="00961211">
      <w:pPr>
        <w:jc w:val="right"/>
      </w:pPr>
      <w:r>
        <w:t xml:space="preserve"> Broj: 6 St-838/18-3</w:t>
      </w:r>
    </w:p>
    <w:p w:rsidRDefault="00AE7DAB" w:rsidP="005173F9" w:rsidR="00AE7DAB">
      <w:pPr>
        <w:pStyle w:val="Tijeloteksta"/>
      </w:pPr>
    </w:p>
    <w:p w:rsidRDefault="00AD4F68" w:rsidP="005173F9" w:rsidR="00AD4F68">
      <w:pPr>
        <w:pStyle w:val="Tijeloteksta"/>
      </w:pPr>
    </w:p>
    <w:p w:rsidRDefault="00AD4F68" w:rsidP="005173F9" w:rsidR="00AD4F68">
      <w:pPr>
        <w:pStyle w:val="Tijeloteksta"/>
      </w:pPr>
    </w:p>
    <w:p w:rsidRDefault="00AE7DAB" w:rsidP="005173F9" w:rsidR="00AE7DAB">
      <w:pPr>
        <w:pStyle w:val="Tijeloteksta"/>
      </w:pPr>
    </w:p>
    <w:p w:rsidRDefault="0090799C" w:rsidP="0090799C" w:rsidR="0090799C">
      <w:pPr>
        <w:pStyle w:val="Tijeloteksta"/>
        <w:ind w:firstLine="708"/>
      </w:pPr>
      <w:r>
        <w:t xml:space="preserve">U prijedlogu FINA navodi da dužnik na dan </w:t>
      </w:r>
      <w:r w:rsidR="00961211">
        <w:t xml:space="preserve">2. svibanj 2018. </w:t>
      </w:r>
      <w:r>
        <w:t xml:space="preserve">g. u Očevidniku redoslijedu osnova za plaćanje ima evidentirane neizvršene osnove za plaćanje u neprekinutom razdoblju od </w:t>
      </w:r>
      <w:r w:rsidR="00961211">
        <w:t>139</w:t>
      </w:r>
      <w:r>
        <w:t xml:space="preserve"> dana u ukupnom iznosu od </w:t>
      </w:r>
      <w:r w:rsidR="00961211">
        <w:t>71.276,69</w:t>
      </w:r>
      <w:r>
        <w:t xml:space="preserve"> kn u koji iznos je uračunata kamata i naknada FINE za provedbu ovrhe na novčanim sredstvima te da dužnik ima </w:t>
      </w:r>
      <w:r w:rsidR="00961211">
        <w:t>1</w:t>
      </w:r>
      <w:r>
        <w:t xml:space="preserve"> zaposlenika.</w:t>
      </w:r>
    </w:p>
    <w:p w:rsidRDefault="0090799C" w:rsidP="0090799C" w:rsidR="0090799C">
      <w:pPr>
        <w:pStyle w:val="Tijeloteksta"/>
      </w:pP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867ED7" w:rsidP="005173F9" w:rsidR="00867ED7">
      <w:pPr>
        <w:ind w:firstLine="708"/>
        <w:jc w:val="both"/>
      </w:pPr>
    </w:p>
    <w:p w:rsidRDefault="005173F9" w:rsidP="00867ED7" w:rsidR="005173F9">
      <w:pPr>
        <w:ind w:firstLine="708"/>
        <w:jc w:val="both"/>
      </w:pPr>
      <w:r>
        <w:t xml:space="preserve">Također, temeljem čl. 115. st. 2. citiranog zakona imenovan je privremeni stečajni upravitelj u osobi </w:t>
      </w:r>
      <w:r w:rsidR="00AD4F68" w:rsidRPr="00FA4D61">
        <w:rPr>
          <w:b/>
        </w:rPr>
        <w:t xml:space="preserve">Sanela </w:t>
      </w:r>
      <w:proofErr w:type="spellStart"/>
      <w:r w:rsidR="00AD4F68" w:rsidRPr="00FA4D61">
        <w:rPr>
          <w:b/>
        </w:rPr>
        <w:t>Kučar</w:t>
      </w:r>
      <w:proofErr w:type="spellEnd"/>
      <w:r w:rsidR="00AD4F68" w:rsidRPr="00FA4D61">
        <w:rPr>
          <w:b/>
        </w:rPr>
        <w:t>, Osijek, Strossmayerova 37, OIB: 97473612486</w:t>
      </w:r>
      <w:r w:rsidR="00AD4F68">
        <w:t xml:space="preserve"> </w:t>
      </w:r>
      <w:r>
        <w:t>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961211">
        <w:t>9. svibnja</w:t>
      </w:r>
      <w:r w:rsidR="005173F9">
        <w:t xml:space="preserve"> 2018.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>
      <w:pPr>
        <w:pStyle w:val="Tijeloteksta"/>
        <w:jc w:val="left"/>
      </w:pPr>
      <w:r>
        <w:t>DNA</w:t>
      </w:r>
    </w:p>
    <w:p w:rsidRDefault="003768C2" w:rsidP="003768C2" w:rsidR="00867ED7">
      <w:pPr>
        <w:pStyle w:val="Odlomakpopisa"/>
        <w:numPr>
          <w:ilvl w:val="0"/>
          <w:numId w:val="3"/>
        </w:numPr>
        <w:tabs>
          <w:tab w:pos="6195" w:val="left"/>
        </w:tabs>
      </w:pPr>
      <w:proofErr w:type="spellStart"/>
      <w:r>
        <w:t>priv</w:t>
      </w:r>
      <w:proofErr w:type="spellEnd"/>
      <w:r>
        <w:t xml:space="preserve">. st. </w:t>
      </w:r>
      <w:r w:rsidRPr="00B72723">
        <w:t>upravitelj</w:t>
      </w:r>
      <w:r w:rsidR="005D6CA0">
        <w:t>ica</w:t>
      </w:r>
      <w:r w:rsidRPr="00B72723">
        <w:t xml:space="preserve"> </w:t>
      </w:r>
      <w:r w:rsidR="00AD4F68" w:rsidRPr="00AD4F68">
        <w:t xml:space="preserve">Sanela </w:t>
      </w:r>
      <w:proofErr w:type="spellStart"/>
      <w:r w:rsidR="00AD4F68" w:rsidRPr="00AD4F68">
        <w:t>Kučar</w:t>
      </w:r>
      <w:proofErr w:type="spellEnd"/>
      <w:r w:rsidR="00AD4F68" w:rsidRPr="00AD4F68">
        <w:t>, Osijek, Strossmayerova 37</w:t>
      </w:r>
    </w:p>
    <w:p w:rsidRDefault="00AE7DAB" w:rsidP="003768C2" w:rsidR="00AE7DAB" w:rsidRPr="00B72723">
      <w:pPr>
        <w:pStyle w:val="Odlomakpopisa"/>
        <w:numPr>
          <w:ilvl w:val="0"/>
          <w:numId w:val="3"/>
        </w:numPr>
        <w:tabs>
          <w:tab w:pos="6195" w:val="left"/>
        </w:tabs>
      </w:pPr>
      <w:r w:rsidRPr="00B72723">
        <w:t xml:space="preserve">FINA </w:t>
      </w:r>
      <w:r w:rsidR="00C12D20">
        <w:t xml:space="preserve">RC </w:t>
      </w:r>
      <w:r w:rsidR="005D6CA0">
        <w:t>Osijek</w:t>
      </w:r>
    </w:p>
    <w:p w:rsidRDefault="00AE7DAB" w:rsidP="00AE7DAB" w:rsid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C75BB5" w:rsidP="00AE7DAB" w:rsidR="00C75BB5" w:rsidRPr="00AE7DAB">
      <w:pPr>
        <w:pStyle w:val="Tijeloteksta"/>
        <w:numPr>
          <w:ilvl w:val="0"/>
          <w:numId w:val="3"/>
        </w:numPr>
        <w:jc w:val="left"/>
      </w:pPr>
      <w:r>
        <w:t xml:space="preserve">ŽDO </w:t>
      </w:r>
      <w:r w:rsidR="00961211">
        <w:t>Osijek</w:t>
      </w:r>
    </w:p>
    <w:p w:rsidRDefault="003768C2" w:rsidP="001C7099" w:rsidR="003768C2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R</w:t>
      </w:r>
      <w:r w:rsidR="00AE7DAB">
        <w:t>-</w:t>
      </w:r>
      <w:r>
        <w:t xml:space="preserve"> </w:t>
      </w:r>
      <w:r w:rsidR="00961211">
        <w:t>6.6.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P="00D90EE5" w:rsidR="00D90EE5" w:rsidRPr="00F92416">
      <w:pPr>
        <w:pStyle w:val="Tijeloteksta"/>
        <w:jc w:val="left"/>
      </w:pPr>
      <w:r>
        <w:t xml:space="preserve">                                                                                                               </w:t>
      </w:r>
      <w:bookmarkStart w:name="_GoBack" w:id="0"/>
      <w:bookmarkEnd w:id="0"/>
    </w:p>
    <w:p w:rsidRDefault="002D5985" w:rsidP="002D5985" w:rsidR="002D5985" w:rsidRPr="00F92416">
      <w:pPr>
        <w:jc w:val="both"/>
      </w:pP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C49" w:rsidR="00C81C49">
      <w:r>
        <w:separator/>
      </w:r>
    </w:p>
  </w:endnote>
  <w:endnote w:id="0" w:type="continuationSeparator">
    <w:p w:rsidRDefault="00C81C49" w:rsidR="00C81C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C49" w:rsidR="00C81C49">
      <w:r>
        <w:separator/>
      </w:r>
    </w:p>
  </w:footnote>
  <w:footnote w:id="0" w:type="continuationSeparator">
    <w:p w:rsidRDefault="00C81C49" w:rsidR="00C81C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90EE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2BA6"/>
    <w:rsid w:val="0005396D"/>
    <w:rsid w:val="00070D0F"/>
    <w:rsid w:val="00094230"/>
    <w:rsid w:val="000C20F1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6201"/>
    <w:rsid w:val="001B5E31"/>
    <w:rsid w:val="001C7099"/>
    <w:rsid w:val="001E75FC"/>
    <w:rsid w:val="002142C7"/>
    <w:rsid w:val="00223C8E"/>
    <w:rsid w:val="00283CDA"/>
    <w:rsid w:val="00291B9C"/>
    <w:rsid w:val="002D5985"/>
    <w:rsid w:val="002D77B4"/>
    <w:rsid w:val="00313F98"/>
    <w:rsid w:val="00316834"/>
    <w:rsid w:val="00316E40"/>
    <w:rsid w:val="00327B99"/>
    <w:rsid w:val="00347D31"/>
    <w:rsid w:val="00366021"/>
    <w:rsid w:val="003768C2"/>
    <w:rsid w:val="00377AF1"/>
    <w:rsid w:val="00386AD3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1D1A"/>
    <w:rsid w:val="004F25AD"/>
    <w:rsid w:val="00500BBD"/>
    <w:rsid w:val="005173F9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4764"/>
    <w:rsid w:val="005D6CA0"/>
    <w:rsid w:val="005E5805"/>
    <w:rsid w:val="00607A56"/>
    <w:rsid w:val="00607E75"/>
    <w:rsid w:val="00615FE6"/>
    <w:rsid w:val="006235FB"/>
    <w:rsid w:val="00651E04"/>
    <w:rsid w:val="00665A1B"/>
    <w:rsid w:val="00681A2D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54CBD"/>
    <w:rsid w:val="007715F6"/>
    <w:rsid w:val="0077725F"/>
    <w:rsid w:val="00786C05"/>
    <w:rsid w:val="007C1241"/>
    <w:rsid w:val="007C7E62"/>
    <w:rsid w:val="0080666F"/>
    <w:rsid w:val="00845777"/>
    <w:rsid w:val="00850A85"/>
    <w:rsid w:val="00867ED7"/>
    <w:rsid w:val="008737C5"/>
    <w:rsid w:val="00891BF4"/>
    <w:rsid w:val="009001D6"/>
    <w:rsid w:val="00906032"/>
    <w:rsid w:val="0090799C"/>
    <w:rsid w:val="00914EB4"/>
    <w:rsid w:val="00926DED"/>
    <w:rsid w:val="00935547"/>
    <w:rsid w:val="009505E8"/>
    <w:rsid w:val="0095795B"/>
    <w:rsid w:val="00961211"/>
    <w:rsid w:val="00965A37"/>
    <w:rsid w:val="00994095"/>
    <w:rsid w:val="009B0969"/>
    <w:rsid w:val="009C13EB"/>
    <w:rsid w:val="00A0258F"/>
    <w:rsid w:val="00A025E8"/>
    <w:rsid w:val="00A04346"/>
    <w:rsid w:val="00A07AC6"/>
    <w:rsid w:val="00A15670"/>
    <w:rsid w:val="00A23173"/>
    <w:rsid w:val="00A26E0B"/>
    <w:rsid w:val="00A402F9"/>
    <w:rsid w:val="00A55C1F"/>
    <w:rsid w:val="00A5601A"/>
    <w:rsid w:val="00A70765"/>
    <w:rsid w:val="00A7617B"/>
    <w:rsid w:val="00A87884"/>
    <w:rsid w:val="00AA15BF"/>
    <w:rsid w:val="00AB56F9"/>
    <w:rsid w:val="00AD4F68"/>
    <w:rsid w:val="00AE7DAB"/>
    <w:rsid w:val="00AF0E4E"/>
    <w:rsid w:val="00B00E84"/>
    <w:rsid w:val="00B32D98"/>
    <w:rsid w:val="00B72723"/>
    <w:rsid w:val="00B96D02"/>
    <w:rsid w:val="00BC33DE"/>
    <w:rsid w:val="00BF5580"/>
    <w:rsid w:val="00C008D6"/>
    <w:rsid w:val="00C060B0"/>
    <w:rsid w:val="00C12D20"/>
    <w:rsid w:val="00C13254"/>
    <w:rsid w:val="00C15361"/>
    <w:rsid w:val="00C35E13"/>
    <w:rsid w:val="00C473BD"/>
    <w:rsid w:val="00C75BB5"/>
    <w:rsid w:val="00C81C49"/>
    <w:rsid w:val="00C84F12"/>
    <w:rsid w:val="00C9197B"/>
    <w:rsid w:val="00CA5EA9"/>
    <w:rsid w:val="00CB7AB0"/>
    <w:rsid w:val="00CF4431"/>
    <w:rsid w:val="00CF53A8"/>
    <w:rsid w:val="00D178DC"/>
    <w:rsid w:val="00D47883"/>
    <w:rsid w:val="00D64559"/>
    <w:rsid w:val="00D73015"/>
    <w:rsid w:val="00D85A5F"/>
    <w:rsid w:val="00D86163"/>
    <w:rsid w:val="00D90EE5"/>
    <w:rsid w:val="00DC7BF5"/>
    <w:rsid w:val="00DD68C2"/>
    <w:rsid w:val="00DD6DE4"/>
    <w:rsid w:val="00DE5661"/>
    <w:rsid w:val="00DE58F9"/>
    <w:rsid w:val="00E1321F"/>
    <w:rsid w:val="00E171AF"/>
    <w:rsid w:val="00E237D5"/>
    <w:rsid w:val="00E42811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5439"/>
    <w:rsid w:val="00F1487A"/>
    <w:rsid w:val="00F1595D"/>
    <w:rsid w:val="00F618C3"/>
    <w:rsid w:val="00F61B56"/>
    <w:rsid w:val="00F76EF7"/>
    <w:rsid w:val="00F80660"/>
    <w:rsid w:val="00F82782"/>
    <w:rsid w:val="00F8686C"/>
    <w:rsid w:val="00FA4D61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0EE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90E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0E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0E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0E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0EE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90E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0E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0E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0E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2018.</izvorni_sadrzaj>
    <derivirana_varijabla naziv="DomainObject.DatumDonosenjaOdluke_1">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838</izvorni_sadrzaj>
    <derivirana_varijabla naziv="DomainObject.Predmet.Broj_1">838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2018.</izvorni_sadrzaj>
    <derivirana_varijabla naziv="DomainObject.Predmet.DatumOsnivanja_1">4.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St-838/2018</izvorni_sadrzaj>
    <derivirana_varijabla naziv="DomainObject.Predmet.OznakaBroj_1">St-838/2018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ĐURĐEVIĆ jednostavno društvo s ograničenom odgovornošću za prijevoz, usluge i trgovinu</izvorni_sadrzaj>
    <derivirana_varijabla naziv="DomainObject.Predmet.ProtustrankaFormated_1">  ĐURĐEVIĆ jednostavno društvo s ograničenom odgovornošću za prijevoz, usluge i trgovinu</derivirana_varijabla>
  </DomainObject.Predmet.ProtustrankaFormated>
  <DomainObject.Predmet.ProtustrankaFormatedOIB>
    <izvorni_sadrzaj>  ĐURĐEVIĆ jednostavno društvo s ograničenom odgovornošću za prijevoz, usluge i trgovinu, OIB 09565098470</izvorni_sadrzaj>
    <derivirana_varijabla naziv="DomainObject.Predmet.ProtustrankaFormatedOIB_1">  ĐURĐEVIĆ jednostavno društvo s ograničenom odgovornošću za prijevoz, usluge i trgovinu, OIB 09565098470</derivirana_varijabla>
  </DomainObject.Predmet.ProtustrankaFormatedOIB>
  <DomainObject.Predmet.ProtustrankaFormatedWithAdress>
    <izvorni_sadrzaj> ĐURĐEVIĆ jednostavno društvo s ograničenom odgovornošću za prijevoz, usluge i trgovinu, Đuke Maričića-Munje 108, 31550 Ladimirevci</izvorni_sadrzaj>
    <derivirana_varijabla naziv="DomainObject.Predmet.ProtustrankaFormatedWithAdress_1"> ĐURĐEVIĆ jednostavno društvo s ograničenom odgovornošću za prijevoz, usluge i trgovinu, Đuke Maričića-Munje 108, 31550 Ladimirevci</derivirana_varijabla>
  </DomainObject.Predmet.ProtustrankaFormatedWithAdress>
  <DomainObject.Predmet.ProtustrankaFormatedWithAdressOIB>
    <izvorni_sadrzaj> ĐURĐEVIĆ jednostavno društvo s ograničenom odgovornošću za prijevoz, usluge i trgovinu, OIB 09565098470, Đuke Maričića-Munje 108, 31550 Ladimirevci</izvorni_sadrzaj>
    <derivirana_varijabla naziv="DomainObject.Predmet.ProtustrankaFormatedWithAdressOIB_1"> ĐURĐEVIĆ jednostavno društvo s ograničenom odgovornošću za prijevoz, usluge i trgovinu, OIB 09565098470, Đuke Maričića-Munje 108, 31550 Ladimirevci</derivirana_varijabla>
  </DomainObject.Predmet.ProtustrankaFormatedWithAdressOIB>
  <DomainObject.Predmet.ProtustrankaWithAdress>
    <izvorni_sadrzaj>ĐURĐEVIĆ jednostavno društvo s ograničenom odgovornošću za prijevoz, usluge i trgovinu Đuke Maričića-Munje 108, 31550 Ladimirevci</izvorni_sadrzaj>
    <derivirana_varijabla naziv="DomainObject.Predmet.ProtustrankaWithAdress_1">ĐURĐEVIĆ jednostavno društvo s ograničenom odgovornošću za prijevoz, usluge i trgovinu Đuke Maričića-Munje 108, 31550 Ladimirevci</derivirana_varijabla>
  </DomainObject.Predmet.ProtustrankaWithAdress>
  <DomainObject.Predmet.ProtustrankaWithAdressOIB>
    <izvorni_sadrzaj>ĐURĐEVIĆ jednostavno društvo s ograničenom odgovornošću za prijevoz, usluge i trgovinu, OIB 09565098470, Đuke Maričića-Munje 108, 31550 Ladimirevci</izvorni_sadrzaj>
    <derivirana_varijabla naziv="DomainObject.Predmet.ProtustrankaWithAdressOIB_1">ĐURĐEVIĆ jednostavno društvo s ograničenom odgovornošću za prijevoz, usluge i trgovinu, OIB 09565098470, Đuke Maričića-Munje 108, 31550 Ladimirevci</derivirana_varijabla>
  </DomainObject.Predmet.ProtustrankaWithAdressOIB>
  <DomainObject.Predmet.ProtustrankaNazivFormated>
    <izvorni_sadrzaj>ĐURĐEVIĆ jednostavno društvo s ograničenom odgovornošću za prijevoz, usluge i trgovinu</izvorni_sadrzaj>
    <derivirana_varijabla naziv="DomainObject.Predmet.ProtustrankaNazivFormated_1">ĐURĐEVIĆ jednostavno društvo s ograničenom odgovornošću za prijevoz, usluge i trgovinu</derivirana_varijabla>
  </DomainObject.Predmet.ProtustrankaNazivFormated>
  <DomainObject.Predmet.ProtustrankaNazivFormatedOIB>
    <izvorni_sadrzaj>ĐURĐEVIĆ jednostavno društvo s ograničenom odgovornošću za prijevoz, usluge i trgovinu, OIB 09565098470</izvorni_sadrzaj>
    <derivirana_varijabla naziv="DomainObject.Predmet.ProtustrankaNazivFormatedOIB_1">ĐURĐEVIĆ jednostavno društvo s ograničenom odgovornošću za prijevoz, usluge i trgovinu, OIB 09565098470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ĐURĐEVIĆ jednostavno društvo s ograničenom odgovornošću za prijevoz, usluge i trgovinu</item>
    </izvorni_sadrzaj>
    <derivirana_varijabla naziv="DomainObject.Predmet.ProtuStrankaListFormated_1">
      <item>ĐURĐEVIĆ jednostavno društvo s ograničenom odgovornošću za prijevoz, usluge i trgovinu</item>
    </derivirana_varijabla>
  </DomainObject.Predmet.ProtuStrankaListFormated>
  <DomainObject.Predmet.ProtuStrankaListFormatedOIB>
    <izvorni_sadrzaj>
      <item>ĐURĐEVIĆ jednostavno društvo s ograničenom odgovornošću za prijevoz, usluge i trgovinu, OIB 09565098470</item>
    </izvorni_sadrzaj>
    <derivirana_varijabla naziv="DomainObject.Predmet.ProtuStrankaListFormatedOIB_1">
      <item>ĐURĐEVIĆ jednostavno društvo s ograničenom odgovornošću za prijevoz, usluge i trgovinu, OIB 09565098470</item>
    </derivirana_varijabla>
  </DomainObject.Predmet.ProtuStrankaListFormatedOIB>
  <DomainObject.Predmet.ProtuStrankaListFormatedWithAdress>
    <izvorni_sadrzaj>
      <item>ĐURĐEVIĆ jednostavno društvo s ograničenom odgovornošću za prijevoz, usluge i trgovinu, Đuke Maričića-Munje 108, 31550 Ladimirevci</item>
    </izvorni_sadrzaj>
    <derivirana_varijabla naziv="DomainObject.Predmet.ProtuStrankaListFormatedWithAdress_1">
      <item>ĐURĐEVIĆ jednostavno društvo s ograničenom odgovornošću za prijevoz, usluge i trgovinu, Đuke Maričića-Munje 108, 31550 Ladimirevci</item>
    </derivirana_varijabla>
  </DomainObject.Predmet.ProtuStrankaListFormatedWithAdress>
  <DomainObject.Predmet.ProtuStrankaListFormatedWithAdressOIB>
    <izvorni_sadrzaj>
      <item>ĐURĐEVIĆ jednostavno društvo s ograničenom odgovornošću za prijevoz, usluge i trgovinu, OIB 09565098470, Đuke Maričića-Munje 108, 31550 Ladimirevci</item>
    </izvorni_sadrzaj>
    <derivirana_varijabla naziv="DomainObject.Predmet.ProtuStrankaListFormatedWithAdressOIB_1">
      <item>ĐURĐEVIĆ jednostavno društvo s ograničenom odgovornošću za prijevoz, usluge i trgovinu, OIB 09565098470, Đuke Maričića-Munje 108, 31550 Ladimirevci</item>
    </derivirana_varijabla>
  </DomainObject.Predmet.ProtuStrankaListFormatedWithAdressOIB>
  <DomainObject.Predmet.ProtuStrankaListNazivFormated>
    <izvorni_sadrzaj>
      <item>ĐURĐEVIĆ jednostavno društvo s ograničenom odgovornošću za prijevoz, usluge i trgovinu</item>
    </izvorni_sadrzaj>
    <derivirana_varijabla naziv="DomainObject.Predmet.ProtuStrankaListNazivFormated_1">
      <item>ĐURĐEVIĆ jednostavno društvo s ograničenom odgovornošću za prijevoz, usluge i trgovinu</item>
    </derivirana_varijabla>
  </DomainObject.Predmet.ProtuStrankaListNazivFormated>
  <DomainObject.Predmet.ProtuStrankaListNazivFormatedOIB>
    <izvorni_sadrzaj>
      <item>ĐURĐEVIĆ jednostavno društvo s ograničenom odgovornošću za prijevoz, usluge i trgovinu, OIB 09565098470</item>
    </izvorni_sadrzaj>
    <derivirana_varijabla naziv="DomainObject.Predmet.ProtuStrankaListNazivFormatedOIB_1">
      <item>ĐURĐEVIĆ jednostavno društvo s ograničenom odgovornošću za prijevoz, usluge i trgovinu, OIB 09565098470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ĐURĐEVIĆ jednostavno društvo s ograničenom odgovornošću za prijevoz, usluge i trgovinu</izvorni_sadrzaj>
    <derivirana_varijabla naziv="DomainObject.Predmet.ProtustrankaIDrugi_1">ĐURĐEVIĆ jednostavno društvo s ograničenom odgovornošću za prijevoz,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ĐURĐEVIĆ jednostavno društvo s ograničenom odgovornošću za prijevoz, usluge i trgovinu, OIB 09565098470, Đuke Maričića-Munje 108, 31550 Ladimirevci</izvorni_sadrzaj>
    <derivirana_varijabla naziv="DomainObject.Predmet.ProtustrankaIDrugiAdressOIB_1">ĐURĐEVIĆ jednostavno društvo s ograničenom odgovornošću za prijevoz, usluge i trgovinu, OIB 09565098470, Đuke Maričića-Munje 108, 31550 Ladimirevci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ĐURĐEVIĆ jednostavno društvo s ograničenom odgovornošću za prijevoz, usluge i trgovinu</item>
    </izvorni_sadrzaj>
    <derivirana_varijabla naziv="DomainObject.Predmet.SudioniciListNaziv_1">
      <item>FINA RC OSIJEK</item>
      <item>ĐURĐEVIĆ jednostavno društvo s ograničenom odgovornošću za prijevoz, usluge i trgovinu</item>
    </derivirana_varijabla>
  </DomainObject.Predmet.SudioniciListNaziv>
  <DomainObject.Predmet.SudioniciListAdressOIB>
    <izvorni_sadrzaj>
      <item>FINA RC OSIJEK, OIB 85821130368</item>
      <item>ĐURĐEVIĆ jednostavno društvo s ograničenom odgovornošću za prijevoz, usluge i trgovinu, OIB 09565098470, Đuke Maričića-Munje 108,31550 Ladimirevci</item>
    </izvorni_sadrzaj>
    <derivirana_varijabla naziv="DomainObject.Predmet.SudioniciListAdressOIB_1">
      <item>FINA RC OSIJEK, OIB 85821130368</item>
      <item>ĐURĐEVIĆ jednostavno društvo s ograničenom odgovornošću za prijevoz, usluge i trgovinu, OIB 09565098470, Đuke Maričića-Munje 108,31550 Ladimirevci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09565098470</item>
    </izvorni_sadrzaj>
    <derivirana_varijabla naziv="DomainObject.Predmet.SudioniciListNazivOIB_1">
      <item>, OIB 85821130368</item>
      <item>, OIB 09565098470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J. J. Strossmayera 37, 31000 Osijek</item>
    </izvorni_sadrzaj>
    <derivirana_varijabla naziv="DomainObject.Predmet.StecajniUpraviteljiListAddressOIB_1">
      <item>Sanela Kučar, OIB 97473612486, J. J. Strossmayera 37,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B1B949-57DB-4E76-9FB8-DAEF5A4CB3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455</properties:Words>
  <properties:Characters>2547</properties:Characters>
  <properties:Lines>112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2018-04-13T11:25:00Z</dcterms:created>
  <dc:creator>hermanj</dc:creator>
  <cp:lastModifiedBy>Danijela Sekulić</cp:lastModifiedBy>
  <cp:lastPrinted>2018-05-09T06:16:00Z</cp:lastPrinted>
  <dcterms:modified xmlns:xsi="http://www.w3.org/2001/XMLSchema-instance" xsi:type="dcterms:W3CDTF">2018-05-09T06:17:00Z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(SANELA-FINA.docx)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