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1AA1C8" w14:paraId="531001C5" w:rsidRDefault="00AC1F22" w:rsidP="00AC1F22" w:rsidR="00AC1F22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2820B823" w:rsidRDefault="00AC1F22" w:rsidP="00AC1F22" w:rsidR="00AC1F22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A44DAD4" w:rsidRDefault="00AC1F22" w:rsidP="00AC1F22" w:rsidR="00AC1F2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E8BAEC4" w:rsidRDefault="00AC1F22" w:rsidP="00AC1F22" w:rsidR="00AC1F22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St-6826/2015</w:t>
      </w:r>
    </w:p>
    <w:p w14:textId="77777777" w14:paraId="1FBC4E13" w:rsidRDefault="00AC1F22" w:rsidP="00AC1F22" w:rsidR="00AC1F22">
      <w:pPr>
        <w:rPr>
          <w:sz w:val="22"/>
          <w:szCs w:val="22"/>
        </w:rPr>
      </w:pPr>
    </w:p>
    <w:p w14:textId="77777777" w14:paraId="160C0393" w:rsidRDefault="00AC1F22" w:rsidP="00AC1F22" w:rsidR="00AC1F22">
      <w:pPr>
        <w:rPr>
          <w:sz w:val="22"/>
          <w:szCs w:val="22"/>
        </w:rPr>
      </w:pPr>
    </w:p>
    <w:p w14:textId="77777777" w14:paraId="65F1DB9E" w:rsidRDefault="00AC1F22" w:rsidP="00AC1F22" w:rsidR="00AC1F22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SLAP-PROMET d.o.o., Zagreb, Kolarova 11, OIB 36284550088, temeljem odredbe članka 430. Stečajnog zakona (N. N. br. 71/15), dana 31. ožujka 2016.g. </w:t>
      </w:r>
    </w:p>
    <w:p w14:textId="77777777" w14:paraId="0A83259A" w:rsidRDefault="00AC1F22" w:rsidP="00AC1F22" w:rsidR="00AC1F22">
      <w:pPr>
        <w:jc w:val="both"/>
        <w:rPr>
          <w:sz w:val="22"/>
          <w:szCs w:val="22"/>
        </w:rPr>
      </w:pPr>
    </w:p>
    <w:p w14:textId="77777777" w14:paraId="64463951" w:rsidRDefault="00AC1F22" w:rsidP="00AC1F22" w:rsidR="00AC1F22">
      <w:pPr>
        <w:jc w:val="both"/>
        <w:rPr>
          <w:sz w:val="22"/>
          <w:szCs w:val="22"/>
        </w:rPr>
      </w:pPr>
    </w:p>
    <w:p w14:textId="77777777" w14:paraId="7511D75A" w:rsidRDefault="00AC1F22" w:rsidP="00AC1F22" w:rsidR="00AC1F22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487F8C5C" w:rsidRDefault="00AC1F22" w:rsidP="00AC1F22" w:rsidR="00AC1F22">
      <w:pPr>
        <w:jc w:val="center"/>
        <w:rPr>
          <w:sz w:val="22"/>
          <w:szCs w:val="22"/>
        </w:rPr>
      </w:pPr>
    </w:p>
    <w:p w14:textId="77777777" w14:paraId="60387837" w:rsidRDefault="00AC1F22" w:rsidP="00AC1F22" w:rsidR="00AC1F22">
      <w:pPr>
        <w:rPr>
          <w:b/>
          <w:sz w:val="22"/>
          <w:szCs w:val="22"/>
        </w:rPr>
      </w:pPr>
    </w:p>
    <w:p w14:textId="77777777" w14:paraId="7168CB2A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SLAP-PROMET d.o.o., Zagreb, Kolarova 11, OIB 36284550088.</w:t>
      </w:r>
    </w:p>
    <w:p w14:textId="77777777" w14:paraId="5C470DC1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22.563,21 kn. </w:t>
      </w:r>
    </w:p>
    <w:p w14:textId="77777777" w14:paraId="2CE79CED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C7BF495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4A62D2B8" w:rsidRDefault="00AC1F22" w:rsidP="00AC1F22" w:rsidR="00AC1F22">
      <w:pPr>
        <w:ind w:firstLine="708"/>
        <w:jc w:val="both"/>
        <w:rPr>
          <w:sz w:val="22"/>
          <w:szCs w:val="22"/>
        </w:rPr>
      </w:pPr>
    </w:p>
    <w:p w14:textId="77777777" w14:paraId="4C3AA779" w:rsidRDefault="00AC1F22" w:rsidP="00AC1F22" w:rsidR="00AC1F22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0137A381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4E883779" w:rsidRDefault="00AC1F22" w:rsidP="00AC1F22" w:rsidR="00AC1F2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5AC4EBDB" w:rsidRDefault="00AC1F22" w:rsidP="00AC1F22" w:rsidR="00AC1F22">
      <w:pPr>
        <w:jc w:val="both"/>
        <w:rPr>
          <w:sz w:val="22"/>
          <w:szCs w:val="22"/>
        </w:rPr>
      </w:pPr>
    </w:p>
    <w:p w14:textId="77777777" w14:paraId="4F992020" w:rsidRDefault="00AC1F22" w:rsidP="00AC1F22" w:rsidR="00AC1F2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31. ožujka 2016.g.  </w:t>
      </w:r>
    </w:p>
    <w:p w14:textId="77777777" w14:paraId="40725739" w:rsidRDefault="00AC1F22" w:rsidP="00AC1F22" w:rsidR="00AC1F22">
      <w:pPr>
        <w:jc w:val="center"/>
        <w:rPr>
          <w:sz w:val="22"/>
          <w:szCs w:val="22"/>
        </w:rPr>
      </w:pPr>
    </w:p>
    <w:p w14:textId="77777777" w14:paraId="7D88F940" w:rsidRDefault="00AC1F22" w:rsidP="00AC1F22" w:rsidR="00AC1F2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ACEFA66" w:rsidRDefault="00AC1F22" w:rsidP="00AC1F22" w:rsidR="00AC1F22">
      <w:pPr>
        <w:ind w:firstLine="708" w:left="5664"/>
        <w:jc w:val="both"/>
        <w:rPr>
          <w:sz w:val="22"/>
          <w:szCs w:val="22"/>
        </w:rPr>
      </w:pPr>
    </w:p>
    <w:p w14:textId="77777777" w14:paraId="4168CEFB" w:rsidRDefault="00AC1F22" w:rsidP="00AC1F22" w:rsidR="00AC1F22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CD9484D" w:rsidRDefault="00AC1F22" w:rsidP="00AC1F22" w:rsidR="00AC1F2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66B798FF" w:rsidRDefault="00AC1F22" w:rsidP="00AC1F22" w:rsidR="00AC1F2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C75658D" w:rsidRDefault="00AC1F22" w:rsidP="00AC1F22" w:rsidR="00AC1F22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2EC58FD1" w:rsidRDefault="00AC1F22" w:rsidP="00AC1F22" w:rsidR="00AC1F22">
      <w:pPr>
        <w:jc w:val="center"/>
        <w:rPr>
          <w:sz w:val="22"/>
          <w:szCs w:val="22"/>
        </w:rPr>
      </w:pPr>
    </w:p>
    <w:p w14:textId="77777777" w14:paraId="6C2B043D" w:rsidRDefault="00AC1F22" w:rsidP="00AC1F22" w:rsidR="00AC1F22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494E84A8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6443FB78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1F130DA7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38FF7817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3BAEDB94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3E2A92B5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77777777" w14:paraId="024B10B6" w:rsidRDefault="00AC1F22" w:rsidP="00AC1F22" w:rsidR="00AC1F22">
      <w:pPr>
        <w:tabs>
          <w:tab w:pos="709" w:val="left"/>
        </w:tabs>
        <w:rPr>
          <w:sz w:val="22"/>
          <w:szCs w:val="22"/>
        </w:rPr>
      </w:pPr>
    </w:p>
    <w:p w14:textId="0426A283" w14:paraId="0426A283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C1F22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C1F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C1F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C1F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C1F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C1F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C1F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F2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C1F2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C1F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C1F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C1F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C1F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C1F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C1F2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C1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C1F2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61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6826</izvorni_sadrzaj>
    <derivirana_varijabla naziv="DomainObject.Predmet.Broj_1">6826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St-6826/2015</izvorni_sadrzaj>
    <derivirana_varijabla naziv="DomainObject.Predmet.OznakaBroj_1">St-6826/2015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SLAP-PROMET d.o.o.</izvorni_sadrzaj>
    <derivirana_varijabla naziv="DomainObject.Predmet.ProtustrankaFormated_1">  SLAP-PROMET d.o.o.</derivirana_varijabla>
  </DomainObject.Predmet.ProtustrankaFormated>
  <DomainObject.Predmet.ProtustrankaFormatedOIB>
    <izvorni_sadrzaj>  SLAP-PROMET d.o.o., OIB 36284550088</izvorni_sadrzaj>
    <derivirana_varijabla naziv="DomainObject.Predmet.ProtustrankaFormatedOIB_1">  SLAP-PROMET d.o.o., OIB 36284550088</derivirana_varijabla>
  </DomainObject.Predmet.ProtustrankaFormatedOIB>
  <DomainObject.Predmet.ProtustrankaFormatedWithAdress>
    <izvorni_sadrzaj> SLAP-PROMET d.o.o., Kolarova 11, 10000 Zagreb</izvorni_sadrzaj>
    <derivirana_varijabla naziv="DomainObject.Predmet.ProtustrankaFormatedWithAdress_1"> SLAP-PROMET d.o.o., Kolarova 11, 10000 Zagreb</derivirana_varijabla>
  </DomainObject.Predmet.ProtustrankaFormatedWithAdress>
  <DomainObject.Predmet.ProtustrankaFormatedWithAdressOIB>
    <izvorni_sadrzaj> SLAP-PROMET d.o.o., OIB 36284550088, Kolarova 11, 10000 Zagreb</izvorni_sadrzaj>
    <derivirana_varijabla naziv="DomainObject.Predmet.ProtustrankaFormatedWithAdressOIB_1"> SLAP-PROMET d.o.o., OIB 36284550088, Kolarova 11, 10000 Zagreb</derivirana_varijabla>
  </DomainObject.Predmet.ProtustrankaFormatedWithAdressOIB>
  <DomainObject.Predmet.ProtustrankaWithAdress>
    <izvorni_sadrzaj>SLAP-PROMET d.o.o. Kolarova 11, 10000 Zagreb</izvorni_sadrzaj>
    <derivirana_varijabla naziv="DomainObject.Predmet.ProtustrankaWithAdress_1">SLAP-PROMET d.o.o. Kolarova 11, 10000 Zagreb</derivirana_varijabla>
  </DomainObject.Predmet.ProtustrankaWithAdress>
  <DomainObject.Predmet.ProtustrankaWithAdressOIB>
    <izvorni_sadrzaj>SLAP-PROMET d.o.o., OIB 36284550088, Kolarova 11, 10000 Zagreb</izvorni_sadrzaj>
    <derivirana_varijabla naziv="DomainObject.Predmet.ProtustrankaWithAdressOIB_1">SLAP-PROMET d.o.o., OIB 36284550088, Kolarova 11, 10000 Zagreb</derivirana_varijabla>
  </DomainObject.Predmet.ProtustrankaWithAdressOIB>
  <DomainObject.Predmet.ProtustrankaNazivFormated>
    <izvorni_sadrzaj>SLAP-PROMET d.o.o.</izvorni_sadrzaj>
    <derivirana_varijabla naziv="DomainObject.Predmet.ProtustrankaNazivFormated_1">SLAP-PROMET d.o.o.</derivirana_varijabla>
  </DomainObject.Predmet.ProtustrankaNazivFormated>
  <DomainObject.Predmet.ProtustrankaNazivFormatedOIB>
    <izvorni_sadrzaj>SLAP-PROMET d.o.o., OIB 36284550088</izvorni_sadrzaj>
    <derivirana_varijabla naziv="DomainObject.Predmet.ProtustrankaNazivFormatedOIB_1">SLAP-PROMET d.o.o., OIB 36284550088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SLAP-PROMET d.o.o.</item>
    </izvorni_sadrzaj>
    <derivirana_varijabla naziv="DomainObject.Predmet.ProtuStrankaListFormated_1">
      <item>SLAP-PROMET d.o.o.</item>
    </derivirana_varijabla>
  </DomainObject.Predmet.ProtuStrankaListFormated>
  <DomainObject.Predmet.ProtuStrankaListFormatedOIB>
    <izvorni_sadrzaj>
      <item>SLAP-PROMET d.o.o., OIB 36284550088</item>
    </izvorni_sadrzaj>
    <derivirana_varijabla naziv="DomainObject.Predmet.ProtuStrankaListFormatedOIB_1">
      <item>SLAP-PROMET d.o.o., OIB 36284550088</item>
    </derivirana_varijabla>
  </DomainObject.Predmet.ProtuStrankaListFormatedOIB>
  <DomainObject.Predmet.ProtuStrankaListFormatedWithAdress>
    <izvorni_sadrzaj>
      <item>SLAP-PROMET d.o.o., Kolarova 11, 10000 Zagreb</item>
    </izvorni_sadrzaj>
    <derivirana_varijabla naziv="DomainObject.Predmet.ProtuStrankaListFormatedWithAdress_1">
      <item>SLAP-PROMET d.o.o., Kolarova 11, 10000 Zagreb</item>
    </derivirana_varijabla>
  </DomainObject.Predmet.ProtuStrankaListFormatedWithAdress>
  <DomainObject.Predmet.ProtuStrankaListFormatedWithAdressOIB>
    <izvorni_sadrzaj>
      <item>SLAP-PROMET d.o.o., OIB 36284550088, Kolarova 11, 10000 Zagreb</item>
    </izvorni_sadrzaj>
    <derivirana_varijabla naziv="DomainObject.Predmet.ProtuStrankaListFormatedWithAdressOIB_1">
      <item>SLAP-PROMET d.o.o., OIB 36284550088, Kolarova 11, 10000 Zagreb</item>
    </derivirana_varijabla>
  </DomainObject.Predmet.ProtuStrankaListFormatedWithAdressOIB>
  <DomainObject.Predmet.ProtuStrankaListNazivFormated>
    <izvorni_sadrzaj>
      <item>SLAP-PROMET d.o.o.</item>
    </izvorni_sadrzaj>
    <derivirana_varijabla naziv="DomainObject.Predmet.ProtuStrankaListNazivFormated_1">
      <item>SLAP-PROMET d.o.o.</item>
    </derivirana_varijabla>
  </DomainObject.Predmet.ProtuStrankaListNazivFormated>
  <DomainObject.Predmet.ProtuStrankaListNazivFormatedOIB>
    <izvorni_sadrzaj>
      <item>SLAP-PROMET d.o.o., OIB 36284550088</item>
    </izvorni_sadrzaj>
    <derivirana_varijabla naziv="DomainObject.Predmet.ProtuStrankaListNazivFormatedOIB_1">
      <item>SLAP-PROMET d.o.o., OIB 36284550088</item>
    </derivirana_varijabla>
  </DomainObject.Predmet.ProtuStrankaListNazivFormatedOIB>
  <DomainObject.Predmet.OstaliListFormated>
    <izvorni_sadrzaj>
      <item>Mirjana Đira</item>
      <item>HRVATSKI ZAVOD ZA MIROVINSKO OSIGURANJE</item>
    </izvorni_sadrzaj>
    <derivirana_varijabla naziv="DomainObject.Predmet.OstaliListFormated_1">
      <item>Mirjana Đira</item>
      <item>HRVATSKI ZAVOD ZA MIROVINSKO OSIGURANJE</item>
    </derivirana_varijabla>
  </DomainObject.Predmet.OstaliListFormated>
  <DomainObject.Predmet.OstaliListFormatedOIB>
    <izvorni_sadrzaj>
      <item>Mirjana Đira, OIB 70196277331</item>
      <item>HRVATSKI ZAVOD ZA MIROVINSKO OSIGURANJE, OIB 84397956623</item>
    </izvorni_sadrzaj>
    <derivirana_varijabla naziv="DomainObject.Predmet.OstaliListFormatedOIB_1">
      <item>Mirjana Đira, OIB 70196277331</item>
      <item>HRVATSKI ZAVOD ZA MIROVINSKO OSIGURANJE, OIB 84397956623</item>
    </derivirana_varijabla>
  </DomainObject.Predmet.OstaliListFormatedOIB>
  <DomainObject.Predmet.OstaliListFormatedWithAdress>
    <izvorni_sadrzaj>
      <item>Mirjana Đira, Kolarova 11, 10000 Zagreb</item>
      <item>HRVATSKI ZAVOD ZA MIROVINSKO OSIGURANJE, Trpimirova 4, 10000 Zagreb</item>
    </izvorni_sadrzaj>
    <derivirana_varijabla naziv="DomainObject.Predmet.OstaliListFormatedWithAdress_1">
      <item>Mirjana Đira, Kolarova 11,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Mirjana Đira, OIB 70196277331, Kolarova 11, 10000 Zagreb</item>
      <item>HRVATSKI ZAVOD ZA MIROVINSKO OSIGURANJE, OIB 84397956623, Trpimirova 4, 10000 Zagreb</item>
    </izvorni_sadrzaj>
    <derivirana_varijabla naziv="DomainObject.Predmet.OstaliListFormatedWithAdressOIB_1">
      <item>Mirjana Đira, OIB 70196277331, Kolarova 11,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Mirjana Đira</item>
      <item>HRVATSKI ZAVOD ZA MIROVINSKO OSIGURANJE</item>
    </izvorni_sadrzaj>
    <derivirana_varijabla naziv="DomainObject.Predmet.OstaliListNazivFormated_1">
      <item>Mirjana Đira</item>
      <item>HRVATSKI ZAVOD ZA MIROVINSKO OSIGURANJE</item>
    </derivirana_varijabla>
  </DomainObject.Predmet.OstaliListNazivFormated>
  <DomainObject.Predmet.OstaliListNazivFormatedOIB>
    <izvorni_sadrzaj>
      <item>Mirjana Đira, OIB 70196277331</item>
      <item>HRVATSKI ZAVOD ZA MIROVINSKO OSIGURANJE, OIB 84397956623</item>
    </izvorni_sadrzaj>
    <derivirana_varijabla naziv="DomainObject.Predmet.OstaliListNazivFormatedOIB_1">
      <item>Mirjana Đira, OIB 70196277331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SLAP-PROMET d.o.o.</izvorni_sadrzaj>
    <derivirana_varijabla naziv="DomainObject.Predmet.ProtustrankaIDrugi_1">SLAP-PROMET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SLAP-PROMET d.o.o., OIB 36284550088, Kolarova 11, 10000 Zagreb</izvorni_sadrzaj>
    <derivirana_varijabla naziv="DomainObject.Predmet.ProtustrankaIDrugiAdressOIB_1">SLAP-PROMET d.o.o., OIB 36284550088, Kolarova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SLAP-PROMET d.o.o.</item>
      <item>FINA Regionalni centar Zagreb</item>
      <item>Mirjana Đira</item>
      <item>HRVATSKI ZAVOD ZA MIROVINSKO OSIGURANJE</item>
    </izvorni_sadrzaj>
    <derivirana_varijabla naziv="DomainObject.Predmet.SudioniciListNaziv_1">
      <item>SLAP-PROMET d.o.o.</item>
      <item>FINA Regionalni centar Zagreb</item>
      <item>Mirjana Đira</item>
      <item>HRVATSKI ZAVOD ZA MIROVINSKO OSIGURANJE</item>
    </derivirana_varijabla>
  </DomainObject.Predmet.SudioniciListNaziv>
  <DomainObject.Predmet.SudioniciListAdressOIB>
    <izvorni_sadrzaj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HRVATSKI ZAVOD ZA MIROVINSKO OSIGURANJE, OIB 84397956623, Trpimirova 4,10000 Zagreb</item>
    </izvorni_sadrzaj>
    <derivirana_varijabla naziv="DomainObject.Predmet.SudioniciListAdressOIB_1">
      <item>SLAP-PROMET d.o.o., OIB 36284550088, Kolarova 11,10000 Zagreb</item>
      <item>FINA Regionalni centar Zagreb, OIB 85821130368, Trg svibanjskih žrtava 1995. 1,10000 Zagreb</item>
      <item>Mirjana Đira, OIB 70196277331, Kolarova 11,10000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36284550088</item>
      <item>, OIB 85821130368</item>
      <item>, OIB 70196277331</item>
      <item>, OIB 84397956623</item>
    </izvorni_sadrzaj>
    <derivirana_varijabla naziv="DomainObject.Predmet.SudioniciListNazivOIB_1">
      <item>, OIB 36284550088</item>
      <item>, OIB 85821130368</item>
      <item>, OIB 70196277331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258</properties:Words>
  <properties:Characters>1413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2016-03-31T08:26:00Z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