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a15b" w14:paraId="fcda15b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545410">
        <w:rPr>
          <w:b/>
        </w:rPr>
        <w:t>131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6D3A0C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6D3A0C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6D3A0C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D82111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</w:t>
      </w:r>
      <w:r w:rsidR="0052608E">
        <w:t xml:space="preserve"> </w:t>
      </w:r>
      <w:r w:rsidR="00714900" w:rsidRPr="00F061F2">
        <w:t xml:space="preserve">Diani Butigan Granić u prethodnom postupku koji se vodi nad </w:t>
      </w:r>
      <w:r w:rsidR="00AF5F67" w:rsidRPr="00F061F2">
        <w:t xml:space="preserve">dužnikom </w:t>
      </w:r>
      <w:r w:rsidR="00036DDE" w:rsidRPr="00036DDE">
        <w:t>MIRISI KAVE jednostavno društvo s ograničenom odgovornošću za ugostiteljstvo, trgovinu i usluge</w:t>
      </w:r>
      <w:r w:rsidR="00036DDE">
        <w:t xml:space="preserve">, </w:t>
      </w:r>
      <w:r w:rsidR="00036DDE" w:rsidRPr="00036DDE">
        <w:t>Ulica Slobode 28</w:t>
      </w:r>
      <w:r w:rsidR="00036DDE">
        <w:t xml:space="preserve">, Split, OIB: </w:t>
      </w:r>
      <w:r w:rsidR="00036DDE" w:rsidRPr="00036DDE">
        <w:t>91532168649</w:t>
      </w:r>
      <w:r w:rsidR="00036DDE">
        <w:t>, dana 03. travnja 2019 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DD542B">
        <w:t xml:space="preserve">dana </w:t>
      </w:r>
      <w:r w:rsidR="00036DDE" w:rsidRPr="00036DDE">
        <w:t>MIRISI KAVE jednostavno društvo s ograničenom odgovornošću za ugostiteljstvo, trgovinu i usluge, Ulica Slobode 28, Split, OIB: 91532168649</w:t>
      </w:r>
      <w:r w:rsidR="00036DDE">
        <w:t>, dana</w:t>
      </w:r>
      <w:r w:rsidR="00DD542B">
        <w:t xml:space="preserve"> </w:t>
      </w:r>
      <w:r w:rsidR="00517639">
        <w:t xml:space="preserve"> </w:t>
      </w:r>
      <w:r w:rsidR="00D82111" w:rsidRPr="00D82111">
        <w:t xml:space="preserve"> </w:t>
      </w:r>
      <w:r w:rsidR="00036DDE">
        <w:t>03. travnja</w:t>
      </w:r>
      <w:r w:rsidR="0019781D">
        <w:t xml:space="preserve"> 2019. </w:t>
      </w:r>
      <w:r w:rsidR="006B6675">
        <w:t>g u 09,50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4E028B">
        <w:t>Marko Plavetić</w:t>
      </w:r>
      <w:r w:rsidR="00026D58">
        <w:t>,</w:t>
      </w:r>
      <w:r w:rsidR="00C23117" w:rsidRPr="00C23117">
        <w:t xml:space="preserve"> </w:t>
      </w:r>
      <w:r w:rsidR="004E028B">
        <w:t>Boškovićeva 7</w:t>
      </w:r>
      <w:r w:rsidR="00026D58">
        <w:t>.,</w:t>
      </w:r>
      <w:r w:rsidR="00C23117" w:rsidRPr="00C23117">
        <w:t xml:space="preserve"> </w:t>
      </w:r>
      <w:r w:rsidR="00026D58">
        <w:t>Ploče</w:t>
      </w:r>
      <w:r w:rsidR="00C23117" w:rsidRPr="00C23117">
        <w:t>, OIB:</w:t>
      </w:r>
      <w:r w:rsidR="004E028B">
        <w:t xml:space="preserve"> 54955106285</w:t>
      </w:r>
      <w:r w:rsidR="00C23117" w:rsidRPr="00C23117">
        <w:t>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>Zaključuje se stečajni postupak nad</w:t>
      </w:r>
      <w:r w:rsidR="00036DDE">
        <w:t xml:space="preserve"> </w:t>
      </w:r>
      <w:r w:rsidR="00036DDE" w:rsidRPr="00036DDE">
        <w:t>MIRISI KAVE jednostavno društvo s ograničenom odgovornošću za ugostiteljstvo, trgovinu i usluge, Ulica Slobode 28, Split, OIB: 91532168649</w:t>
      </w:r>
      <w:r w:rsidR="00DD542B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545410">
        <w:t>04</w:t>
      </w:r>
      <w:r w:rsidR="003E7BC1" w:rsidRPr="00F061F2">
        <w:t>.</w:t>
      </w:r>
      <w:r w:rsidR="006108BC" w:rsidRPr="00F061F2">
        <w:t xml:space="preserve"> </w:t>
      </w:r>
      <w:r w:rsidR="00545410">
        <w:t>listopada</w:t>
      </w:r>
      <w:r w:rsidR="00100142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545410">
        <w:t>846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100142" w:rsidP="0085535D" w:rsidR="00165EA1">
      <w:pPr>
        <w:ind w:firstLine="708"/>
        <w:jc w:val="both"/>
      </w:pPr>
      <w:r w:rsidRPr="00100142">
        <w:t xml:space="preserve">Sud je zatražio od Republike Hrvatske, Centar za vozila Hrvatske d.d.; Općinskog suda u Splitu, Zemljišnoknjižni odjel, podatke o imovini dužnika  podatke o imovini dužnika. </w:t>
      </w:r>
      <w:r w:rsidRPr="00100142">
        <w:lastRenderedPageBreak/>
        <w:t>Međutim iz dostavljenih podataka ra</w:t>
      </w:r>
      <w:r>
        <w:t>zvidno je da dužnik nema</w:t>
      </w:r>
      <w:r w:rsidRPr="00100142">
        <w:t xml:space="preserve"> imovine</w:t>
      </w:r>
      <w:r>
        <w:t xml:space="preserve"> </w:t>
      </w:r>
      <w:r w:rsidRPr="00100142">
        <w:t xml:space="preserve"> koja bi bila dostatna za namirenje troškova stečajnog postupka.</w:t>
      </w:r>
      <w:r>
        <w:t xml:space="preserve"> (vrijednost vozila iz 2001. godine nije dostatna za pokriće troškova postupka)</w:t>
      </w:r>
    </w:p>
    <w:p w:rsidRDefault="00100142" w:rsidP="0085535D" w:rsidR="00100142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545410">
        <w:t>05</w:t>
      </w:r>
      <w:r w:rsidR="00CD4EB0">
        <w:t>.</w:t>
      </w:r>
      <w:r w:rsidR="00E907B5" w:rsidRPr="00F061F2">
        <w:t xml:space="preserve"> </w:t>
      </w:r>
      <w:r w:rsidR="00545410">
        <w:t>studenog</w:t>
      </w:r>
      <w:r w:rsidR="00100142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>Kako u ostavljenom roku nije bilo uplata, a sud je o posljedicama neuplate upozorio već u rješenju od</w:t>
      </w:r>
      <w:r w:rsidR="00F3701D">
        <w:t xml:space="preserve"> </w:t>
      </w:r>
      <w:r w:rsidR="002216B1" w:rsidRPr="00F061F2">
        <w:t xml:space="preserve"> </w:t>
      </w:r>
      <w:r w:rsidR="00545410">
        <w:t>05</w:t>
      </w:r>
      <w:r w:rsidR="00987A3F" w:rsidRPr="00F061F2">
        <w:t>.</w:t>
      </w:r>
      <w:r w:rsidR="00CD4EB0">
        <w:t xml:space="preserve"> </w:t>
      </w:r>
      <w:r w:rsidR="00545410">
        <w:t>studenog</w:t>
      </w:r>
      <w:r w:rsidR="00CD4EB0">
        <w:t xml:space="preserve"> 20</w:t>
      </w:r>
      <w:r w:rsidR="00100142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="00036DDE">
        <w:rPr>
          <w:b/>
        </w:rPr>
        <w:t xml:space="preserve"> 03</w:t>
      </w:r>
      <w:r w:rsidR="00DD542B">
        <w:rPr>
          <w:b/>
        </w:rPr>
        <w:t>.</w:t>
      </w:r>
      <w:r w:rsidR="00036DDE">
        <w:rPr>
          <w:b/>
        </w:rPr>
        <w:t xml:space="preserve"> travnja</w:t>
      </w:r>
      <w:r w:rsidR="00D82111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6DDE" w:rsidR="002873CD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1A38BB">
        <w:rPr>
          <w:b/>
        </w:rPr>
        <w:t xml:space="preserve"> </w:t>
      </w: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AA8" w:rsidP="00824DEA" w:rsidR="00954AA8">
      <w:r>
        <w:separator/>
      </w:r>
    </w:p>
  </w:endnote>
  <w:endnote w:id="0" w:type="continuationSeparator">
    <w:p w:rsidRDefault="00954AA8" w:rsidP="00824DEA" w:rsidR="00954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AA8" w:rsidP="00824DEA" w:rsidR="00954AA8">
      <w:r>
        <w:separator/>
      </w:r>
    </w:p>
  </w:footnote>
  <w:footnote w:id="0" w:type="continuationSeparator">
    <w:p w:rsidRDefault="00954AA8" w:rsidP="00824DEA" w:rsidR="00954A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675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100142">
          <w:t>13</w:t>
        </w:r>
        <w:r w:rsidR="00545410">
          <w:t>1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26D58"/>
    <w:rsid w:val="0003013E"/>
    <w:rsid w:val="00036DDE"/>
    <w:rsid w:val="000806D6"/>
    <w:rsid w:val="000D1BEE"/>
    <w:rsid w:val="000D45C7"/>
    <w:rsid w:val="000E0FBB"/>
    <w:rsid w:val="000E5D0D"/>
    <w:rsid w:val="000F6C1B"/>
    <w:rsid w:val="00100142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A38BB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3F350B"/>
    <w:rsid w:val="00411DA3"/>
    <w:rsid w:val="004123C8"/>
    <w:rsid w:val="0041725C"/>
    <w:rsid w:val="004577D9"/>
    <w:rsid w:val="00466C99"/>
    <w:rsid w:val="004B7842"/>
    <w:rsid w:val="004E028B"/>
    <w:rsid w:val="00511383"/>
    <w:rsid w:val="0051349D"/>
    <w:rsid w:val="00517639"/>
    <w:rsid w:val="00517AE2"/>
    <w:rsid w:val="0052608E"/>
    <w:rsid w:val="00545410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4883"/>
    <w:rsid w:val="00636D85"/>
    <w:rsid w:val="00636FDE"/>
    <w:rsid w:val="006A75B8"/>
    <w:rsid w:val="006B5A25"/>
    <w:rsid w:val="006B6675"/>
    <w:rsid w:val="006D3A0C"/>
    <w:rsid w:val="006F4794"/>
    <w:rsid w:val="00714900"/>
    <w:rsid w:val="007217FE"/>
    <w:rsid w:val="007334B1"/>
    <w:rsid w:val="00757C02"/>
    <w:rsid w:val="007C124C"/>
    <w:rsid w:val="007F5246"/>
    <w:rsid w:val="00824DEA"/>
    <w:rsid w:val="0085535D"/>
    <w:rsid w:val="0087221F"/>
    <w:rsid w:val="008761E4"/>
    <w:rsid w:val="008A1A84"/>
    <w:rsid w:val="008C1557"/>
    <w:rsid w:val="008F2D53"/>
    <w:rsid w:val="0092117B"/>
    <w:rsid w:val="009313FD"/>
    <w:rsid w:val="00943AE2"/>
    <w:rsid w:val="00954AA8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40B8"/>
    <w:rsid w:val="00C164B3"/>
    <w:rsid w:val="00C23117"/>
    <w:rsid w:val="00C255CF"/>
    <w:rsid w:val="00C27444"/>
    <w:rsid w:val="00C64E5E"/>
    <w:rsid w:val="00CD4EB0"/>
    <w:rsid w:val="00D01D5F"/>
    <w:rsid w:val="00D11AD0"/>
    <w:rsid w:val="00D3246E"/>
    <w:rsid w:val="00D331D9"/>
    <w:rsid w:val="00D33A03"/>
    <w:rsid w:val="00D64D87"/>
    <w:rsid w:val="00D708E2"/>
    <w:rsid w:val="00D750A3"/>
    <w:rsid w:val="00D82111"/>
    <w:rsid w:val="00D8499A"/>
    <w:rsid w:val="00D8726C"/>
    <w:rsid w:val="00DA1343"/>
    <w:rsid w:val="00DB1EB4"/>
    <w:rsid w:val="00DD542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3701D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6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6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6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6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6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6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6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6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FINA-e po obustavi postupka predstečajne nagodbe</izvorni_sadrzaj>
    <derivirana_varijabla naziv="DomainObject.Predmet.Opis_1">Prijedlog FINA-e po obustavi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St-131/2019</izvorni_sadrzaj>
    <derivirana_varijabla naziv="DomainObject.Predmet.OznakaBroj_1">St-131/2019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rješavanju : 14 St-1061/15 (čl. 110.)</izvorni_sadrzaj>
    <derivirana_varijabla naziv="DomainObject.Predmet.PrimjedbaSuca_1">U rješavanju : 14 St-1061/15 (čl. 110.)</derivirana_varijabla>
  </DomainObject.Predmet.PrimjedbaSuca>
  <DomainObject.Predmet.ProtustrankaFormated>
    <izvorni_sadrzaj>  MIRISI KAVE jednostavno društvo s ograničenom odgovornošću za ugostiteljstvo, trgovinu i usluge</izvorni_sadrzaj>
    <derivirana_varijabla naziv="DomainObject.Predmet.ProtustrankaFormated_1">  MIRISI KAVE jednostavno društvo s ograničenom odgovornošću za ugostiteljstvo, trgovinu i usluge</derivirana_varijabla>
  </DomainObject.Predmet.ProtustrankaFormated>
  <DomainObject.Predmet.ProtustrankaFormatedOIB>
    <izvorni_sadrzaj>  MIRISI KAVE jednostavno društvo s ograničenom odgovornošću za ugostiteljstvo, trgovinu i usluge, OIB 91532168649</izvorni_sadrzaj>
    <derivirana_varijabla naziv="DomainObject.Predmet.ProtustrankaFormatedOIB_1">  MIRISI KAVE jednostavno društvo s ograničenom odgovornošću za ugostiteljstvo, trgovinu i usluge, OIB 91532168649</derivirana_varijabla>
  </DomainObject.Predmet.ProtustrankaFormatedOIB>
  <DomainObject.Predmet.ProtustrankaFormatedWithAdress>
    <izvorni_sadrzaj> MIRISI KAVE jednostavno društvo s ograničenom odgovornošću za ugostiteljstvo, trgovinu i usluge, Ulica Slobode 28, 21000 Split</izvorni_sadrzaj>
    <derivirana_varijabla naziv="DomainObject.Predmet.ProtustrankaFormatedWithAdress_1"> MIRISI KAVE jednostavno društvo s ograničenom odgovornošću za ugostiteljstvo, trgovinu i usluge, Ulica Slobode 28, 21000 Split</derivirana_varijabla>
  </DomainObject.Predmet.ProtustrankaFormatedWithAdress>
  <DomainObject.Predmet.ProtustrankaFormatedWithAdressOIB>
    <izvorni_sadrzaj> MIRISI KAVE jednostavno društvo s ograničenom odgovornošću za ugostiteljstvo, trgovinu i usluge, OIB 91532168649, Ulica Slobode 28, 21000 Split</izvorni_sadrzaj>
    <derivirana_varijabla naziv="DomainObject.Predmet.ProtustrankaFormatedWithAdressOIB_1"> MIRISI KAVE jednostavno društvo s ograničenom odgovornošću za ugostiteljstvo, trgovinu i usluge, OIB 91532168649, Ulica Slobode 28, 21000 Split</derivirana_varijabla>
  </DomainObject.Predmet.ProtustrankaFormatedWithAdressOIB>
  <DomainObject.Predmet.ProtustrankaWithAdress>
    <izvorni_sadrzaj>MIRISI KAVE jednostavno društvo s ograničenom odgovornošću za ugostiteljstvo, trgovinu i usluge Ulica Slobode 28, 21000 Split</izvorni_sadrzaj>
    <derivirana_varijabla naziv="DomainObject.Predmet.ProtustrankaWithAdress_1">MIRISI KAVE jednostavno društvo s ograničenom odgovornošću za ugostiteljstvo, trgovinu i usluge Ulica Slobode 28, 21000 Split</derivirana_varijabla>
  </DomainObject.Predmet.ProtustrankaWithAdress>
  <DomainObject.Predmet.ProtustrankaWithAdressOIB>
    <izvorni_sadrzaj>MIRISI KAVE jednostavno društvo s ograničenom odgovornošću za ugostiteljstvo, trgovinu i usluge, OIB 91532168649, Ulica Slobode 28, 21000 Split</izvorni_sadrzaj>
    <derivirana_varijabla naziv="DomainObject.Predmet.ProtustrankaWithAdressOIB_1">MIRISI KAVE jednostavno društvo s ograničenom odgovornošću za ugostiteljstvo, trgovinu i usluge, OIB 91532168649, Ulica Slobode 28, 21000 Split</derivirana_varijabla>
  </DomainObject.Predmet.ProtustrankaWithAdressOIB>
  <DomainObject.Predmet.ProtustrankaNazivFormated>
    <izvorni_sadrzaj>MIRISI KAVE jednostavno društvo s ograničenom odgovornošću za ugostiteljstvo, trgovinu i usluge</izvorni_sadrzaj>
    <derivirana_varijabla naziv="DomainObject.Predmet.ProtustrankaNazivFormated_1">MIRISI KAVE jednostavno društvo s ograničenom odgovornošću za ugostiteljstvo, trgovinu i usluge</derivirana_varijabla>
  </DomainObject.Predmet.ProtustrankaNazivFormated>
  <DomainObject.Predmet.ProtustrankaNazivFormatedOIB>
    <izvorni_sadrzaj>MIRISI KAVE jednostavno društvo s ograničenom odgovornošću za ugostiteljstvo, trgovinu i usluge, OIB 91532168649</izvorni_sadrzaj>
    <derivirana_varijabla naziv="DomainObject.Predmet.ProtustrankaNazivFormatedOIB_1">MIRISI KAVE jednostavno društvo s ograničenom odgovornošću za ugostiteljstvo, trgovinu i usluge, OIB 91532168649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MIRISI KAVE jednostavno društvo s ograničenom odgovornošću za ugostiteljstvo, trgovinu i usluge</item>
    </izvorni_sadrzaj>
    <derivirana_varijabla naziv="DomainObject.Predmet.ProtuStrankaListFormated_1">
      <item>MIRISI KAVE jednostavno društvo s ograničenom odgovornošću za ugostiteljstvo, trgovinu i usluge</item>
    </derivirana_varijabla>
  </DomainObject.Predmet.ProtuStrankaListFormated>
  <DomainObject.Predmet.ProtuStrankaListFormatedOIB>
    <izvorni_sadrzaj>
      <item>MIRISI KAVE jednostavno društvo s ograničenom odgovornošću za ugostiteljstvo, trgovinu i usluge, OIB 91532168649</item>
    </izvorni_sadrzaj>
    <derivirana_varijabla naziv="DomainObject.Predmet.ProtuStrankaListFormatedOIB_1">
      <item>MIRISI KAVE jednostavno društvo s ograničenom odgovornošću za ugostiteljstvo, trgovinu i usluge, OIB 91532168649</item>
    </derivirana_varijabla>
  </DomainObject.Predmet.ProtuStrankaListFormatedOIB>
  <DomainObject.Predmet.ProtuStrankaListFormatedWithAdress>
    <izvorni_sadrzaj>
      <item>MIRISI KAVE jednostavno društvo s ograničenom odgovornošću za ugostiteljstvo, trgovinu i usluge, Ulica Slobode 28, 21000 Split</item>
    </izvorni_sadrzaj>
    <derivirana_varijabla naziv="DomainObject.Predmet.ProtuStrankaListFormatedWithAdress_1">
      <item>MIRISI KAVE jednostavno društvo s ograničenom odgovornošću za ugostiteljstvo, trgovinu i usluge, Ulica Slobode 28, 21000 Split</item>
    </derivirana_varijabla>
  </DomainObject.Predmet.ProtuStrankaListFormatedWithAdress>
  <DomainObject.Predmet.ProtuStrankaListFormatedWithAdressOIB>
    <izvorni_sadrzaj>
      <item>MIRISI KAVE jednostavno društvo s ograničenom odgovornošću za ugostiteljstvo, trgovinu i usluge, OIB 91532168649, Ulica Slobode 28, 21000 Split</item>
    </izvorni_sadrzaj>
    <derivirana_varijabla naziv="DomainObject.Predmet.ProtuStrankaListFormatedWithAdressOIB_1">
      <item>MIRISI KAVE jednostavno društvo s ograničenom odgovornošću za ugostiteljstvo, trgovinu i usluge, OIB 91532168649, Ulica Slobode 28, 21000 Split</item>
    </derivirana_varijabla>
  </DomainObject.Predmet.ProtuStrankaListFormatedWithAdressOIB>
  <DomainObject.Predmet.ProtuStrankaListNazivFormated>
    <izvorni_sadrzaj>
      <item>MIRISI KAVE jednostavno društvo s ograničenom odgovornošću za ugostiteljstvo, trgovinu i usluge</item>
    </izvorni_sadrzaj>
    <derivirana_varijabla naziv="DomainObject.Predmet.ProtuStrankaListNazivFormated_1">
      <item>MIRISI KAVE jednostavno društvo s ograničenom odgovornošću za ugostiteljstvo, trgovinu i usluge</item>
    </derivirana_varijabla>
  </DomainObject.Predmet.ProtuStrankaListNazivFormated>
  <DomainObject.Predmet.ProtuStrankaListNazivFormatedOIB>
    <izvorni_sadrzaj>
      <item>MIRISI KAVE jednostavno društvo s ograničenom odgovornošću za ugostiteljstvo, trgovinu i usluge, OIB 91532168649</item>
    </izvorni_sadrzaj>
    <derivirana_varijabla naziv="DomainObject.Predmet.ProtuStrankaListNazivFormatedOIB_1">
      <item>MIRISI KAVE jednostavno društvo s ograničenom odgovornošću za ugostiteljstvo, trgovinu i usluge, OIB 91532168649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MIRISI KAVE jednostavno društvo s ograničenom odgovornošću za ugostiteljstvo, trgovinu i usluge</izvorni_sadrzaj>
    <derivirana_varijabla naziv="DomainObject.Predmet.ProtustrankaIDrugi_1">MIRISI KAVE jednostavno društvo s ograničenom odgovornošću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MIRISI KAVE jednostavno društvo s ograničenom odgovornošću za ugostiteljstvo, trgovinu i usluge, OIB 91532168649, Ulica Slobode 28, 21000 Split</izvorni_sadrzaj>
    <derivirana_varijabla naziv="DomainObject.Predmet.ProtustrankaIDrugiAdressOIB_1">MIRISI KAVE jednostavno društvo s ograničenom odgovornošću za ugostiteljstvo, trgovinu i usluge, OIB 91532168649, Ulica Slobode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MIRISI KAVE jednostavno društvo s ograničenom odgovornošću za ugostiteljstvo, trgovinu i usluge</item>
      <item>FINANCIJSKA AGENCIJA, RC SPLIT</item>
    </izvorni_sadrzaj>
    <derivirana_varijabla naziv="DomainObject.Predmet.SudioniciListNaziv_1">
      <item>MIRISI KAVE jednostavno društvo s ograničenom odgovornošću za ugostiteljstvo, trgovinu i usluge</item>
      <item>FINANCIJSKA AGENCIJA, RC SPLIT</item>
    </derivirana_varijabla>
  </DomainObject.Predmet.SudioniciListNaziv>
  <DomainObject.Predmet.SudioniciListAdressOIB>
    <izvorni_sadrzaj>
      <item>MIRISI KAVE jednostavno društvo s ograničenom odgovornošću za ugostiteljstvo, trgovinu i usluge, OIB 91532168649, Ulica Slobode 28,21000 Split</item>
      <item>FINANCIJSKA AGENCIJA, RC SPLIT, OIB 85821130368, Mažuranićevo šetalište 24 b,21000 Split</item>
    </izvorni_sadrzaj>
    <derivirana_varijabla naziv="DomainObject.Predmet.SudioniciListAdressOIB_1">
      <item>MIRISI KAVE jednostavno društvo s ograničenom odgovornošću za ugostiteljstvo, trgovinu i usluge, OIB 91532168649, Ulica Slobode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91532168649</item>
      <item>, OIB 85821130368</item>
    </izvorni_sadrzaj>
    <derivirana_varijabla naziv="DomainObject.Predmet.SudioniciListNazivOIB_1">
      <item>, OIB 91532168649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3578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4211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2019-04-03T07:33:00Z</dcterms:created>
  <dc:creator>stanka grcic</dc:creator>
  <cp:lastModifiedBy>Sanja Vuković</cp:lastModifiedBy>
  <cp:lastPrinted>2019-04-03T07:32:00Z</cp:lastPrinted>
  <dcterms:modified xmlns:xsi="http://www.w3.org/2001/XMLSchema-instance" xsi:type="dcterms:W3CDTF">2019-04-03T07:35:00Z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(St-131-19 - čl.132.SZ-otvaranje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