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12f6" w14:paraId="47112f6" w:rsidRDefault="005D26F7" w:rsidP="005D7BF8" w:rsidR="005D26F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F7" w:rsidP="005D7BF8" w:rsidR="005D26F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D26F7" w:rsidP="005D7BF8" w:rsidR="005D26F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D26F7" w:rsidP="005D7BF8" w:rsidR="005D26F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751996" w:rsidP="00514F50" w:rsidR="00751996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B95D4F">
        <w:t xml:space="preserve"> OIB 88785964957,</w:t>
      </w:r>
      <w:r w:rsidRPr="007E4CA9">
        <w:t xml:space="preserve"> po stečajnom sucu ovog suda Danieli Korlević, u stečajnom postupku nad dužnikom </w:t>
      </w:r>
      <w:r w:rsidRPr="007E4CA9">
        <w:rPr>
          <w:b/>
        </w:rPr>
        <w:t>EC-COMM d.o.o. LABIN, Rudarska 11</w:t>
      </w:r>
      <w:r w:rsidRPr="007E4CA9">
        <w:t>, odlučujući o zahtjevu stečajnog upravitelja za naknadu stvarnih troškova, dana</w:t>
      </w:r>
      <w:r w:rsidR="00716506" w:rsidRPr="007E4CA9">
        <w:t xml:space="preserve"> </w:t>
      </w:r>
      <w:r w:rsidR="00BD1262">
        <w:t>11. siječnja</w:t>
      </w:r>
      <w:r w:rsidR="00E86D64">
        <w:t xml:space="preserve"> </w:t>
      </w:r>
      <w:r w:rsidR="00716506" w:rsidRPr="007E4CA9">
        <w:t>201</w:t>
      </w:r>
      <w:r w:rsidR="00BD1262">
        <w:t>7</w:t>
      </w:r>
      <w:r w:rsidRPr="007E4CA9">
        <w:t>. godine</w:t>
      </w:r>
    </w:p>
    <w:p w:rsidRDefault="00751996" w:rsidP="00514F50" w:rsidR="00751996" w:rsidRPr="007E4CA9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751996" w:rsidP="00514F50" w:rsidR="00751996" w:rsidRPr="00751996">
      <w:pPr>
        <w:jc w:val="center"/>
        <w:rPr>
          <w:b/>
        </w:rPr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</w:t>
      </w:r>
      <w:r w:rsidR="00BD1262">
        <w:t>dana 25. listopada</w:t>
      </w:r>
      <w:r w:rsidR="00B95D4F">
        <w:t xml:space="preserve"> </w:t>
      </w:r>
      <w:r w:rsidR="00205C7D">
        <w:t>2016</w:t>
      </w:r>
      <w:r w:rsidR="00E24948">
        <w:t>.</w:t>
      </w:r>
      <w:r w:rsidR="0015555F">
        <w:t xml:space="preserve"> godine</w:t>
      </w:r>
      <w:r w:rsidR="00E24948">
        <w:t xml:space="preserve"> </w:t>
      </w:r>
      <w:r w:rsidRPr="007E4CA9">
        <w:t xml:space="preserve">u iznosu </w:t>
      </w:r>
      <w:r w:rsidR="00E86D64">
        <w:t xml:space="preserve">od </w:t>
      </w:r>
      <w:r w:rsidR="00BD1262">
        <w:t>539,00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514F50" w:rsidP="00514F50" w:rsidR="00514F50">
      <w:pPr>
        <w:jc w:val="both"/>
      </w:pPr>
    </w:p>
    <w:p w:rsidRDefault="00514F50" w:rsidP="00716506" w:rsidR="00D85EA1">
      <w:pPr>
        <w:ind w:firstLine="708"/>
        <w:jc w:val="both"/>
      </w:pPr>
      <w:r w:rsidRPr="007E4CA9">
        <w:t xml:space="preserve">Stečajni upravitelj je </w:t>
      </w:r>
      <w:r w:rsidR="00BD1262">
        <w:t>02. siječnja 2017</w:t>
      </w:r>
      <w:r w:rsidR="00E86D64">
        <w:t>.</w:t>
      </w:r>
      <w:r w:rsidR="0015555F">
        <w:t xml:space="preserve"> </w:t>
      </w:r>
      <w:r w:rsidR="00E86D64">
        <w:t>g</w:t>
      </w:r>
      <w:r w:rsidR="0015555F">
        <w:t>odine</w:t>
      </w:r>
      <w:r w:rsidR="00E86D64">
        <w:t xml:space="preserve"> </w:t>
      </w:r>
      <w:r w:rsidRPr="007E4CA9">
        <w:t xml:space="preserve">podnio stečajnom sucu zahtjev za naknadu stvarnih troškova koje je imao </w:t>
      </w:r>
      <w:r w:rsidR="00BD1262">
        <w:t xml:space="preserve">dana 25. </w:t>
      </w:r>
      <w:r w:rsidR="00B95D4F">
        <w:t>listopada</w:t>
      </w:r>
      <w:r w:rsidR="00C87781" w:rsidRPr="00C87781">
        <w:t xml:space="preserve"> 2016. godine u iznosu od </w:t>
      </w:r>
      <w:r w:rsidR="00BD1262">
        <w:t>539,00</w:t>
      </w:r>
      <w:r w:rsidR="00C87781" w:rsidRPr="00C87781">
        <w:t xml:space="preserve"> kn</w:t>
      </w:r>
      <w:r w:rsidR="00BD1262">
        <w:t xml:space="preserve">, a koje je propustio zatražiti u zahtjevu za naknadu od 09. prosinca 2016. godine. 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751996" w:rsidRPr="007E4CA9">
      <w:pPr>
        <w:jc w:val="both"/>
      </w:pPr>
      <w:r w:rsidRPr="007E4CA9">
        <w:t xml:space="preserve">           </w:t>
      </w:r>
      <w:r w:rsidR="00BD1262">
        <w:t>O</w:t>
      </w:r>
      <w:r w:rsidRPr="007E4CA9">
        <w:t xml:space="preserve">bračun stvarnih troškova </w:t>
      </w:r>
      <w:r w:rsidR="00BD1262">
        <w:t>dana 25.</w:t>
      </w:r>
      <w:r w:rsidR="00B95D4F" w:rsidRPr="00B95D4F">
        <w:t xml:space="preserve"> listopada 2016.</w:t>
      </w:r>
      <w:r w:rsidR="00205C7D">
        <w:t xml:space="preserve"> godine u iznosu od </w:t>
      </w:r>
      <w:r w:rsidR="00BD1262">
        <w:t>539</w:t>
      </w:r>
      <w:r w:rsidR="00205C7D">
        <w:t xml:space="preserve">,00 kn </w:t>
      </w:r>
      <w:r w:rsidR="00BD1262">
        <w:t xml:space="preserve">odnosi se na putni trošak na relaciji Pula – Rijeka – Pula u iznosu 408,00 kn (204 km x 2,00 kn/km) i trošak cestarine u iznosu 96,00 kn i trošak parkirne naknade u iznosu 35,00 kn.  </w:t>
      </w:r>
    </w:p>
    <w:p w:rsidRDefault="00514F50" w:rsidP="00716506" w:rsidR="00327581" w:rsidRPr="007E4CA9">
      <w:pPr>
        <w:ind w:firstLine="708"/>
        <w:jc w:val="both"/>
      </w:pPr>
      <w:r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D85EA1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BD1262">
        <w:t>25</w:t>
      </w:r>
      <w:r w:rsidR="00B95D4F">
        <w:t>. listopada</w:t>
      </w:r>
      <w:r w:rsidR="00C87781">
        <w:t xml:space="preserve"> 2016. godine</w:t>
      </w:r>
      <w:r w:rsidR="00E24948">
        <w:t xml:space="preserve">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B95D4F">
        <w:t xml:space="preserve"> (ročište</w:t>
      </w:r>
      <w:r w:rsidR="00BD1262">
        <w:t xml:space="preserve"> za diobu kupovnine pri naslovnom sudu</w:t>
      </w:r>
      <w:r w:rsidR="00B95D4F">
        <w:t>)</w:t>
      </w:r>
      <w:r w:rsidR="00D85EA1">
        <w:t>.</w:t>
      </w:r>
    </w:p>
    <w:p w:rsidRDefault="00CF1BBE" w:rsidP="00514F50" w:rsidR="00514F50">
      <w:pPr>
        <w:jc w:val="both"/>
      </w:pPr>
      <w:r w:rsidRPr="00CF1BBE">
        <w:tab/>
        <w:t xml:space="preserve">Slijedom navedenog, na temelju pisanog, obrazloženog i dokumentiranog izvješća stečajnog upravitelja, stečajni sudac je primjenom čl.94. st.1. i 3. u vezi s čl.441. st.2. </w:t>
      </w:r>
      <w:r w:rsidR="00B95D4F" w:rsidRPr="00562998">
        <w:t xml:space="preserve">Stečajnog zakona </w:t>
      </w:r>
      <w:r w:rsidR="00B95D4F" w:rsidRPr="00562998">
        <w:rPr>
          <w:bCs/>
        </w:rPr>
        <w:t>(</w:t>
      </w:r>
      <w:r w:rsidR="00B95D4F">
        <w:rPr>
          <w:bCs/>
        </w:rPr>
        <w:t>Narodne novine br.</w:t>
      </w:r>
      <w:r w:rsidR="00B95D4F" w:rsidRPr="00562998">
        <w:rPr>
          <w:bCs/>
        </w:rPr>
        <w:t xml:space="preserve"> </w:t>
      </w:r>
      <w:r w:rsidR="00B95D4F">
        <w:rPr>
          <w:bCs/>
        </w:rPr>
        <w:t xml:space="preserve">71/15) </w:t>
      </w:r>
      <w:r w:rsidRPr="00CF1BBE">
        <w:t>riješio kao u izreci.</w:t>
      </w:r>
    </w:p>
    <w:p w:rsidRDefault="00CF1BBE" w:rsidP="00514F50" w:rsidR="00CF1BBE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BD1262">
        <w:t xml:space="preserve">11. siječnja 2017. </w:t>
      </w:r>
      <w:r w:rsidRPr="007E4CA9">
        <w:t>godine</w:t>
      </w:r>
    </w:p>
    <w:p w:rsidRDefault="00514F50" w:rsidP="00205C7D" w:rsidR="00514F50" w:rsidRPr="007E4CA9">
      <w:pPr>
        <w:jc w:val="right"/>
      </w:pPr>
      <w:r w:rsidRPr="007E4CA9">
        <w:t>Stečajni sudac</w:t>
      </w:r>
    </w:p>
    <w:p w:rsidRDefault="00716506" w:rsidP="00D85EA1" w:rsidR="00514F50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smartTag w:element="PersonName" w:uri="urn:schemas-microsoft-com:office:smarttags">
        <w:r w:rsidR="00514F50" w:rsidRPr="007E4CA9">
          <w:t>Daniela Korlević</w:t>
        </w:r>
      </w:smartTag>
      <w:r w:rsidR="00D2382C">
        <w:t xml:space="preserve"> </w:t>
      </w:r>
    </w:p>
    <w:p w:rsidRDefault="00BD1262" w:rsidP="00514F50" w:rsidR="00514F50" w:rsidRPr="005D26F7">
      <w:pPr>
        <w:jc w:val="both"/>
        <w:rPr>
          <w:b/>
          <w:sz w:val="20"/>
        </w:rPr>
      </w:pPr>
      <w:r w:rsidRPr="005D26F7">
        <w:rPr>
          <w:sz w:val="20"/>
        </w:rPr>
        <w:t xml:space="preserve"> </w:t>
      </w:r>
      <w:r w:rsidR="00514F50" w:rsidRPr="005D26F7">
        <w:rPr>
          <w:b/>
          <w:sz w:val="20"/>
        </w:rPr>
        <w:t>UPUTA O PRAVNOM LIJEKU:</w:t>
      </w:r>
    </w:p>
    <w:p w:rsidRDefault="00CF1BBE" w:rsidP="00514F50" w:rsidR="00205C7D" w:rsidRPr="00BD1262">
      <w:pPr>
        <w:jc w:val="both"/>
        <w:rPr>
          <w:sz w:val="20"/>
        </w:rPr>
      </w:pPr>
      <w:r w:rsidRPr="00BD1262">
        <w:rPr>
          <w:sz w:val="20"/>
        </w:rPr>
        <w:t xml:space="preserve">Protiv rješenja pravo na žalbu ima stečajni upravitelj, dužnik pojedinac i svaki stečajni vjerovnik (čl.94. st.5. u vezi s čl.441. st.2. SZ/15) </w:t>
      </w:r>
      <w:r w:rsidR="00205C7D" w:rsidRPr="00BD1262">
        <w:rPr>
          <w:sz w:val="20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514F50" w:rsidP="00514F50" w:rsidR="00514F50" w:rsidRPr="00CF1BBE">
      <w:pPr>
        <w:jc w:val="both"/>
        <w:rPr>
          <w:b/>
          <w:sz w:val="20"/>
          <w:szCs w:val="20"/>
        </w:rPr>
      </w:pPr>
      <w:r w:rsidRPr="00CF1BBE">
        <w:rPr>
          <w:b/>
          <w:sz w:val="20"/>
          <w:szCs w:val="20"/>
        </w:rPr>
        <w:lastRenderedPageBreak/>
        <w:t>DNA</w:t>
      </w:r>
      <w:r w:rsidR="00E36681" w:rsidRPr="00CF1BB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CF1BBE">
        <w:rPr>
          <w:sz w:val="20"/>
          <w:szCs w:val="20"/>
        </w:rPr>
        <w:t>e-</w:t>
      </w:r>
      <w:r w:rsidR="00EA54E8">
        <w:rPr>
          <w:sz w:val="20"/>
          <w:szCs w:val="20"/>
        </w:rPr>
        <w:t>O</w:t>
      </w:r>
      <w:r w:rsidR="00CF1BB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E24948" w:rsidRPr="00327581">
        <w:rPr>
          <w:sz w:val="20"/>
          <w:szCs w:val="20"/>
        </w:rPr>
        <w:t xml:space="preserve"> </w:t>
      </w:r>
      <w:r w:rsidR="00BD1262">
        <w:rPr>
          <w:sz w:val="20"/>
          <w:szCs w:val="20"/>
        </w:rPr>
        <w:t>11.01.201</w:t>
      </w:r>
      <w:r w:rsidR="000A0C2D">
        <w:rPr>
          <w:sz w:val="20"/>
          <w:szCs w:val="20"/>
        </w:rPr>
        <w:t>7</w:t>
      </w:r>
      <w:r w:rsidR="00716506" w:rsidRPr="00327581">
        <w:rPr>
          <w:sz w:val="20"/>
          <w:szCs w:val="20"/>
        </w:rPr>
        <w:t>.</w:t>
      </w:r>
      <w:r w:rsidR="00E01275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6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St-1076/11-</w:t>
    </w:r>
    <w:r w:rsidR="00BD1262">
      <w:t>262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A0C2D"/>
    <w:rsid w:val="0015555F"/>
    <w:rsid w:val="00205C7D"/>
    <w:rsid w:val="0028338D"/>
    <w:rsid w:val="002D1115"/>
    <w:rsid w:val="00327581"/>
    <w:rsid w:val="003753B2"/>
    <w:rsid w:val="00383AC1"/>
    <w:rsid w:val="00385F36"/>
    <w:rsid w:val="00514F50"/>
    <w:rsid w:val="005D26F7"/>
    <w:rsid w:val="00646F05"/>
    <w:rsid w:val="00716506"/>
    <w:rsid w:val="00751996"/>
    <w:rsid w:val="007E4CA9"/>
    <w:rsid w:val="009464E3"/>
    <w:rsid w:val="00B37A1D"/>
    <w:rsid w:val="00B95D4F"/>
    <w:rsid w:val="00BC2635"/>
    <w:rsid w:val="00BD1262"/>
    <w:rsid w:val="00C445DA"/>
    <w:rsid w:val="00C87781"/>
    <w:rsid w:val="00CF1BBE"/>
    <w:rsid w:val="00D2382C"/>
    <w:rsid w:val="00D63789"/>
    <w:rsid w:val="00D85EA1"/>
    <w:rsid w:val="00E01275"/>
    <w:rsid w:val="00E24948"/>
    <w:rsid w:val="00E36681"/>
    <w:rsid w:val="00E7763E"/>
    <w:rsid w:val="00E86D64"/>
    <w:rsid w:val="00EA54E8"/>
    <w:rsid w:val="00EC47AE"/>
    <w:rsid w:val="00ED3322"/>
    <w:rsid w:val="00F65C48"/>
    <w:rsid w:val="00F803FD"/>
    <w:rsid w:val="00FC56E2"/>
    <w:rsid w:val="00FC5D7C"/>
    <w:rsid w:val="00FD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D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5D2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6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6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6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D26F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D2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26F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D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5D2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6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6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6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D26F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D2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26F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DE1DF-3139-487E-9E68-37D94B040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2211</properties:Characters>
  <properties:Lines>59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2017-01-11T08:22:00Z</dcterms:created>
  <dc:creator>ksarlija</dc:creator>
  <cp:lastModifiedBy>Jasna Radulović</cp:lastModifiedBy>
  <cp:lastPrinted>2017-01-11T08:17:00Z</cp:lastPrinted>
  <dcterms:modified xmlns:xsi="http://www.w3.org/2001/XMLSchema-instance" xsi:type="dcterms:W3CDTF">2017-01-11T08:26:00Z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